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Formatvorlage2"/>
        <w:tblW w:w="10031" w:type="dxa"/>
        <w:tblLayout w:type="fixed"/>
        <w:tblLook w:val="04A0" w:firstRow="1" w:lastRow="0" w:firstColumn="1" w:lastColumn="0" w:noHBand="0" w:noVBand="1"/>
      </w:tblPr>
      <w:tblGrid>
        <w:gridCol w:w="341"/>
        <w:gridCol w:w="1984"/>
        <w:gridCol w:w="845"/>
        <w:gridCol w:w="1423"/>
        <w:gridCol w:w="2268"/>
        <w:gridCol w:w="3170"/>
      </w:tblGrid>
      <w:tr w:rsidR="00D561B1" w14:paraId="49230E57" w14:textId="77777777" w:rsidTr="00835937">
        <w:tc>
          <w:tcPr>
            <w:tcW w:w="10031" w:type="dxa"/>
            <w:gridSpan w:val="6"/>
          </w:tcPr>
          <w:bookmarkStart w:id="0" w:name="_GoBack"/>
          <w:bookmarkEnd w:id="0"/>
          <w:p w14:paraId="49230E56" w14:textId="3521B541" w:rsidR="00D561B1" w:rsidRDefault="00340F2B" w:rsidP="00FD5212">
            <w:pPr>
              <w:pStyle w:val="Haupttitel"/>
              <w:tabs>
                <w:tab w:val="left" w:pos="7029"/>
              </w:tabs>
            </w:pPr>
            <w:sdt>
              <w:sdtPr>
                <w:id w:val="-65343386"/>
                <w:placeholder>
                  <w:docPart w:val="AF6DB5C18CB645AF8C2107E2224B26B6"/>
                </w:placeholder>
                <w:text/>
              </w:sdtPr>
              <w:sdtEndPr/>
              <w:sdtContent>
                <w:r w:rsidR="00FD5212">
                  <w:t>Werkvertrag</w:t>
                </w:r>
              </w:sdtContent>
            </w:sdt>
          </w:p>
        </w:tc>
      </w:tr>
      <w:tr w:rsidR="00443EDB" w14:paraId="49230E59" w14:textId="77777777" w:rsidTr="00835937">
        <w:trPr>
          <w:trHeight w:val="466"/>
        </w:trPr>
        <w:tc>
          <w:tcPr>
            <w:tcW w:w="10031" w:type="dxa"/>
            <w:gridSpan w:val="6"/>
          </w:tcPr>
          <w:p w14:paraId="49230E58" w14:textId="77777777" w:rsidR="00443EDB" w:rsidRPr="008560E4" w:rsidRDefault="00443EDB" w:rsidP="00FD5212"/>
        </w:tc>
      </w:tr>
      <w:tr w:rsidR="00B75361" w14:paraId="49230E5E" w14:textId="77777777" w:rsidTr="00835937">
        <w:tc>
          <w:tcPr>
            <w:tcW w:w="2325" w:type="dxa"/>
            <w:gridSpan w:val="2"/>
          </w:tcPr>
          <w:p w14:paraId="49230E5A" w14:textId="77777777" w:rsidR="00B75361" w:rsidRDefault="00B75361" w:rsidP="009035F0">
            <w:r w:rsidRPr="00056408">
              <w:t>Projektbezeichnung:</w:t>
            </w:r>
          </w:p>
        </w:tc>
        <w:sdt>
          <w:sdtPr>
            <w:id w:val="-1620829618"/>
            <w:placeholder>
              <w:docPart w:val="EBADE29E62CF4B8CAED7C1C118162AAC"/>
            </w:placeholder>
            <w:text/>
          </w:sdtPr>
          <w:sdtEndPr/>
          <w:sdtContent>
            <w:tc>
              <w:tcPr>
                <w:tcW w:w="2268" w:type="dxa"/>
                <w:gridSpan w:val="2"/>
              </w:tcPr>
              <w:p w14:paraId="49230E5B" w14:textId="7B46312C" w:rsidR="00B75361" w:rsidRDefault="0018775F" w:rsidP="0018775F">
                <w:pPr>
                  <w:jc w:val="left"/>
                </w:pPr>
                <w:r>
                  <w:t>KW Neue Welt Stahlwasserbau und EMSRT</w:t>
                </w:r>
              </w:p>
            </w:tc>
          </w:sdtContent>
        </w:sdt>
        <w:tc>
          <w:tcPr>
            <w:tcW w:w="2268" w:type="dxa"/>
          </w:tcPr>
          <w:p w14:paraId="49230E5C" w14:textId="77777777" w:rsidR="00B75361" w:rsidRDefault="00B75361" w:rsidP="00784CF6">
            <w:r>
              <w:t>Projektnummer:</w:t>
            </w:r>
          </w:p>
        </w:tc>
        <w:sdt>
          <w:sdtPr>
            <w:id w:val="-1816245453"/>
            <w:placeholder>
              <w:docPart w:val="B9D63B56C54F4E18BCB81CA2FF6951F2"/>
            </w:placeholder>
            <w:showingPlcHdr/>
            <w:text/>
          </w:sdtPr>
          <w:sdtEndPr/>
          <w:sdtContent>
            <w:tc>
              <w:tcPr>
                <w:tcW w:w="3170" w:type="dxa"/>
              </w:tcPr>
              <w:p w14:paraId="49230E5D" w14:textId="77777777" w:rsidR="00B75361" w:rsidRDefault="000F1B4E" w:rsidP="007532D1">
                <w:pPr>
                  <w:jc w:val="left"/>
                </w:pPr>
                <w:r w:rsidRPr="000F1B4E">
                  <w:t>[</w:t>
                </w:r>
                <w:r>
                  <w:t>Projektnummer</w:t>
                </w:r>
                <w:r w:rsidRPr="000F1B4E">
                  <w:t>]</w:t>
                </w:r>
              </w:p>
            </w:tc>
          </w:sdtContent>
        </w:sdt>
      </w:tr>
      <w:tr w:rsidR="00B75361" w14:paraId="49230E63" w14:textId="77777777" w:rsidTr="00835937">
        <w:tc>
          <w:tcPr>
            <w:tcW w:w="2325" w:type="dxa"/>
            <w:gridSpan w:val="2"/>
          </w:tcPr>
          <w:p w14:paraId="49230E5F" w14:textId="77777777" w:rsidR="00B75361" w:rsidRPr="00056408" w:rsidRDefault="00B75361" w:rsidP="009035F0">
            <w:pPr>
              <w:rPr>
                <w:b/>
              </w:rPr>
            </w:pPr>
            <w:r>
              <w:t>Beschaffungsobjekt:</w:t>
            </w:r>
          </w:p>
        </w:tc>
        <w:sdt>
          <w:sdtPr>
            <w:id w:val="1593358935"/>
            <w:placeholder>
              <w:docPart w:val="C2413D1061154BD2AF9DD5A8E65BA8C2"/>
            </w:placeholder>
            <w:text/>
          </w:sdtPr>
          <w:sdtEndPr/>
          <w:sdtContent>
            <w:tc>
              <w:tcPr>
                <w:tcW w:w="2268" w:type="dxa"/>
                <w:gridSpan w:val="2"/>
              </w:tcPr>
              <w:p w14:paraId="49230E60" w14:textId="7382196B" w:rsidR="00B75361" w:rsidRDefault="0038221E" w:rsidP="00340ED0">
                <w:pPr>
                  <w:jc w:val="left"/>
                </w:pPr>
                <w:r w:rsidRPr="0038221E">
                  <w:t xml:space="preserve">Planung, Lieferung, Einbringung, Montage und </w:t>
                </w:r>
                <w:r>
                  <w:t xml:space="preserve">Inbetriebnahme </w:t>
                </w:r>
                <w:r w:rsidR="00340ED0">
                  <w:t>Stahlwasserbau und EMSRT</w:t>
                </w:r>
              </w:p>
            </w:tc>
          </w:sdtContent>
        </w:sdt>
        <w:tc>
          <w:tcPr>
            <w:tcW w:w="2268" w:type="dxa"/>
          </w:tcPr>
          <w:p w14:paraId="49230E61" w14:textId="77777777" w:rsidR="00B75361" w:rsidRDefault="00B75361" w:rsidP="00784CF6">
            <w:r>
              <w:t>Bestellnummer:</w:t>
            </w:r>
          </w:p>
        </w:tc>
        <w:sdt>
          <w:sdtPr>
            <w:id w:val="-2088912164"/>
            <w:placeholder>
              <w:docPart w:val="2EAB93F991804D1B9D336156E5F7F6EE"/>
            </w:placeholder>
            <w:showingPlcHdr/>
            <w:text/>
          </w:sdtPr>
          <w:sdtEndPr/>
          <w:sdtContent>
            <w:tc>
              <w:tcPr>
                <w:tcW w:w="3170" w:type="dxa"/>
              </w:tcPr>
              <w:p w14:paraId="49230E62" w14:textId="77777777" w:rsidR="00B75361" w:rsidRDefault="000F1B4E" w:rsidP="007532D1">
                <w:pPr>
                  <w:jc w:val="left"/>
                </w:pPr>
                <w:r w:rsidRPr="000F1B4E">
                  <w:t>[</w:t>
                </w:r>
                <w:r>
                  <w:t>Bestellnummer</w:t>
                </w:r>
                <w:r w:rsidRPr="000F1B4E">
                  <w:t>]</w:t>
                </w:r>
              </w:p>
            </w:tc>
          </w:sdtContent>
        </w:sdt>
      </w:tr>
      <w:tr w:rsidR="00B75361" w14:paraId="49230E68" w14:textId="77777777" w:rsidTr="00835937">
        <w:tc>
          <w:tcPr>
            <w:tcW w:w="2325" w:type="dxa"/>
            <w:gridSpan w:val="2"/>
          </w:tcPr>
          <w:p w14:paraId="49230E64" w14:textId="77777777" w:rsidR="00B75361" w:rsidRPr="00056408" w:rsidRDefault="00B75361" w:rsidP="009035F0">
            <w:pPr>
              <w:rPr>
                <w:b/>
              </w:rPr>
            </w:pPr>
            <w:r>
              <w:t>Projektleiter IWB:</w:t>
            </w:r>
          </w:p>
        </w:tc>
        <w:sdt>
          <w:sdtPr>
            <w:id w:val="169525063"/>
            <w:placeholder>
              <w:docPart w:val="0475066363B14B459E5BBA22AE8C1173"/>
            </w:placeholder>
            <w:text/>
          </w:sdtPr>
          <w:sdtEndPr/>
          <w:sdtContent>
            <w:tc>
              <w:tcPr>
                <w:tcW w:w="2268" w:type="dxa"/>
                <w:gridSpan w:val="2"/>
              </w:tcPr>
              <w:p w14:paraId="49230E65" w14:textId="64F2687B" w:rsidR="00B75361" w:rsidRDefault="00340ED0" w:rsidP="00340ED0">
                <w:pPr>
                  <w:jc w:val="left"/>
                </w:pPr>
                <w:r>
                  <w:t>Patrick Gasser</w:t>
                </w:r>
              </w:p>
            </w:tc>
          </w:sdtContent>
        </w:sdt>
        <w:tc>
          <w:tcPr>
            <w:tcW w:w="2268" w:type="dxa"/>
          </w:tcPr>
          <w:p w14:paraId="49230E66" w14:textId="77777777" w:rsidR="00B75361" w:rsidRDefault="00B75361" w:rsidP="00784CF6">
            <w:r>
              <w:t>Vertragsdatum:</w:t>
            </w:r>
          </w:p>
        </w:tc>
        <w:tc>
          <w:tcPr>
            <w:tcW w:w="3170" w:type="dxa"/>
          </w:tcPr>
          <w:p w14:paraId="49230E67" w14:textId="77777777" w:rsidR="00B75361" w:rsidRDefault="00340F2B" w:rsidP="00784CF6">
            <w:sdt>
              <w:sdtPr>
                <w:id w:val="320552068"/>
                <w:placeholder>
                  <w:docPart w:val="978056D8A7DC4A409E403D168DF643E7"/>
                </w:placeholder>
                <w:showingPlcHdr/>
                <w:date>
                  <w:dateFormat w:val="dd.MM.yyyy"/>
                  <w:lid w:val="de-CH"/>
                  <w:storeMappedDataAs w:val="dateTime"/>
                  <w:calendar w:val="gregorian"/>
                </w:date>
              </w:sdtPr>
              <w:sdtEndPr/>
              <w:sdtContent>
                <w:r w:rsidR="000F1B4E" w:rsidRPr="000F1B4E">
                  <w:t>[Datum]</w:t>
                </w:r>
              </w:sdtContent>
            </w:sdt>
          </w:p>
        </w:tc>
      </w:tr>
      <w:tr w:rsidR="00B75361" w14:paraId="49230E6D" w14:textId="77777777" w:rsidTr="00835937">
        <w:tc>
          <w:tcPr>
            <w:tcW w:w="2325" w:type="dxa"/>
            <w:gridSpan w:val="2"/>
          </w:tcPr>
          <w:p w14:paraId="49230E69" w14:textId="77777777" w:rsidR="00B75361" w:rsidRPr="00056408" w:rsidRDefault="00B75361" w:rsidP="009035F0">
            <w:pPr>
              <w:rPr>
                <w:b/>
              </w:rPr>
            </w:pPr>
            <w:r>
              <w:t>Exemplar:</w:t>
            </w:r>
          </w:p>
        </w:tc>
        <w:tc>
          <w:tcPr>
            <w:tcW w:w="2268" w:type="dxa"/>
            <w:gridSpan w:val="2"/>
          </w:tcPr>
          <w:p w14:paraId="48896BAB" w14:textId="53EED499" w:rsidR="00B75361" w:rsidRDefault="005B2AE4" w:rsidP="00F07F6D">
            <w:pPr>
              <w:jc w:val="left"/>
            </w:pPr>
            <w:r>
              <w:t>IWB</w:t>
            </w:r>
            <w:r w:rsidR="00B75361">
              <w:t xml:space="preserve">/ Unternehmer </w:t>
            </w:r>
          </w:p>
          <w:p w14:paraId="49230E6A" w14:textId="0093FE24" w:rsidR="0034278C" w:rsidRDefault="0034278C" w:rsidP="00F07F6D">
            <w:pPr>
              <w:jc w:val="left"/>
            </w:pPr>
          </w:p>
        </w:tc>
        <w:tc>
          <w:tcPr>
            <w:tcW w:w="2268" w:type="dxa"/>
          </w:tcPr>
          <w:p w14:paraId="49230E6B" w14:textId="77777777" w:rsidR="00B75361" w:rsidRDefault="00B75361" w:rsidP="00784CF6">
            <w:r>
              <w:t xml:space="preserve">Status: </w:t>
            </w:r>
          </w:p>
        </w:tc>
        <w:sdt>
          <w:sdtPr>
            <w:id w:val="1204060294"/>
            <w:placeholder>
              <w:docPart w:val="29ECA1DA5A764215AE7856249C28CCED"/>
            </w:placeholder>
            <w:showingPlcHdr/>
            <w:dropDownList>
              <w:listItem w:value="Wählen Sie ein Element aus."/>
              <w:listItem w:displayText="Aktiv" w:value="Aktiv"/>
              <w:listItem w:displayText="Angaben Status" w:value="Angaben Status"/>
            </w:dropDownList>
          </w:sdtPr>
          <w:sdtEndPr/>
          <w:sdtContent>
            <w:tc>
              <w:tcPr>
                <w:tcW w:w="3170" w:type="dxa"/>
              </w:tcPr>
              <w:p w14:paraId="49230E6C" w14:textId="77777777" w:rsidR="00B75361" w:rsidRDefault="003026AC" w:rsidP="007532D1">
                <w:pPr>
                  <w:jc w:val="left"/>
                </w:pPr>
                <w:r w:rsidRPr="007D1AA8">
                  <w:rPr>
                    <w:rStyle w:val="Platzhaltertext"/>
                  </w:rPr>
                  <w:t>Wählen Sie ein Element aus.</w:t>
                </w:r>
              </w:p>
            </w:tc>
          </w:sdtContent>
        </w:sdt>
      </w:tr>
      <w:tr w:rsidR="00B75361" w14:paraId="49230E72" w14:textId="77777777" w:rsidTr="00835937">
        <w:tc>
          <w:tcPr>
            <w:tcW w:w="2325" w:type="dxa"/>
            <w:gridSpan w:val="2"/>
          </w:tcPr>
          <w:p w14:paraId="49230E6E" w14:textId="77777777" w:rsidR="00B75361" w:rsidRPr="00056408" w:rsidRDefault="00B75361" w:rsidP="009035F0">
            <w:pPr>
              <w:rPr>
                <w:b/>
              </w:rPr>
            </w:pPr>
          </w:p>
        </w:tc>
        <w:tc>
          <w:tcPr>
            <w:tcW w:w="2268" w:type="dxa"/>
            <w:gridSpan w:val="2"/>
          </w:tcPr>
          <w:p w14:paraId="49230E6F" w14:textId="77777777" w:rsidR="00B75361" w:rsidRDefault="00B75361" w:rsidP="00784CF6"/>
        </w:tc>
        <w:tc>
          <w:tcPr>
            <w:tcW w:w="2268" w:type="dxa"/>
          </w:tcPr>
          <w:p w14:paraId="49230E70" w14:textId="77777777" w:rsidR="00B75361" w:rsidRDefault="00B75361" w:rsidP="00784CF6"/>
        </w:tc>
        <w:tc>
          <w:tcPr>
            <w:tcW w:w="3170" w:type="dxa"/>
          </w:tcPr>
          <w:p w14:paraId="49230E71" w14:textId="77777777" w:rsidR="00B75361" w:rsidRDefault="00B75361" w:rsidP="00784CF6"/>
        </w:tc>
      </w:tr>
      <w:tr w:rsidR="00B75361" w14:paraId="49230E78" w14:textId="77777777" w:rsidTr="00835937">
        <w:tc>
          <w:tcPr>
            <w:tcW w:w="4593" w:type="dxa"/>
            <w:gridSpan w:val="4"/>
          </w:tcPr>
          <w:p w14:paraId="49230E73" w14:textId="77777777" w:rsidR="00B75361" w:rsidRDefault="00B75361" w:rsidP="00784CF6">
            <w:r>
              <w:t>Total Vergütung gemäss Ziffer 3.1</w:t>
            </w:r>
          </w:p>
        </w:tc>
        <w:tc>
          <w:tcPr>
            <w:tcW w:w="2268" w:type="dxa"/>
          </w:tcPr>
          <w:p w14:paraId="49230E74" w14:textId="39906EA4" w:rsidR="00B75361" w:rsidRPr="00CE34C2" w:rsidRDefault="00B75361" w:rsidP="00405097">
            <w:pPr>
              <w:pStyle w:val="Textganzlinksbndig"/>
              <w:rPr>
                <w:b/>
              </w:rPr>
            </w:pPr>
            <w:r w:rsidRPr="00F6056F">
              <w:rPr>
                <w:b/>
              </w:rPr>
              <w:t xml:space="preserve">CHF </w:t>
            </w:r>
            <w:r w:rsidR="00165FC2" w:rsidRPr="00CE34C2">
              <w:rPr>
                <w:b/>
              </w:rPr>
              <w:fldChar w:fldCharType="begin"/>
            </w:r>
            <w:r w:rsidR="00165FC2" w:rsidRPr="00CE34C2">
              <w:rPr>
                <w:b/>
              </w:rPr>
              <w:instrText xml:space="preserve"> REF Text26 \h </w:instrText>
            </w:r>
            <w:r w:rsidR="00CE34C2" w:rsidRPr="00CE34C2">
              <w:rPr>
                <w:b/>
              </w:rPr>
              <w:instrText xml:space="preserve"> \* MERGEFORMAT </w:instrText>
            </w:r>
            <w:r w:rsidR="00165FC2" w:rsidRPr="00CE34C2">
              <w:rPr>
                <w:b/>
              </w:rPr>
            </w:r>
            <w:r w:rsidR="00165FC2" w:rsidRPr="00CE34C2">
              <w:rPr>
                <w:b/>
              </w:rPr>
              <w:fldChar w:fldCharType="separate"/>
            </w:r>
            <w:r w:rsidR="00301DED" w:rsidRPr="00301DED">
              <w:rPr>
                <w:b/>
                <w:noProof/>
              </w:rPr>
              <w:t>0.00</w:t>
            </w:r>
            <w:r w:rsidR="00165FC2" w:rsidRPr="00CE34C2">
              <w:rPr>
                <w:b/>
              </w:rPr>
              <w:fldChar w:fldCharType="end"/>
            </w:r>
          </w:p>
          <w:p w14:paraId="49230E75" w14:textId="77777777" w:rsidR="00B75361" w:rsidRDefault="00B75361" w:rsidP="00784CF6">
            <w:r w:rsidRPr="00F6056F">
              <w:rPr>
                <w:b/>
              </w:rPr>
              <w:t>(exkl. MwSt.)</w:t>
            </w:r>
          </w:p>
        </w:tc>
        <w:tc>
          <w:tcPr>
            <w:tcW w:w="3170" w:type="dxa"/>
          </w:tcPr>
          <w:p w14:paraId="49230E76" w14:textId="43F39034" w:rsidR="00B75361" w:rsidRPr="00F6056F" w:rsidRDefault="00B75361" w:rsidP="00405097">
            <w:pPr>
              <w:pStyle w:val="Textganzlinksbndig"/>
              <w:rPr>
                <w:b/>
              </w:rPr>
            </w:pPr>
            <w:r w:rsidRPr="00F6056F">
              <w:rPr>
                <w:b/>
              </w:rPr>
              <w:t xml:space="preserve">CHF </w:t>
            </w:r>
            <w:r w:rsidR="00165FC2" w:rsidRPr="00CE34C2">
              <w:rPr>
                <w:b/>
              </w:rPr>
              <w:fldChar w:fldCharType="begin"/>
            </w:r>
            <w:r w:rsidR="00165FC2" w:rsidRPr="00CE34C2">
              <w:rPr>
                <w:b/>
              </w:rPr>
              <w:instrText xml:space="preserve"> REF Text30 \h </w:instrText>
            </w:r>
            <w:r w:rsidR="00CE34C2" w:rsidRPr="00CE34C2">
              <w:rPr>
                <w:b/>
              </w:rPr>
              <w:instrText xml:space="preserve"> \* MERGEFORMAT </w:instrText>
            </w:r>
            <w:r w:rsidR="00165FC2" w:rsidRPr="00CE34C2">
              <w:rPr>
                <w:b/>
              </w:rPr>
            </w:r>
            <w:r w:rsidR="00165FC2" w:rsidRPr="00CE34C2">
              <w:rPr>
                <w:b/>
              </w:rPr>
              <w:fldChar w:fldCharType="separate"/>
            </w:r>
            <w:r w:rsidR="00301DED">
              <w:rPr>
                <w:b/>
                <w:noProof/>
              </w:rPr>
              <w:t>0.00</w:t>
            </w:r>
            <w:r w:rsidR="00165FC2" w:rsidRPr="00CE34C2">
              <w:rPr>
                <w:b/>
              </w:rPr>
              <w:fldChar w:fldCharType="end"/>
            </w:r>
          </w:p>
          <w:p w14:paraId="49230E77" w14:textId="77777777" w:rsidR="00B75361" w:rsidRDefault="007936AC" w:rsidP="007936AC">
            <w:r>
              <w:rPr>
                <w:b/>
              </w:rPr>
              <w:t>(inkl.</w:t>
            </w:r>
            <w:r w:rsidR="00B75361" w:rsidRPr="00F6056F">
              <w:rPr>
                <w:b/>
              </w:rPr>
              <w:t xml:space="preserve"> MwSt.)</w:t>
            </w:r>
          </w:p>
        </w:tc>
      </w:tr>
      <w:tr w:rsidR="00B75361" w14:paraId="49230E7D" w14:textId="77777777" w:rsidTr="00835937">
        <w:tc>
          <w:tcPr>
            <w:tcW w:w="2325" w:type="dxa"/>
            <w:gridSpan w:val="2"/>
          </w:tcPr>
          <w:p w14:paraId="49230E79" w14:textId="77777777" w:rsidR="00B75361" w:rsidRPr="00056408" w:rsidRDefault="00B75361" w:rsidP="009035F0">
            <w:pPr>
              <w:rPr>
                <w:b/>
              </w:rPr>
            </w:pPr>
          </w:p>
        </w:tc>
        <w:tc>
          <w:tcPr>
            <w:tcW w:w="2268" w:type="dxa"/>
            <w:gridSpan w:val="2"/>
          </w:tcPr>
          <w:p w14:paraId="49230E7A" w14:textId="77777777" w:rsidR="00B75361" w:rsidRDefault="00B75361" w:rsidP="00784CF6"/>
        </w:tc>
        <w:tc>
          <w:tcPr>
            <w:tcW w:w="2268" w:type="dxa"/>
          </w:tcPr>
          <w:p w14:paraId="49230E7B" w14:textId="77777777" w:rsidR="00B75361" w:rsidRDefault="00B75361" w:rsidP="00784CF6"/>
        </w:tc>
        <w:tc>
          <w:tcPr>
            <w:tcW w:w="3170" w:type="dxa"/>
          </w:tcPr>
          <w:p w14:paraId="49230E7C" w14:textId="77777777" w:rsidR="00B75361" w:rsidRDefault="00B75361" w:rsidP="00784CF6"/>
        </w:tc>
      </w:tr>
      <w:tr w:rsidR="00B75361" w14:paraId="49230E82" w14:textId="77777777" w:rsidTr="00835937">
        <w:tc>
          <w:tcPr>
            <w:tcW w:w="4593" w:type="dxa"/>
            <w:gridSpan w:val="4"/>
          </w:tcPr>
          <w:p w14:paraId="49230E7E" w14:textId="77777777" w:rsidR="00B75361" w:rsidRDefault="00B75361" w:rsidP="00784CF6">
            <w:r>
              <w:t>abgeschlossen zwischen</w:t>
            </w:r>
          </w:p>
        </w:tc>
        <w:tc>
          <w:tcPr>
            <w:tcW w:w="5438" w:type="dxa"/>
            <w:gridSpan w:val="2"/>
          </w:tcPr>
          <w:p w14:paraId="49230E7F" w14:textId="77777777" w:rsidR="00B75361" w:rsidRDefault="00B75361" w:rsidP="00405097">
            <w:pPr>
              <w:pStyle w:val="Textganzlinksbndig"/>
            </w:pPr>
            <w:r>
              <w:t>IWB Industrielle Werke Basel</w:t>
            </w:r>
          </w:p>
          <w:p w14:paraId="49230E80" w14:textId="77777777" w:rsidR="00B75361" w:rsidRDefault="00B75361" w:rsidP="00405097">
            <w:pPr>
              <w:pStyle w:val="Textganzlinksbndig"/>
            </w:pPr>
            <w:r>
              <w:t>Margarethenstrasse 40</w:t>
            </w:r>
          </w:p>
          <w:p w14:paraId="49230E81" w14:textId="77777777" w:rsidR="00B75361" w:rsidRDefault="00B75361" w:rsidP="00784CF6">
            <w:r>
              <w:t>4002 Basel</w:t>
            </w:r>
          </w:p>
        </w:tc>
      </w:tr>
      <w:tr w:rsidR="00B75361" w14:paraId="49230E87" w14:textId="77777777" w:rsidTr="00835937">
        <w:tc>
          <w:tcPr>
            <w:tcW w:w="2325" w:type="dxa"/>
            <w:gridSpan w:val="2"/>
          </w:tcPr>
          <w:p w14:paraId="49230E83" w14:textId="77777777" w:rsidR="00B75361" w:rsidRPr="00056408" w:rsidRDefault="00B75361" w:rsidP="009035F0">
            <w:pPr>
              <w:rPr>
                <w:b/>
              </w:rPr>
            </w:pPr>
          </w:p>
        </w:tc>
        <w:tc>
          <w:tcPr>
            <w:tcW w:w="2268" w:type="dxa"/>
            <w:gridSpan w:val="2"/>
          </w:tcPr>
          <w:p w14:paraId="49230E84" w14:textId="77777777" w:rsidR="00B75361" w:rsidRDefault="00B75361" w:rsidP="00784CF6"/>
        </w:tc>
        <w:tc>
          <w:tcPr>
            <w:tcW w:w="2268" w:type="dxa"/>
          </w:tcPr>
          <w:p w14:paraId="49230E85" w14:textId="77777777" w:rsidR="00B75361" w:rsidRDefault="00B75361" w:rsidP="00784CF6"/>
        </w:tc>
        <w:tc>
          <w:tcPr>
            <w:tcW w:w="3170" w:type="dxa"/>
          </w:tcPr>
          <w:p w14:paraId="49230E86" w14:textId="77777777" w:rsidR="00B75361" w:rsidRDefault="00B75361" w:rsidP="00784CF6"/>
        </w:tc>
      </w:tr>
      <w:tr w:rsidR="00B75361" w14:paraId="49230E8A" w14:textId="77777777" w:rsidTr="00835937">
        <w:tc>
          <w:tcPr>
            <w:tcW w:w="4593" w:type="dxa"/>
            <w:gridSpan w:val="4"/>
          </w:tcPr>
          <w:p w14:paraId="49230E88" w14:textId="77777777" w:rsidR="00B75361" w:rsidRDefault="00B75361" w:rsidP="00784CF6">
            <w:r>
              <w:t>nachstehend bezeichnet mit</w:t>
            </w:r>
          </w:p>
        </w:tc>
        <w:tc>
          <w:tcPr>
            <w:tcW w:w="5438" w:type="dxa"/>
            <w:gridSpan w:val="2"/>
          </w:tcPr>
          <w:p w14:paraId="49230E89" w14:textId="77777777" w:rsidR="00B75361" w:rsidRDefault="005B2AE4" w:rsidP="00784CF6">
            <w:r>
              <w:rPr>
                <w:b/>
              </w:rPr>
              <w:t>IWB</w:t>
            </w:r>
          </w:p>
        </w:tc>
      </w:tr>
      <w:tr w:rsidR="00B75361" w14:paraId="49230E8F" w14:textId="77777777" w:rsidTr="00835937">
        <w:tc>
          <w:tcPr>
            <w:tcW w:w="2325" w:type="dxa"/>
            <w:gridSpan w:val="2"/>
          </w:tcPr>
          <w:p w14:paraId="49230E8B" w14:textId="77777777" w:rsidR="00B75361" w:rsidRPr="00056408" w:rsidRDefault="00B75361" w:rsidP="009035F0">
            <w:pPr>
              <w:rPr>
                <w:b/>
              </w:rPr>
            </w:pPr>
          </w:p>
        </w:tc>
        <w:tc>
          <w:tcPr>
            <w:tcW w:w="2268" w:type="dxa"/>
            <w:gridSpan w:val="2"/>
          </w:tcPr>
          <w:p w14:paraId="49230E8C" w14:textId="77777777" w:rsidR="00B75361" w:rsidRDefault="00B75361" w:rsidP="00784CF6"/>
        </w:tc>
        <w:tc>
          <w:tcPr>
            <w:tcW w:w="2268" w:type="dxa"/>
          </w:tcPr>
          <w:p w14:paraId="49230E8D" w14:textId="77777777" w:rsidR="00B75361" w:rsidRDefault="00B75361" w:rsidP="00784CF6"/>
        </w:tc>
        <w:tc>
          <w:tcPr>
            <w:tcW w:w="3170" w:type="dxa"/>
          </w:tcPr>
          <w:p w14:paraId="49230E8E" w14:textId="77777777" w:rsidR="00B75361" w:rsidRDefault="00B75361" w:rsidP="00784CF6"/>
        </w:tc>
      </w:tr>
      <w:tr w:rsidR="00B75361" w14:paraId="49230E97" w14:textId="77777777" w:rsidTr="00835937">
        <w:tc>
          <w:tcPr>
            <w:tcW w:w="2325" w:type="dxa"/>
            <w:gridSpan w:val="2"/>
          </w:tcPr>
          <w:p w14:paraId="49230E93" w14:textId="77777777" w:rsidR="00B75361" w:rsidRPr="00056408" w:rsidRDefault="00B75361" w:rsidP="009035F0">
            <w:pPr>
              <w:rPr>
                <w:b/>
              </w:rPr>
            </w:pPr>
          </w:p>
        </w:tc>
        <w:tc>
          <w:tcPr>
            <w:tcW w:w="2268" w:type="dxa"/>
            <w:gridSpan w:val="2"/>
          </w:tcPr>
          <w:p w14:paraId="49230E94" w14:textId="77777777" w:rsidR="00B75361" w:rsidRDefault="00B75361" w:rsidP="00784CF6"/>
        </w:tc>
        <w:tc>
          <w:tcPr>
            <w:tcW w:w="2268" w:type="dxa"/>
          </w:tcPr>
          <w:p w14:paraId="49230E95" w14:textId="77777777" w:rsidR="00B75361" w:rsidRDefault="00B75361" w:rsidP="00784CF6"/>
        </w:tc>
        <w:tc>
          <w:tcPr>
            <w:tcW w:w="3170" w:type="dxa"/>
          </w:tcPr>
          <w:p w14:paraId="49230E96" w14:textId="77777777" w:rsidR="00B75361" w:rsidRDefault="00B75361" w:rsidP="00784CF6"/>
        </w:tc>
      </w:tr>
      <w:tr w:rsidR="00EE2791" w14:paraId="49230E9B" w14:textId="77777777" w:rsidTr="00835937">
        <w:trPr>
          <w:gridAfter w:val="3"/>
          <w:wAfter w:w="6861" w:type="dxa"/>
        </w:trPr>
        <w:tc>
          <w:tcPr>
            <w:tcW w:w="3170" w:type="dxa"/>
            <w:gridSpan w:val="3"/>
          </w:tcPr>
          <w:p w14:paraId="1838A65E" w14:textId="49A4A1A8" w:rsidR="00EE2791" w:rsidRDefault="00EE2791" w:rsidP="00784CF6">
            <w:r>
              <w:t>und</w:t>
            </w:r>
          </w:p>
          <w:p w14:paraId="49230E9A" w14:textId="1E3FFF7A" w:rsidR="00EE2791" w:rsidRDefault="00EE2791" w:rsidP="00784CF6"/>
        </w:tc>
      </w:tr>
      <w:tr w:rsidR="00EC490F" w14:paraId="49230E9F" w14:textId="77777777" w:rsidTr="00835937">
        <w:sdt>
          <w:sdtPr>
            <w:id w:val="476581952"/>
            <w14:checkbox>
              <w14:checked w14:val="0"/>
              <w14:checkedState w14:val="2612" w14:font="MS Gothic"/>
              <w14:uncheckedState w14:val="2610" w14:font="MS Gothic"/>
            </w14:checkbox>
          </w:sdtPr>
          <w:sdtEndPr/>
          <w:sdtContent>
            <w:tc>
              <w:tcPr>
                <w:tcW w:w="341" w:type="dxa"/>
              </w:tcPr>
              <w:p w14:paraId="49230E9C" w14:textId="77777777" w:rsidR="00EC490F" w:rsidRPr="00056408" w:rsidRDefault="00DA1EDB" w:rsidP="009035F0">
                <w:pPr>
                  <w:rPr>
                    <w:b/>
                  </w:rPr>
                </w:pPr>
                <w:r>
                  <w:rPr>
                    <w:rFonts w:ascii="MS Gothic" w:eastAsia="MS Gothic" w:hAnsi="MS Gothic" w:hint="eastAsia"/>
                  </w:rPr>
                  <w:t>☐</w:t>
                </w:r>
              </w:p>
            </w:tc>
          </w:sdtContent>
        </w:sdt>
        <w:tc>
          <w:tcPr>
            <w:tcW w:w="4252" w:type="dxa"/>
            <w:gridSpan w:val="3"/>
          </w:tcPr>
          <w:p w14:paraId="49230E9D" w14:textId="77777777" w:rsidR="00EC490F" w:rsidRDefault="00EC490F" w:rsidP="00784CF6">
            <w:r>
              <w:t>der Unternehmung</w:t>
            </w:r>
          </w:p>
        </w:tc>
        <w:sdt>
          <w:sdtPr>
            <w:id w:val="1306583838"/>
            <w:placeholder>
              <w:docPart w:val="A4C80C77C5F44C21B4CD861D85D5D13F"/>
            </w:placeholder>
            <w:showingPlcHdr/>
            <w:text w:multiLine="1"/>
          </w:sdtPr>
          <w:sdtEndPr/>
          <w:sdtContent>
            <w:tc>
              <w:tcPr>
                <w:tcW w:w="5438" w:type="dxa"/>
                <w:gridSpan w:val="2"/>
              </w:tcPr>
              <w:p w14:paraId="49230E9E" w14:textId="77777777" w:rsidR="00EC490F" w:rsidRDefault="00047721" w:rsidP="00B54F42">
                <w:pPr>
                  <w:jc w:val="left"/>
                </w:pPr>
                <w:r>
                  <w:rPr>
                    <w:rStyle w:val="Platzhaltertext"/>
                  </w:rPr>
                  <w:t>[…]</w:t>
                </w:r>
              </w:p>
            </w:tc>
          </w:sdtContent>
        </w:sdt>
      </w:tr>
      <w:tr w:rsidR="00EC490F" w14:paraId="49230EA3" w14:textId="77777777" w:rsidTr="00835937">
        <w:tc>
          <w:tcPr>
            <w:tcW w:w="341" w:type="dxa"/>
          </w:tcPr>
          <w:p w14:paraId="49230EA0" w14:textId="77777777" w:rsidR="00EC490F" w:rsidRPr="00056408" w:rsidRDefault="00EC490F" w:rsidP="009035F0">
            <w:pPr>
              <w:rPr>
                <w:b/>
              </w:rPr>
            </w:pPr>
          </w:p>
        </w:tc>
        <w:tc>
          <w:tcPr>
            <w:tcW w:w="4252" w:type="dxa"/>
            <w:gridSpan w:val="3"/>
          </w:tcPr>
          <w:p w14:paraId="49230EA1" w14:textId="77777777" w:rsidR="00EC490F" w:rsidRDefault="00EC490F" w:rsidP="00784CF6">
            <w:r>
              <w:t>Adresse</w:t>
            </w:r>
          </w:p>
        </w:tc>
        <w:sdt>
          <w:sdtPr>
            <w:id w:val="-1563084667"/>
            <w:placeholder>
              <w:docPart w:val="DCA04184B5DA4960B0D36672DCC13181"/>
            </w:placeholder>
            <w:showingPlcHdr/>
            <w:text w:multiLine="1"/>
          </w:sdtPr>
          <w:sdtEndPr/>
          <w:sdtContent>
            <w:tc>
              <w:tcPr>
                <w:tcW w:w="5438" w:type="dxa"/>
                <w:gridSpan w:val="2"/>
              </w:tcPr>
              <w:p w14:paraId="49230EA2" w14:textId="77777777" w:rsidR="00EC490F" w:rsidRDefault="00506BF5" w:rsidP="00B54F42">
                <w:pPr>
                  <w:jc w:val="left"/>
                </w:pPr>
                <w:r>
                  <w:rPr>
                    <w:rStyle w:val="Platzhaltertext"/>
                  </w:rPr>
                  <w:t>[…]</w:t>
                </w:r>
              </w:p>
            </w:tc>
          </w:sdtContent>
        </w:sdt>
      </w:tr>
      <w:tr w:rsidR="00EC490F" w14:paraId="49230EA7" w14:textId="77777777" w:rsidTr="00835937">
        <w:tc>
          <w:tcPr>
            <w:tcW w:w="341" w:type="dxa"/>
          </w:tcPr>
          <w:p w14:paraId="49230EA4" w14:textId="77777777" w:rsidR="00EC490F" w:rsidRPr="00056408" w:rsidRDefault="00EC490F" w:rsidP="009035F0">
            <w:pPr>
              <w:rPr>
                <w:b/>
              </w:rPr>
            </w:pPr>
          </w:p>
        </w:tc>
        <w:tc>
          <w:tcPr>
            <w:tcW w:w="4252" w:type="dxa"/>
            <w:gridSpan w:val="3"/>
          </w:tcPr>
          <w:p w14:paraId="49230EA5" w14:textId="77777777" w:rsidR="00EC490F" w:rsidRDefault="00EC490F" w:rsidP="00784CF6">
            <w:r>
              <w:t>MwSt.-Nr. / UID</w:t>
            </w:r>
          </w:p>
        </w:tc>
        <w:sdt>
          <w:sdtPr>
            <w:id w:val="1011568270"/>
            <w:placeholder>
              <w:docPart w:val="67BF74653DB744EEA916A84409B68832"/>
            </w:placeholder>
            <w:showingPlcHdr/>
            <w:text w:multiLine="1"/>
          </w:sdtPr>
          <w:sdtEndPr/>
          <w:sdtContent>
            <w:tc>
              <w:tcPr>
                <w:tcW w:w="5438" w:type="dxa"/>
                <w:gridSpan w:val="2"/>
              </w:tcPr>
              <w:p w14:paraId="49230EA6" w14:textId="77777777" w:rsidR="00EC490F" w:rsidRDefault="00506BF5" w:rsidP="00B54F42">
                <w:pPr>
                  <w:jc w:val="left"/>
                </w:pPr>
                <w:r>
                  <w:rPr>
                    <w:rStyle w:val="Platzhaltertext"/>
                  </w:rPr>
                  <w:t>[…]</w:t>
                </w:r>
              </w:p>
            </w:tc>
          </w:sdtContent>
        </w:sdt>
      </w:tr>
      <w:tr w:rsidR="00EC490F" w14:paraId="49230EAB" w14:textId="77777777" w:rsidTr="00835937">
        <w:tc>
          <w:tcPr>
            <w:tcW w:w="341" w:type="dxa"/>
          </w:tcPr>
          <w:p w14:paraId="49230EA8" w14:textId="77777777" w:rsidR="00EC490F" w:rsidRPr="00056408" w:rsidRDefault="00EC490F" w:rsidP="009035F0">
            <w:pPr>
              <w:rPr>
                <w:b/>
              </w:rPr>
            </w:pPr>
          </w:p>
        </w:tc>
        <w:tc>
          <w:tcPr>
            <w:tcW w:w="4252" w:type="dxa"/>
            <w:gridSpan w:val="3"/>
          </w:tcPr>
          <w:p w14:paraId="49230EA9" w14:textId="77777777" w:rsidR="00EC490F" w:rsidRDefault="00EC490F" w:rsidP="00784CF6"/>
        </w:tc>
        <w:tc>
          <w:tcPr>
            <w:tcW w:w="5438" w:type="dxa"/>
            <w:gridSpan w:val="2"/>
          </w:tcPr>
          <w:p w14:paraId="49230EAA" w14:textId="77777777" w:rsidR="00EC490F" w:rsidRDefault="00EC490F" w:rsidP="00784CF6"/>
        </w:tc>
      </w:tr>
      <w:tr w:rsidR="00EC490F" w14:paraId="49230EAE" w14:textId="77777777" w:rsidTr="00835937">
        <w:sdt>
          <w:sdtPr>
            <w:id w:val="1838727364"/>
            <w14:checkbox>
              <w14:checked w14:val="0"/>
              <w14:checkedState w14:val="2612" w14:font="MS Gothic"/>
              <w14:uncheckedState w14:val="2610" w14:font="MS Gothic"/>
            </w14:checkbox>
          </w:sdtPr>
          <w:sdtEndPr/>
          <w:sdtContent>
            <w:tc>
              <w:tcPr>
                <w:tcW w:w="341" w:type="dxa"/>
              </w:tcPr>
              <w:p w14:paraId="49230EAC" w14:textId="77777777" w:rsidR="00EC490F" w:rsidRPr="00056408" w:rsidRDefault="00FB0085" w:rsidP="009035F0">
                <w:pPr>
                  <w:rPr>
                    <w:b/>
                  </w:rPr>
                </w:pPr>
                <w:r>
                  <w:rPr>
                    <w:rFonts w:ascii="MS Gothic" w:eastAsia="MS Gothic" w:hAnsi="MS Gothic" w:hint="eastAsia"/>
                  </w:rPr>
                  <w:t>☐</w:t>
                </w:r>
              </w:p>
            </w:tc>
          </w:sdtContent>
        </w:sdt>
        <w:tc>
          <w:tcPr>
            <w:tcW w:w="9690" w:type="dxa"/>
            <w:gridSpan w:val="5"/>
          </w:tcPr>
          <w:p w14:paraId="49230EAD" w14:textId="77777777" w:rsidR="00EC490F" w:rsidRDefault="00EC490F" w:rsidP="00784CF6">
            <w:r>
              <w:t>Der Arbeitsgemeinschaft (einfache Gesellschaft), bestehend aus:</w:t>
            </w:r>
          </w:p>
        </w:tc>
      </w:tr>
      <w:tr w:rsidR="00EC490F" w14:paraId="49230EB2" w14:textId="77777777" w:rsidTr="00835937">
        <w:tc>
          <w:tcPr>
            <w:tcW w:w="341" w:type="dxa"/>
          </w:tcPr>
          <w:p w14:paraId="49230EAF" w14:textId="77777777" w:rsidR="00EC490F" w:rsidRPr="00056408" w:rsidRDefault="00EC490F" w:rsidP="009035F0">
            <w:pPr>
              <w:rPr>
                <w:b/>
              </w:rPr>
            </w:pPr>
          </w:p>
        </w:tc>
        <w:tc>
          <w:tcPr>
            <w:tcW w:w="4252" w:type="dxa"/>
            <w:gridSpan w:val="3"/>
          </w:tcPr>
          <w:p w14:paraId="49230EB0" w14:textId="77777777" w:rsidR="00EC490F" w:rsidRDefault="00EC490F" w:rsidP="00784CF6"/>
        </w:tc>
        <w:sdt>
          <w:sdtPr>
            <w:id w:val="-2074183782"/>
            <w:placeholder>
              <w:docPart w:val="8E26C8B46D1947D2A258224BF3FE6257"/>
            </w:placeholder>
            <w:showingPlcHdr/>
            <w:text w:multiLine="1"/>
          </w:sdtPr>
          <w:sdtEndPr/>
          <w:sdtContent>
            <w:tc>
              <w:tcPr>
                <w:tcW w:w="5438" w:type="dxa"/>
                <w:gridSpan w:val="2"/>
              </w:tcPr>
              <w:p w14:paraId="49230EB1" w14:textId="77777777" w:rsidR="00EC490F" w:rsidRDefault="00506BF5" w:rsidP="008D515C">
                <w:pPr>
                  <w:pStyle w:val="Listenabsatz"/>
                  <w:numPr>
                    <w:ilvl w:val="0"/>
                    <w:numId w:val="10"/>
                  </w:numPr>
                  <w:ind w:left="510" w:hanging="510"/>
                  <w:jc w:val="left"/>
                </w:pPr>
                <w:r>
                  <w:rPr>
                    <w:rStyle w:val="Platzhaltertext"/>
                  </w:rPr>
                  <w:t>[…]</w:t>
                </w:r>
              </w:p>
            </w:tc>
          </w:sdtContent>
        </w:sdt>
      </w:tr>
      <w:tr w:rsidR="00EC490F" w14:paraId="49230EB6" w14:textId="77777777" w:rsidTr="00835937">
        <w:tc>
          <w:tcPr>
            <w:tcW w:w="341" w:type="dxa"/>
          </w:tcPr>
          <w:p w14:paraId="49230EB3" w14:textId="77777777" w:rsidR="00EC490F" w:rsidRPr="00056408" w:rsidRDefault="00EC490F" w:rsidP="009035F0">
            <w:pPr>
              <w:rPr>
                <w:b/>
              </w:rPr>
            </w:pPr>
          </w:p>
        </w:tc>
        <w:tc>
          <w:tcPr>
            <w:tcW w:w="4252" w:type="dxa"/>
            <w:gridSpan w:val="3"/>
          </w:tcPr>
          <w:p w14:paraId="49230EB4" w14:textId="77777777" w:rsidR="00EC490F" w:rsidRDefault="00EC490F" w:rsidP="00784CF6"/>
        </w:tc>
        <w:tc>
          <w:tcPr>
            <w:tcW w:w="5438" w:type="dxa"/>
            <w:gridSpan w:val="2"/>
          </w:tcPr>
          <w:p w14:paraId="49230EB5" w14:textId="77777777" w:rsidR="00EC490F" w:rsidRDefault="00EC490F" w:rsidP="00EC490F">
            <w:pPr>
              <w:ind w:left="510" w:hanging="510"/>
            </w:pPr>
            <w:r>
              <w:tab/>
              <w:t>(federführende Unternehmung)</w:t>
            </w:r>
          </w:p>
        </w:tc>
      </w:tr>
      <w:tr w:rsidR="00EC490F" w14:paraId="49230EBA" w14:textId="77777777" w:rsidTr="00835937">
        <w:tc>
          <w:tcPr>
            <w:tcW w:w="341" w:type="dxa"/>
          </w:tcPr>
          <w:p w14:paraId="49230EB7" w14:textId="77777777" w:rsidR="00EC490F" w:rsidRPr="00056408" w:rsidRDefault="00EC490F" w:rsidP="009035F0">
            <w:pPr>
              <w:rPr>
                <w:b/>
              </w:rPr>
            </w:pPr>
          </w:p>
        </w:tc>
        <w:tc>
          <w:tcPr>
            <w:tcW w:w="4252" w:type="dxa"/>
            <w:gridSpan w:val="3"/>
          </w:tcPr>
          <w:p w14:paraId="49230EB8" w14:textId="77777777" w:rsidR="00EC490F" w:rsidRDefault="00EC490F" w:rsidP="00784CF6"/>
        </w:tc>
        <w:sdt>
          <w:sdtPr>
            <w:id w:val="-1930041442"/>
            <w:placeholder>
              <w:docPart w:val="69808F60029443BE886296FCE3EC415B"/>
            </w:placeholder>
            <w:showingPlcHdr/>
            <w:text w:multiLine="1"/>
          </w:sdtPr>
          <w:sdtEndPr/>
          <w:sdtContent>
            <w:tc>
              <w:tcPr>
                <w:tcW w:w="5438" w:type="dxa"/>
                <w:gridSpan w:val="2"/>
              </w:tcPr>
              <w:p w14:paraId="49230EB9" w14:textId="77777777" w:rsidR="00EC490F" w:rsidRDefault="00506BF5" w:rsidP="008D515C">
                <w:pPr>
                  <w:pStyle w:val="Listenabsatz"/>
                  <w:numPr>
                    <w:ilvl w:val="0"/>
                    <w:numId w:val="10"/>
                  </w:numPr>
                  <w:ind w:left="510" w:hanging="510"/>
                  <w:jc w:val="left"/>
                </w:pPr>
                <w:r>
                  <w:rPr>
                    <w:rStyle w:val="Platzhaltertext"/>
                  </w:rPr>
                  <w:t>[…]</w:t>
                </w:r>
              </w:p>
            </w:tc>
          </w:sdtContent>
        </w:sdt>
      </w:tr>
      <w:tr w:rsidR="00EC490F" w14:paraId="49230EBE" w14:textId="77777777" w:rsidTr="00835937">
        <w:tc>
          <w:tcPr>
            <w:tcW w:w="341" w:type="dxa"/>
          </w:tcPr>
          <w:p w14:paraId="49230EBB" w14:textId="77777777" w:rsidR="00EC490F" w:rsidRPr="00056408" w:rsidRDefault="00EC490F" w:rsidP="009035F0">
            <w:pPr>
              <w:rPr>
                <w:b/>
              </w:rPr>
            </w:pPr>
          </w:p>
        </w:tc>
        <w:tc>
          <w:tcPr>
            <w:tcW w:w="4252" w:type="dxa"/>
            <w:gridSpan w:val="3"/>
          </w:tcPr>
          <w:p w14:paraId="49230EBC" w14:textId="77777777" w:rsidR="00EC490F" w:rsidRDefault="00EC490F" w:rsidP="00784CF6">
            <w:r>
              <w:t>Adresse / Zusatzdomizil</w:t>
            </w:r>
          </w:p>
        </w:tc>
        <w:sdt>
          <w:sdtPr>
            <w:id w:val="-641736791"/>
            <w:placeholder>
              <w:docPart w:val="AE774B59F674479B891AB76B82DCB3EA"/>
            </w:placeholder>
            <w:showingPlcHdr/>
            <w:text w:multiLine="1"/>
          </w:sdtPr>
          <w:sdtEndPr/>
          <w:sdtContent>
            <w:tc>
              <w:tcPr>
                <w:tcW w:w="5438" w:type="dxa"/>
                <w:gridSpan w:val="2"/>
              </w:tcPr>
              <w:p w14:paraId="49230EBD" w14:textId="77777777" w:rsidR="00EC490F" w:rsidRDefault="00506BF5" w:rsidP="00B54F42">
                <w:pPr>
                  <w:ind w:left="510"/>
                  <w:jc w:val="left"/>
                </w:pPr>
                <w:r>
                  <w:rPr>
                    <w:rStyle w:val="Platzhaltertext"/>
                  </w:rPr>
                  <w:t>[…]</w:t>
                </w:r>
              </w:p>
            </w:tc>
          </w:sdtContent>
        </w:sdt>
      </w:tr>
      <w:tr w:rsidR="00EC490F" w14:paraId="49230EC2" w14:textId="77777777" w:rsidTr="00835937">
        <w:tc>
          <w:tcPr>
            <w:tcW w:w="341" w:type="dxa"/>
          </w:tcPr>
          <w:p w14:paraId="49230EBF" w14:textId="77777777" w:rsidR="00EC490F" w:rsidRPr="00056408" w:rsidRDefault="00EC490F" w:rsidP="009035F0">
            <w:pPr>
              <w:rPr>
                <w:b/>
              </w:rPr>
            </w:pPr>
          </w:p>
        </w:tc>
        <w:tc>
          <w:tcPr>
            <w:tcW w:w="4252" w:type="dxa"/>
            <w:gridSpan w:val="3"/>
          </w:tcPr>
          <w:p w14:paraId="49230EC0" w14:textId="77777777" w:rsidR="00EC490F" w:rsidRDefault="00EC490F" w:rsidP="00784CF6">
            <w:r>
              <w:t>MwSt.-Nr. / UID</w:t>
            </w:r>
          </w:p>
        </w:tc>
        <w:sdt>
          <w:sdtPr>
            <w:id w:val="330963882"/>
            <w:placeholder>
              <w:docPart w:val="5B6CB2D8B6C5435A84AC4AE92F42CE8D"/>
            </w:placeholder>
            <w:showingPlcHdr/>
            <w:text w:multiLine="1"/>
          </w:sdtPr>
          <w:sdtEndPr/>
          <w:sdtContent>
            <w:tc>
              <w:tcPr>
                <w:tcW w:w="5438" w:type="dxa"/>
                <w:gridSpan w:val="2"/>
              </w:tcPr>
              <w:p w14:paraId="49230EC1" w14:textId="77777777" w:rsidR="00EC490F" w:rsidRDefault="00506BF5" w:rsidP="00B54F42">
                <w:pPr>
                  <w:ind w:left="510"/>
                  <w:jc w:val="left"/>
                </w:pPr>
                <w:r>
                  <w:rPr>
                    <w:rStyle w:val="Platzhaltertext"/>
                  </w:rPr>
                  <w:t>[…]</w:t>
                </w:r>
              </w:p>
            </w:tc>
          </w:sdtContent>
        </w:sdt>
      </w:tr>
      <w:tr w:rsidR="00EC490F" w14:paraId="49230EC5" w14:textId="77777777" w:rsidTr="00835937">
        <w:tc>
          <w:tcPr>
            <w:tcW w:w="4593" w:type="dxa"/>
            <w:gridSpan w:val="4"/>
          </w:tcPr>
          <w:p w14:paraId="49230EC3" w14:textId="77777777" w:rsidR="00EC490F" w:rsidRDefault="00EC490F" w:rsidP="00784CF6">
            <w:r>
              <w:t>nachstehend bezeichnet mit</w:t>
            </w:r>
          </w:p>
        </w:tc>
        <w:tc>
          <w:tcPr>
            <w:tcW w:w="5438" w:type="dxa"/>
            <w:gridSpan w:val="2"/>
          </w:tcPr>
          <w:p w14:paraId="49230EC4" w14:textId="77777777" w:rsidR="00EC490F" w:rsidRDefault="00EC490F" w:rsidP="00784CF6">
            <w:r w:rsidRPr="00F6056F">
              <w:rPr>
                <w:b/>
              </w:rPr>
              <w:t>Unternehmer</w:t>
            </w:r>
          </w:p>
        </w:tc>
      </w:tr>
    </w:tbl>
    <w:p w14:paraId="49230EC6" w14:textId="77777777" w:rsidR="006124D4" w:rsidRPr="00744922" w:rsidRDefault="006124D4" w:rsidP="006F7B1B">
      <w:pPr>
        <w:rPr>
          <w:b/>
        </w:rPr>
        <w:sectPr w:rsidR="006124D4" w:rsidRPr="00744922" w:rsidSect="004F6EBA">
          <w:headerReference w:type="default" r:id="rId11"/>
          <w:footerReference w:type="default" r:id="rId12"/>
          <w:headerReference w:type="first" r:id="rId13"/>
          <w:footerReference w:type="first" r:id="rId14"/>
          <w:pgSz w:w="11906" w:h="16838" w:code="9"/>
          <w:pgMar w:top="3589" w:right="2125" w:bottom="1701" w:left="851" w:header="567" w:footer="454" w:gutter="0"/>
          <w:cols w:space="708"/>
          <w:titlePg/>
          <w:docGrid w:linePitch="360"/>
        </w:sectPr>
      </w:pPr>
    </w:p>
    <w:p w14:paraId="49230EC7" w14:textId="77777777" w:rsidR="00D841FD" w:rsidRDefault="00D841FD">
      <w:pPr>
        <w:spacing w:line="240" w:lineRule="auto"/>
      </w:pPr>
      <w:r>
        <w:br w:type="page"/>
      </w:r>
    </w:p>
    <w:p w14:paraId="49230EC8" w14:textId="77777777" w:rsidR="00FD5212" w:rsidRDefault="00D841FD" w:rsidP="00CD5B42">
      <w:pPr>
        <w:pStyle w:val="berschrift1"/>
      </w:pPr>
      <w:bookmarkStart w:id="1" w:name="_Toc400962073"/>
      <w:bookmarkStart w:id="2" w:name="_Toc400962140"/>
      <w:r>
        <w:lastRenderedPageBreak/>
        <w:t>Vertragsgegenstand</w:t>
      </w:r>
      <w:bookmarkEnd w:id="1"/>
      <w:bookmarkEnd w:id="2"/>
    </w:p>
    <w:p w14:paraId="49230EC9" w14:textId="5D1430F0" w:rsidR="000F1B4E" w:rsidRDefault="000F1B4E" w:rsidP="00D841FD">
      <w:pPr>
        <w:ind w:left="567"/>
      </w:pPr>
      <w:r w:rsidRPr="000F1B4E">
        <w:t>IWB erteilt hiermit dem Unternehmer den Auftrag, am vorgenannten Projekt die Arbeiten gemäss diesem Vertrag</w:t>
      </w:r>
      <w:r w:rsidR="006911FD">
        <w:t xml:space="preserve"> </w:t>
      </w:r>
      <w:r w:rsidRPr="000F1B4E">
        <w:t>auszuführen. Der Unternehmer verpflichtet sich zur Herstellung des Werks und zur Erbringung anderer Leistungen gemäss diesem Vertrag und dem Lastenheft (Beilage 1</w:t>
      </w:r>
      <w:r w:rsidR="006911FD">
        <w:t xml:space="preserve">, </w:t>
      </w:r>
      <w:r w:rsidR="00966815">
        <w:t>sowie</w:t>
      </w:r>
      <w:r w:rsidR="006911FD">
        <w:t xml:space="preserve"> die </w:t>
      </w:r>
      <w:r w:rsidR="003B507D">
        <w:t xml:space="preserve">Leistungsverzeichnisse </w:t>
      </w:r>
      <w:r w:rsidR="003567E3">
        <w:t xml:space="preserve">Stahlwasserbau und </w:t>
      </w:r>
      <w:r w:rsidR="00966815">
        <w:t>Elektroinstallationen</w:t>
      </w:r>
      <w:r w:rsidR="003567E3">
        <w:t xml:space="preserve">, </w:t>
      </w:r>
      <w:r w:rsidR="006911FD" w:rsidRPr="00E519BC">
        <w:t>Anhänge</w:t>
      </w:r>
      <w:r w:rsidR="003B507D" w:rsidRPr="00E519BC">
        <w:t xml:space="preserve"> </w:t>
      </w:r>
      <w:r w:rsidR="001E26C4" w:rsidRPr="00E519BC">
        <w:t>10 und 11</w:t>
      </w:r>
      <w:r w:rsidR="003B507D" w:rsidRPr="00E519BC">
        <w:t xml:space="preserve"> zum</w:t>
      </w:r>
      <w:r w:rsidR="003B507D">
        <w:t xml:space="preserve"> Lastenheft</w:t>
      </w:r>
      <w:r w:rsidRPr="000F1B4E">
        <w:t>).</w:t>
      </w:r>
    </w:p>
    <w:p w14:paraId="49230ECE" w14:textId="77777777" w:rsidR="00DB6A2C" w:rsidRDefault="00DB6A2C" w:rsidP="001679BA">
      <w:pPr>
        <w:spacing w:after="240" w:line="240" w:lineRule="auto"/>
        <w:ind w:left="567"/>
        <w:rPr>
          <w:rFonts w:cs="Arial"/>
          <w:bCs/>
          <w:szCs w:val="32"/>
        </w:rPr>
      </w:pPr>
    </w:p>
    <w:p w14:paraId="49230ECF" w14:textId="6C4BD469" w:rsidR="00D841FD" w:rsidRDefault="00D841FD" w:rsidP="00CD5B42">
      <w:pPr>
        <w:pStyle w:val="berschrift1"/>
      </w:pPr>
      <w:r>
        <w:t>Vertragsbe</w:t>
      </w:r>
      <w:r w:rsidR="006341A6">
        <w:t>standteile und Rangfolge bei Wi</w:t>
      </w:r>
      <w:r>
        <w:t>dersprüchen</w:t>
      </w:r>
    </w:p>
    <w:p w14:paraId="49230ED0" w14:textId="77777777" w:rsidR="00D841FD" w:rsidRPr="00861A2F" w:rsidRDefault="00D841FD" w:rsidP="002430F0">
      <w:pPr>
        <w:pStyle w:val="berschrift2"/>
        <w:rPr>
          <w:b/>
        </w:rPr>
      </w:pPr>
      <w:r w:rsidRPr="00861A2F">
        <w:rPr>
          <w:b/>
        </w:rPr>
        <w:t>Liste der Vertragsbestandteile</w:t>
      </w:r>
    </w:p>
    <w:p w14:paraId="49230ED1" w14:textId="77777777" w:rsidR="00D841FD" w:rsidRDefault="00D841FD" w:rsidP="00D841FD">
      <w:pPr>
        <w:ind w:left="567" w:right="1784"/>
        <w:rPr>
          <w:color w:val="616161"/>
        </w:rPr>
      </w:pPr>
      <w:r>
        <w:t>Integrierte Bestandteile des Vertrages sind entsprechend ihrer Bedeutung in nachstehender Rangfolge</w:t>
      </w:r>
      <w:r>
        <w:rPr>
          <w:color w:val="616161"/>
        </w:rPr>
        <w:t>:</w:t>
      </w:r>
    </w:p>
    <w:p w14:paraId="49230ED2" w14:textId="77777777" w:rsidR="00C41FC1" w:rsidRDefault="00375EF6" w:rsidP="00C41FC1">
      <w:pPr>
        <w:tabs>
          <w:tab w:val="right" w:pos="9072"/>
        </w:tabs>
        <w:spacing w:before="240"/>
        <w:ind w:left="567" w:right="567"/>
        <w:jc w:val="left"/>
        <w:sectPr w:rsidR="00C41FC1" w:rsidSect="00D14B6E">
          <w:headerReference w:type="default" r:id="rId15"/>
          <w:footerReference w:type="default" r:id="rId16"/>
          <w:type w:val="continuous"/>
          <w:pgSz w:w="11906" w:h="16838" w:code="9"/>
          <w:pgMar w:top="1108" w:right="849" w:bottom="993" w:left="851" w:header="822" w:footer="454" w:gutter="0"/>
          <w:cols w:space="708"/>
          <w:titlePg/>
          <w:docGrid w:linePitch="360"/>
        </w:sectPr>
      </w:pPr>
      <w:r w:rsidRPr="00375EF6">
        <w:t>Die vorliegende Vertragsurkunde;</w:t>
      </w:r>
    </w:p>
    <w:p w14:paraId="49230ED3" w14:textId="77777777" w:rsidR="00D841FD" w:rsidRPr="00D841FD" w:rsidRDefault="00D841FD" w:rsidP="00375EF6">
      <w:pPr>
        <w:spacing w:before="240"/>
        <w:ind w:left="567"/>
        <w:rPr>
          <w:rFonts w:cs="Arial"/>
          <w:bCs/>
          <w:szCs w:val="32"/>
        </w:rPr>
      </w:pPr>
      <w:r>
        <w:t xml:space="preserve">Weitere Vertragsbestandteile (VB): </w:t>
      </w:r>
      <w:r w:rsidRPr="005E0AAD">
        <w:rPr>
          <w:vanish/>
          <w:color w:val="00B0F0"/>
          <w:sz w:val="16"/>
          <w:szCs w:val="16"/>
        </w:rPr>
        <w:t>Nachfolgend bitte die zutreffenden VB auswählen</w:t>
      </w:r>
    </w:p>
    <w:p w14:paraId="49230ED4" w14:textId="3ACAFB30" w:rsidR="00D841FD" w:rsidRDefault="00D841FD" w:rsidP="00456619">
      <w:pPr>
        <w:tabs>
          <w:tab w:val="left" w:pos="8505"/>
        </w:tabs>
        <w:spacing w:before="240"/>
        <w:ind w:left="1701" w:right="283" w:hanging="1134"/>
        <w:rPr>
          <w:rFonts w:cs="Arial"/>
          <w:bCs/>
          <w:szCs w:val="32"/>
        </w:rPr>
      </w:pPr>
      <w:r>
        <w:t>VB 1</w:t>
      </w:r>
      <w:r>
        <w:tab/>
        <w:t xml:space="preserve">Lastenheft </w:t>
      </w:r>
      <w:r w:rsidR="008E3784">
        <w:t>vom</w:t>
      </w:r>
      <w:r w:rsidR="008E3784" w:rsidRPr="008E3784">
        <w:t xml:space="preserve"> </w:t>
      </w:r>
      <w:sdt>
        <w:sdtPr>
          <w:id w:val="-1383172206"/>
          <w:placeholder>
            <w:docPart w:val="FABF05A5858E49378F33D1D855CD04CC"/>
          </w:placeholder>
          <w:date w:fullDate="2020-10-28T00:00:00Z">
            <w:dateFormat w:val="dd.MM.yyyy"/>
            <w:lid w:val="de-CH"/>
            <w:storeMappedDataAs w:val="dateTime"/>
            <w:calendar w:val="gregorian"/>
          </w:date>
        </w:sdtPr>
        <w:sdtEndPr/>
        <w:sdtContent>
          <w:r w:rsidR="00156C20">
            <w:t>28.10.2020</w:t>
          </w:r>
        </w:sdtContent>
      </w:sdt>
      <w:r w:rsidR="00375EF6">
        <w:rPr>
          <w:rFonts w:cs="Arial"/>
          <w:bCs/>
          <w:szCs w:val="32"/>
        </w:rPr>
        <w:t xml:space="preserve"> </w:t>
      </w:r>
      <w:r w:rsidR="00F14719">
        <w:rPr>
          <w:rFonts w:cs="Arial"/>
          <w:bCs/>
          <w:szCs w:val="32"/>
        </w:rPr>
        <w:t>inkl.</w:t>
      </w:r>
      <w:r w:rsidR="00375EF6">
        <w:rPr>
          <w:rFonts w:cs="Arial"/>
          <w:bCs/>
          <w:szCs w:val="32"/>
        </w:rPr>
        <w:t xml:space="preserve"> </w:t>
      </w:r>
      <w:r w:rsidR="00E56F4C">
        <w:rPr>
          <w:rFonts w:cs="Arial"/>
          <w:bCs/>
          <w:szCs w:val="32"/>
        </w:rPr>
        <w:t xml:space="preserve">dessen </w:t>
      </w:r>
      <w:r w:rsidR="00375EF6">
        <w:rPr>
          <w:rFonts w:cs="Arial"/>
          <w:bCs/>
          <w:szCs w:val="32"/>
        </w:rPr>
        <w:t>sämtliche Anhänge</w:t>
      </w:r>
      <w:r w:rsidR="00375EF6">
        <w:rPr>
          <w:rFonts w:cs="Arial"/>
          <w:bCs/>
          <w:szCs w:val="32"/>
        </w:rPr>
        <w:tab/>
        <w:t>(Beil</w:t>
      </w:r>
      <w:r w:rsidR="008E3784">
        <w:rPr>
          <w:rFonts w:cs="Arial"/>
          <w:bCs/>
          <w:szCs w:val="32"/>
        </w:rPr>
        <w:t>age</w:t>
      </w:r>
      <w:r w:rsidR="00B137AF">
        <w:rPr>
          <w:rFonts w:cs="Arial"/>
          <w:bCs/>
          <w:szCs w:val="32"/>
        </w:rPr>
        <w:t xml:space="preserve"> 1</w:t>
      </w:r>
      <w:r w:rsidR="008E3784">
        <w:rPr>
          <w:rFonts w:cs="Arial"/>
          <w:bCs/>
          <w:szCs w:val="32"/>
        </w:rPr>
        <w:t>)</w:t>
      </w:r>
    </w:p>
    <w:p w14:paraId="49230ED5" w14:textId="0B4E9A73" w:rsidR="000F1B4E" w:rsidRDefault="00D841FD" w:rsidP="00DB6A2C">
      <w:pPr>
        <w:tabs>
          <w:tab w:val="left" w:pos="1701"/>
          <w:tab w:val="right" w:pos="9072"/>
        </w:tabs>
        <w:spacing w:before="240"/>
        <w:ind w:left="567" w:right="567"/>
      </w:pPr>
      <w:r w:rsidRPr="007D6370">
        <w:t>VB 2</w:t>
      </w:r>
      <w:r w:rsidRPr="007D6370">
        <w:tab/>
      </w:r>
      <w:r w:rsidR="000F1B4E">
        <w:t>Die Allgemeinen Geschäftsbedingungen für Werkverträge von</w:t>
      </w:r>
    </w:p>
    <w:p w14:paraId="49230EDA" w14:textId="4DC20688" w:rsidR="00D841FD" w:rsidRDefault="000F1B4E" w:rsidP="003B507D">
      <w:pPr>
        <w:tabs>
          <w:tab w:val="left" w:pos="8505"/>
          <w:tab w:val="right" w:pos="9781"/>
        </w:tabs>
        <w:ind w:left="1701" w:right="1842"/>
        <w:rPr>
          <w:rFonts w:cs="Arial"/>
          <w:bCs/>
          <w:szCs w:val="32"/>
        </w:rPr>
      </w:pPr>
      <w:r>
        <w:t xml:space="preserve">IWB </w:t>
      </w:r>
      <w:r w:rsidRPr="00EB16A2">
        <w:rPr>
          <w:bCs/>
          <w:szCs w:val="32"/>
        </w:rPr>
        <w:t>Industrielle Werke Basel</w:t>
      </w:r>
      <w:r>
        <w:rPr>
          <w:bCs/>
          <w:szCs w:val="32"/>
        </w:rPr>
        <w:t>, Ausgabe 2017</w:t>
      </w:r>
      <w:r>
        <w:rPr>
          <w:bCs/>
          <w:szCs w:val="32"/>
        </w:rPr>
        <w:tab/>
        <w:t>(</w:t>
      </w:r>
      <w:r w:rsidR="003B507D">
        <w:rPr>
          <w:bCs/>
          <w:szCs w:val="32"/>
        </w:rPr>
        <w:t>Beilage 2</w:t>
      </w:r>
      <w:r>
        <w:rPr>
          <w:bCs/>
          <w:szCs w:val="32"/>
        </w:rPr>
        <w:t>)</w:t>
      </w:r>
    </w:p>
    <w:p w14:paraId="49230EDB" w14:textId="1B4E143B" w:rsidR="00E65E8A" w:rsidRDefault="000F1B4E" w:rsidP="008E3784">
      <w:pPr>
        <w:tabs>
          <w:tab w:val="right" w:pos="9072"/>
        </w:tabs>
        <w:spacing w:before="240"/>
        <w:ind w:left="1701" w:right="1784" w:hanging="1134"/>
      </w:pPr>
      <w:r>
        <w:t>V</w:t>
      </w:r>
      <w:r w:rsidR="00281A6D">
        <w:t>B 3</w:t>
      </w:r>
      <w:r w:rsidR="00D841FD">
        <w:tab/>
        <w:t>Die Norm SIA 118 (2013)</w:t>
      </w:r>
    </w:p>
    <w:p w14:paraId="49230EE1" w14:textId="4A636D11" w:rsidR="00E65E8A" w:rsidRDefault="00281A6D" w:rsidP="00281A6D">
      <w:pPr>
        <w:tabs>
          <w:tab w:val="right" w:pos="9072"/>
        </w:tabs>
        <w:spacing w:before="240"/>
        <w:ind w:left="1701" w:right="1784" w:hanging="1134"/>
        <w:rPr>
          <w:rFonts w:cs="Arial"/>
          <w:bCs/>
          <w:szCs w:val="32"/>
        </w:rPr>
      </w:pPr>
      <w:r>
        <w:t>VB 4</w:t>
      </w:r>
      <w:r w:rsidR="00D841FD">
        <w:tab/>
        <w:t xml:space="preserve">Die übrigen für das vorliegende Projekt einschlägigen Normen des SIA, soweit sie den Stand der anerkannten Regeln der </w:t>
      </w:r>
      <w:proofErr w:type="spellStart"/>
      <w:r w:rsidR="00D841FD">
        <w:t>Baukunde</w:t>
      </w:r>
      <w:proofErr w:type="spellEnd"/>
      <w:r w:rsidR="00D841FD">
        <w:t xml:space="preserve"> im Zeitpunkt der Ausschre</w:t>
      </w:r>
      <w:r>
        <w:t>ibung wiedergeben.</w:t>
      </w:r>
      <w:r w:rsidR="00D841FD">
        <w:t xml:space="preserve"> </w:t>
      </w:r>
      <w:r w:rsidR="00D841FD" w:rsidRPr="00157475">
        <w:rPr>
          <w:vanish/>
          <w:color w:val="00B0F0"/>
          <w:sz w:val="16"/>
          <w:szCs w:val="16"/>
        </w:rPr>
        <w:t>Falls zutreffend bitte ergänzen, sonst VB 4 löschen</w:t>
      </w:r>
    </w:p>
    <w:p w14:paraId="49230EE2" w14:textId="3D24609E" w:rsidR="00E65E8A" w:rsidRDefault="000F1B4E" w:rsidP="0092307C">
      <w:pPr>
        <w:tabs>
          <w:tab w:val="left" w:pos="8505"/>
          <w:tab w:val="right" w:pos="9781"/>
        </w:tabs>
        <w:spacing w:before="240"/>
        <w:ind w:left="1701" w:right="1842" w:hanging="1134"/>
        <w:rPr>
          <w:rFonts w:cs="Arial"/>
          <w:bCs/>
          <w:szCs w:val="32"/>
        </w:rPr>
      </w:pPr>
      <w:r>
        <w:t xml:space="preserve">VB </w:t>
      </w:r>
      <w:r w:rsidR="00281A6D">
        <w:t>5</w:t>
      </w:r>
      <w:r w:rsidR="00E65E8A">
        <w:tab/>
      </w:r>
      <w:r w:rsidR="00E65E8A" w:rsidRPr="00946A7A">
        <w:t xml:space="preserve">Angebot des Unternehmers vom </w:t>
      </w:r>
      <w:sdt>
        <w:sdtPr>
          <w:id w:val="227965794"/>
          <w:placeholder>
            <w:docPart w:val="F9B85A9B0D4A4943AFD425BFEE109554"/>
          </w:placeholder>
          <w:showingPlcHdr/>
          <w:date>
            <w:dateFormat w:val="dd.MM.yyyy"/>
            <w:lid w:val="de-CH"/>
            <w:storeMappedDataAs w:val="dateTime"/>
            <w:calendar w:val="gregorian"/>
          </w:date>
        </w:sdtPr>
        <w:sdtEndPr/>
        <w:sdtContent>
          <w:r w:rsidR="00E65E8A">
            <w:rPr>
              <w:rStyle w:val="Platzhaltertext"/>
            </w:rPr>
            <w:t>[</w:t>
          </w:r>
          <w:r w:rsidR="00E65E8A" w:rsidRPr="00FE0768">
            <w:rPr>
              <w:rStyle w:val="Platzhaltertext"/>
            </w:rPr>
            <w:t>Datum</w:t>
          </w:r>
          <w:r w:rsidR="00E65E8A">
            <w:rPr>
              <w:rStyle w:val="Platzhaltertext"/>
            </w:rPr>
            <w:t>]</w:t>
          </w:r>
        </w:sdtContent>
      </w:sdt>
      <w:r w:rsidR="00E65E8A" w:rsidRPr="00946A7A">
        <w:t xml:space="preserve"> samt Beilagen</w:t>
      </w:r>
      <w:r w:rsidR="00E65E8A">
        <w:tab/>
      </w:r>
      <w:r w:rsidR="00E65E8A">
        <w:rPr>
          <w:rFonts w:cs="Arial"/>
          <w:bCs/>
          <w:szCs w:val="32"/>
        </w:rPr>
        <w:t xml:space="preserve">(Beilage </w:t>
      </w:r>
      <w:sdt>
        <w:sdtPr>
          <w:rPr>
            <w:rFonts w:cs="Arial"/>
            <w:bCs/>
            <w:szCs w:val="32"/>
          </w:rPr>
          <w:id w:val="-1250501455"/>
          <w:placeholder>
            <w:docPart w:val="EBD82AE5D31E4F4DA23C26EA3BB2BCD3"/>
          </w:placeholder>
          <w:text/>
        </w:sdtPr>
        <w:sdtEndPr/>
        <w:sdtContent>
          <w:r w:rsidR="003B507D">
            <w:rPr>
              <w:rFonts w:cs="Arial"/>
              <w:bCs/>
              <w:szCs w:val="32"/>
            </w:rPr>
            <w:t>3</w:t>
          </w:r>
        </w:sdtContent>
      </w:sdt>
      <w:r w:rsidR="00E65E8A">
        <w:rPr>
          <w:rFonts w:cs="Arial"/>
          <w:bCs/>
          <w:szCs w:val="32"/>
        </w:rPr>
        <w:t>)</w:t>
      </w:r>
    </w:p>
    <w:p w14:paraId="2E6E5AD1" w14:textId="6CBE74B8" w:rsidR="00C6035F" w:rsidRDefault="00C6035F" w:rsidP="00883683">
      <w:pPr>
        <w:tabs>
          <w:tab w:val="left" w:pos="8505"/>
          <w:tab w:val="right" w:pos="9781"/>
        </w:tabs>
        <w:ind w:left="1701" w:right="1842" w:hanging="1134"/>
        <w:rPr>
          <w:rFonts w:cs="Arial"/>
          <w:bCs/>
          <w:szCs w:val="32"/>
        </w:rPr>
      </w:pPr>
    </w:p>
    <w:p w14:paraId="619098A0" w14:textId="77777777" w:rsidR="00C6035F" w:rsidRDefault="00C6035F" w:rsidP="00883683">
      <w:pPr>
        <w:tabs>
          <w:tab w:val="left" w:pos="8505"/>
          <w:tab w:val="right" w:pos="9781"/>
        </w:tabs>
        <w:ind w:left="1701" w:right="1842" w:hanging="1134"/>
        <w:rPr>
          <w:rFonts w:cs="Arial"/>
          <w:bCs/>
          <w:szCs w:val="32"/>
        </w:rPr>
        <w:sectPr w:rsidR="00C6035F" w:rsidSect="00D14B6E">
          <w:type w:val="continuous"/>
          <w:pgSz w:w="11906" w:h="16838" w:code="9"/>
          <w:pgMar w:top="1108" w:right="849" w:bottom="993" w:left="851" w:header="822" w:footer="454" w:gutter="0"/>
          <w:cols w:space="708"/>
          <w:formProt w:val="0"/>
          <w:titlePg/>
          <w:docGrid w:linePitch="360"/>
        </w:sectPr>
      </w:pPr>
    </w:p>
    <w:p w14:paraId="49230EE9" w14:textId="77777777" w:rsidR="00E65E8A" w:rsidRPr="00861A2F" w:rsidRDefault="002430F0" w:rsidP="00E65E8A">
      <w:pPr>
        <w:pStyle w:val="berschrift2"/>
        <w:rPr>
          <w:b/>
        </w:rPr>
      </w:pPr>
      <w:r w:rsidRPr="00861A2F">
        <w:rPr>
          <w:b/>
        </w:rPr>
        <w:t>Rangfolge bei Widersprüchen</w:t>
      </w:r>
    </w:p>
    <w:p w14:paraId="49230EEA" w14:textId="77777777" w:rsidR="002430F0" w:rsidRDefault="00B1535A" w:rsidP="007F2790">
      <w:pPr>
        <w:ind w:left="567"/>
      </w:pPr>
      <w:r>
        <w:t>Bei allfälligen Widersprüchen unter den anderen Vertragsbestandteilen gilt die Reihenfolge gemäss Ziffer 2.1. Besteht ein Vertragsbestandteil aus mehreren Dokumenten, geht bei Widersprüchen das zeitlich jüngere Dokument dem älteren vor.</w:t>
      </w:r>
    </w:p>
    <w:p w14:paraId="49230EEB" w14:textId="322A2955" w:rsidR="00B1535A" w:rsidRPr="002430F0" w:rsidRDefault="00B1535A" w:rsidP="002E529C">
      <w:pPr>
        <w:spacing w:after="240"/>
        <w:ind w:left="567"/>
      </w:pPr>
      <w:r>
        <w:t>Allgemeine Geschäftsbedingungen des Unternehmers gelten nur dann, wenn sie in Ziffer 1</w:t>
      </w:r>
      <w:r w:rsidR="006F4711">
        <w:t>4</w:t>
      </w:r>
      <w:r>
        <w:t xml:space="preserve"> (Besondere Vereinbarungen) aufgeführt sind.</w:t>
      </w:r>
    </w:p>
    <w:p w14:paraId="49230EEC" w14:textId="77777777" w:rsidR="00E65E8A" w:rsidRDefault="00393C2F" w:rsidP="00CD5B42">
      <w:pPr>
        <w:pStyle w:val="berschrift1"/>
      </w:pPr>
      <w:r>
        <w:t>Vergütung</w:t>
      </w:r>
    </w:p>
    <w:p w14:paraId="49230EED" w14:textId="77777777" w:rsidR="00393C2F" w:rsidRDefault="00393C2F" w:rsidP="00393C2F">
      <w:pPr>
        <w:pStyle w:val="berschrift2"/>
      </w:pPr>
      <w:r>
        <w:t>Vergütung gemäss Angebot</w:t>
      </w:r>
    </w:p>
    <w:p w14:paraId="49230EEE" w14:textId="559E8E7B" w:rsidR="00393C2F" w:rsidRDefault="00393C2F" w:rsidP="00182348">
      <w:pPr>
        <w:spacing w:after="120"/>
        <w:ind w:left="567"/>
      </w:pPr>
      <w:r w:rsidRPr="006647CF">
        <w:t>Die Vergütung</w:t>
      </w:r>
      <w:r>
        <w:t xml:space="preserve"> für die ausgeführten Arbeiten richtet sich na</w:t>
      </w:r>
      <w:r w:rsidR="0078091B">
        <w:t>ch dem Angebot des Unternehmers:</w:t>
      </w:r>
    </w:p>
    <w:tbl>
      <w:tblPr>
        <w:tblStyle w:val="TabelleIWB"/>
        <w:tblW w:w="8647" w:type="dxa"/>
        <w:tblInd w:w="619" w:type="dxa"/>
        <w:tblBorders>
          <w:bottom w:val="none" w:sz="0" w:space="0" w:color="auto"/>
          <w:insideH w:val="none" w:sz="0" w:space="0" w:color="auto"/>
        </w:tblBorders>
        <w:tblLayout w:type="fixed"/>
        <w:tblLook w:val="04A0" w:firstRow="1" w:lastRow="0" w:firstColumn="1" w:lastColumn="0" w:noHBand="0" w:noVBand="1"/>
      </w:tblPr>
      <w:tblGrid>
        <w:gridCol w:w="6237"/>
        <w:gridCol w:w="709"/>
        <w:gridCol w:w="1701"/>
      </w:tblGrid>
      <w:tr w:rsidR="00E56F4C" w14:paraId="70B1C482" w14:textId="77777777" w:rsidTr="00E56F4C">
        <w:trPr>
          <w:cnfStyle w:val="100000000000" w:firstRow="1" w:lastRow="0" w:firstColumn="0" w:lastColumn="0" w:oddVBand="0" w:evenVBand="0" w:oddHBand="0" w:evenHBand="0" w:firstRowFirstColumn="0" w:firstRowLastColumn="0" w:lastRowFirstColumn="0" w:lastRowLastColumn="0"/>
        </w:trPr>
        <w:tc>
          <w:tcPr>
            <w:tcW w:w="6237" w:type="dxa"/>
          </w:tcPr>
          <w:p w14:paraId="5EEC41AC" w14:textId="77777777" w:rsidR="00E56F4C" w:rsidRDefault="00E56F4C">
            <w:pPr>
              <w:tabs>
                <w:tab w:val="right" w:pos="9072"/>
              </w:tabs>
              <w:rPr>
                <w:b w:val="0"/>
                <w:sz w:val="6"/>
                <w:szCs w:val="6"/>
              </w:rPr>
            </w:pPr>
          </w:p>
        </w:tc>
        <w:tc>
          <w:tcPr>
            <w:tcW w:w="709" w:type="dxa"/>
          </w:tcPr>
          <w:p w14:paraId="28A03E60" w14:textId="77777777" w:rsidR="00E56F4C" w:rsidRDefault="00E56F4C">
            <w:pPr>
              <w:tabs>
                <w:tab w:val="right" w:pos="9072"/>
              </w:tabs>
              <w:rPr>
                <w:b w:val="0"/>
                <w:sz w:val="6"/>
                <w:szCs w:val="6"/>
              </w:rPr>
            </w:pPr>
          </w:p>
        </w:tc>
        <w:tc>
          <w:tcPr>
            <w:tcW w:w="1701" w:type="dxa"/>
          </w:tcPr>
          <w:p w14:paraId="2685A904" w14:textId="77777777" w:rsidR="00E56F4C" w:rsidRDefault="00E56F4C">
            <w:pPr>
              <w:tabs>
                <w:tab w:val="right" w:pos="9072"/>
              </w:tabs>
              <w:jc w:val="right"/>
              <w:rPr>
                <w:b w:val="0"/>
                <w:sz w:val="6"/>
                <w:szCs w:val="6"/>
              </w:rPr>
            </w:pPr>
          </w:p>
        </w:tc>
      </w:tr>
      <w:tr w:rsidR="00E56F4C" w14:paraId="6D1DAB2A" w14:textId="77777777" w:rsidTr="00E56F4C">
        <w:tc>
          <w:tcPr>
            <w:tcW w:w="6237" w:type="dxa"/>
            <w:hideMark/>
          </w:tcPr>
          <w:p w14:paraId="6ECCA90F" w14:textId="77777777" w:rsidR="00E56F4C" w:rsidRDefault="00E56F4C">
            <w:pPr>
              <w:tabs>
                <w:tab w:val="right" w:pos="9072"/>
              </w:tabs>
            </w:pPr>
            <w:r>
              <w:t>Beträge brutto exkl. MwSt.</w:t>
            </w:r>
          </w:p>
        </w:tc>
        <w:tc>
          <w:tcPr>
            <w:tcW w:w="709" w:type="dxa"/>
            <w:hideMark/>
          </w:tcPr>
          <w:p w14:paraId="3C7E8BC7" w14:textId="77777777" w:rsidR="00E56F4C" w:rsidRDefault="00E56F4C">
            <w:pPr>
              <w:tabs>
                <w:tab w:val="right" w:pos="9072"/>
              </w:tabs>
            </w:pPr>
            <w:r>
              <w:t>CHF</w:t>
            </w:r>
          </w:p>
        </w:tc>
        <w:bookmarkStart w:id="3" w:name="Text14"/>
        <w:tc>
          <w:tcPr>
            <w:tcW w:w="1701" w:type="dxa"/>
            <w:hideMark/>
          </w:tcPr>
          <w:p w14:paraId="5DC51759" w14:textId="77777777" w:rsidR="00E56F4C" w:rsidRDefault="00E56F4C">
            <w:pPr>
              <w:tabs>
                <w:tab w:val="right" w:pos="9072"/>
              </w:tabs>
              <w:jc w:val="right"/>
            </w:pPr>
            <w:r>
              <w:fldChar w:fldCharType="begin">
                <w:ffData>
                  <w:name w:val="Text14"/>
                  <w:enabled/>
                  <w:calcOnExit/>
                  <w:textInput>
                    <w:type w:val="number"/>
                    <w:default w:val="0.00"/>
                    <w:format w:val="#'##0.00"/>
                  </w:textInput>
                </w:ffData>
              </w:fldChar>
            </w:r>
            <w:r>
              <w:instrText xml:space="preserve"> FORMTEXT </w:instrText>
            </w:r>
            <w:r>
              <w:fldChar w:fldCharType="separate"/>
            </w:r>
            <w:r>
              <w:rPr>
                <w:noProof/>
              </w:rPr>
              <w:t>0.00</w:t>
            </w:r>
            <w:r>
              <w:fldChar w:fldCharType="end"/>
            </w:r>
            <w:bookmarkEnd w:id="3"/>
          </w:p>
        </w:tc>
      </w:tr>
      <w:tr w:rsidR="00E56F4C" w14:paraId="307F4613" w14:textId="77777777" w:rsidTr="00E56F4C">
        <w:tc>
          <w:tcPr>
            <w:tcW w:w="6237" w:type="dxa"/>
            <w:hideMark/>
          </w:tcPr>
          <w:p w14:paraId="263C5170" w14:textId="77777777" w:rsidR="00E56F4C" w:rsidRDefault="00E56F4C">
            <w:pPr>
              <w:tabs>
                <w:tab w:val="right" w:pos="9072"/>
              </w:tabs>
              <w:rPr>
                <w:highlight w:val="yellow"/>
              </w:rPr>
            </w:pPr>
            <w:r>
              <w:t xml:space="preserve">./.. Rabatt </w:t>
            </w:r>
            <w:bookmarkStart w:id="4" w:name="Text15"/>
            <w:r>
              <w:fldChar w:fldCharType="begin">
                <w:ffData>
                  <w:name w:val="Text15"/>
                  <w:enabled/>
                  <w:calcOnExit/>
                  <w:entryMacro w:val="Betrag"/>
                  <w:textInput>
                    <w:type w:val="number"/>
                    <w:default w:val="0.00"/>
                    <w:format w:val="0.00"/>
                  </w:textInput>
                </w:ffData>
              </w:fldChar>
            </w:r>
            <w:r>
              <w:instrText xml:space="preserve"> FORMTEXT </w:instrText>
            </w:r>
            <w:r>
              <w:fldChar w:fldCharType="separate"/>
            </w:r>
            <w:r>
              <w:rPr>
                <w:noProof/>
              </w:rPr>
              <w:t>0.00</w:t>
            </w:r>
            <w:r>
              <w:fldChar w:fldCharType="end"/>
            </w:r>
            <w:bookmarkEnd w:id="4"/>
            <w:r>
              <w:t>%</w:t>
            </w:r>
          </w:p>
        </w:tc>
        <w:tc>
          <w:tcPr>
            <w:tcW w:w="709" w:type="dxa"/>
            <w:hideMark/>
          </w:tcPr>
          <w:p w14:paraId="730CEDCE" w14:textId="77777777" w:rsidR="00E56F4C" w:rsidRDefault="00E56F4C">
            <w:pPr>
              <w:tabs>
                <w:tab w:val="right" w:pos="9072"/>
              </w:tabs>
            </w:pPr>
            <w:r>
              <w:t>CHF</w:t>
            </w:r>
          </w:p>
        </w:tc>
        <w:bookmarkStart w:id="5" w:name="Text16"/>
        <w:tc>
          <w:tcPr>
            <w:tcW w:w="1701" w:type="dxa"/>
            <w:hideMark/>
          </w:tcPr>
          <w:p w14:paraId="520BF9E9" w14:textId="77777777" w:rsidR="00E56F4C" w:rsidRDefault="00E56F4C">
            <w:pPr>
              <w:tabs>
                <w:tab w:val="right" w:pos="9072"/>
              </w:tabs>
              <w:jc w:val="right"/>
              <w:rPr>
                <w:highlight w:val="yellow"/>
              </w:rPr>
            </w:pPr>
            <w:r>
              <w:fldChar w:fldCharType="begin">
                <w:ffData>
                  <w:name w:val="Text16"/>
                  <w:enabled w:val="0"/>
                  <w:calcOnExit/>
                  <w:textInput>
                    <w:type w:val="calculated"/>
                    <w:default w:val="=Text14/100*Text15"/>
                    <w:format w:val="0.00"/>
                  </w:textInput>
                </w:ffData>
              </w:fldChar>
            </w:r>
            <w:r>
              <w:instrText xml:space="preserve"> FORMTEXT </w:instrText>
            </w:r>
            <w:r>
              <w:fldChar w:fldCharType="begin"/>
            </w:r>
            <w:r>
              <w:instrText xml:space="preserve"> =Text14/100*Text15 </w:instrText>
            </w:r>
            <w:r>
              <w:fldChar w:fldCharType="separate"/>
            </w:r>
            <w:r>
              <w:rPr>
                <w:noProof/>
              </w:rPr>
              <w:instrText>0.0</w:instrText>
            </w:r>
            <w:r>
              <w:fldChar w:fldCharType="end"/>
            </w:r>
            <w:r>
              <w:fldChar w:fldCharType="separate"/>
            </w:r>
            <w:r>
              <w:rPr>
                <w:noProof/>
              </w:rPr>
              <w:t>0.00</w:t>
            </w:r>
            <w:r>
              <w:fldChar w:fldCharType="end"/>
            </w:r>
            <w:bookmarkEnd w:id="5"/>
          </w:p>
        </w:tc>
      </w:tr>
      <w:tr w:rsidR="00E56F4C" w14:paraId="19A1BC1A" w14:textId="77777777" w:rsidTr="00E56F4C">
        <w:tc>
          <w:tcPr>
            <w:tcW w:w="6237" w:type="dxa"/>
            <w:hideMark/>
          </w:tcPr>
          <w:p w14:paraId="4BBDC750" w14:textId="77777777" w:rsidR="00E56F4C" w:rsidRDefault="00E56F4C">
            <w:pPr>
              <w:tabs>
                <w:tab w:val="right" w:pos="9072"/>
              </w:tabs>
              <w:rPr>
                <w:highlight w:val="yellow"/>
              </w:rPr>
            </w:pPr>
            <w:r>
              <w:t xml:space="preserve">Vergütung netto exkl. MwSt. (Rundungskorrektur: CHF </w:t>
            </w:r>
            <w:bookmarkStart w:id="6" w:name="Text25"/>
            <w:r>
              <w:fldChar w:fldCharType="begin">
                <w:ffData>
                  <w:name w:val="Text25"/>
                  <w:enabled w:val="0"/>
                  <w:calcOnExit/>
                  <w:textInput>
                    <w:type w:val="calculated"/>
                    <w:default w:val="=Text26-(Text14-SUM(Text16;Text18;Text20;Text22;Text24))"/>
                    <w:format w:val="0.00"/>
                  </w:textInput>
                </w:ffData>
              </w:fldChar>
            </w:r>
            <w:r>
              <w:instrText xml:space="preserve"> FORMTEXT </w:instrText>
            </w:r>
            <w:r>
              <w:fldChar w:fldCharType="begin"/>
            </w:r>
            <w:r>
              <w:instrText xml:space="preserve"> =Text26-(Text14-SUM(Text16;Text18;Text20;Text22;Text24)) </w:instrText>
            </w:r>
            <w:r>
              <w:fldChar w:fldCharType="separate"/>
            </w:r>
            <w:r>
              <w:rPr>
                <w:noProof/>
              </w:rPr>
              <w:instrText>0.0</w:instrText>
            </w:r>
            <w:r>
              <w:fldChar w:fldCharType="end"/>
            </w:r>
            <w:r>
              <w:fldChar w:fldCharType="separate"/>
            </w:r>
            <w:r>
              <w:rPr>
                <w:noProof/>
              </w:rPr>
              <w:t>0.00</w:t>
            </w:r>
            <w:r>
              <w:fldChar w:fldCharType="end"/>
            </w:r>
            <w:bookmarkEnd w:id="6"/>
            <w:r>
              <w:t>)</w:t>
            </w:r>
          </w:p>
        </w:tc>
        <w:tc>
          <w:tcPr>
            <w:tcW w:w="709" w:type="dxa"/>
            <w:hideMark/>
          </w:tcPr>
          <w:p w14:paraId="4A941709" w14:textId="77777777" w:rsidR="00E56F4C" w:rsidRDefault="00E56F4C">
            <w:pPr>
              <w:tabs>
                <w:tab w:val="right" w:pos="9072"/>
              </w:tabs>
            </w:pPr>
            <w:r>
              <w:t>CHF</w:t>
            </w:r>
          </w:p>
        </w:tc>
        <w:bookmarkStart w:id="7" w:name="Text26"/>
        <w:tc>
          <w:tcPr>
            <w:tcW w:w="1701" w:type="dxa"/>
            <w:hideMark/>
          </w:tcPr>
          <w:p w14:paraId="2E449F58" w14:textId="77777777" w:rsidR="00E56F4C" w:rsidRDefault="00E56F4C">
            <w:pPr>
              <w:tabs>
                <w:tab w:val="right" w:pos="9072"/>
              </w:tabs>
              <w:jc w:val="right"/>
              <w:rPr>
                <w:highlight w:val="yellow"/>
              </w:rPr>
            </w:pPr>
            <w:r>
              <w:fldChar w:fldCharType="begin">
                <w:ffData>
                  <w:name w:val="Text26"/>
                  <w:enabled w:val="0"/>
                  <w:calcOnExit/>
                  <w:textInput>
                    <w:type w:val="calculated"/>
                    <w:default w:val="=ROUND((Text14-SUM(Text16;Text18;Text20;Text22;Text24))/5;2)*5"/>
                    <w:format w:val="#'##0.00"/>
                  </w:textInput>
                </w:ffData>
              </w:fldChar>
            </w:r>
            <w:r>
              <w:instrText xml:space="preserve"> FORMTEXT </w:instrText>
            </w:r>
            <w:r>
              <w:fldChar w:fldCharType="begin"/>
            </w:r>
            <w:r>
              <w:instrText xml:space="preserve"> =ROUND((Text14-SUM(Text16;Text18;Text20;Text22;Text24))/5;2)*5 </w:instrText>
            </w:r>
            <w:r>
              <w:fldChar w:fldCharType="separate"/>
            </w:r>
            <w:r>
              <w:rPr>
                <w:noProof/>
              </w:rPr>
              <w:instrText>0.0</w:instrText>
            </w:r>
            <w:r>
              <w:fldChar w:fldCharType="end"/>
            </w:r>
            <w:r>
              <w:fldChar w:fldCharType="separate"/>
            </w:r>
            <w:r>
              <w:rPr>
                <w:noProof/>
              </w:rPr>
              <w:t>0.00</w:t>
            </w:r>
            <w:r>
              <w:fldChar w:fldCharType="end"/>
            </w:r>
            <w:bookmarkEnd w:id="7"/>
          </w:p>
        </w:tc>
      </w:tr>
      <w:tr w:rsidR="00E56F4C" w14:paraId="4A1DF126" w14:textId="77777777" w:rsidTr="00E56F4C">
        <w:tc>
          <w:tcPr>
            <w:tcW w:w="6237" w:type="dxa"/>
            <w:hideMark/>
          </w:tcPr>
          <w:p w14:paraId="6CB9EFB5" w14:textId="77777777" w:rsidR="00E56F4C" w:rsidRDefault="00E56F4C">
            <w:pPr>
              <w:tabs>
                <w:tab w:val="right" w:pos="9072"/>
              </w:tabs>
              <w:rPr>
                <w:highlight w:val="yellow"/>
              </w:rPr>
            </w:pPr>
            <w:r>
              <w:t xml:space="preserve">MwSt. zum Satz von </w:t>
            </w:r>
            <w:bookmarkStart w:id="8" w:name="Text27"/>
            <w:r>
              <w:fldChar w:fldCharType="begin">
                <w:ffData>
                  <w:name w:val="Text27"/>
                  <w:enabled/>
                  <w:calcOnExit/>
                  <w:textInput>
                    <w:type w:val="number"/>
                    <w:default w:val="7.70"/>
                    <w:format w:val="0.00"/>
                  </w:textInput>
                </w:ffData>
              </w:fldChar>
            </w:r>
            <w:r>
              <w:instrText xml:space="preserve"> FORMTEXT </w:instrText>
            </w:r>
            <w:r>
              <w:fldChar w:fldCharType="separate"/>
            </w:r>
            <w:r>
              <w:rPr>
                <w:noProof/>
              </w:rPr>
              <w:t>7.70</w:t>
            </w:r>
            <w:r>
              <w:fldChar w:fldCharType="end"/>
            </w:r>
            <w:bookmarkEnd w:id="8"/>
            <w:r>
              <w:t>%</w:t>
            </w:r>
          </w:p>
        </w:tc>
        <w:tc>
          <w:tcPr>
            <w:tcW w:w="709" w:type="dxa"/>
            <w:hideMark/>
          </w:tcPr>
          <w:p w14:paraId="342DF0C9" w14:textId="77777777" w:rsidR="00E56F4C" w:rsidRDefault="00E56F4C">
            <w:pPr>
              <w:tabs>
                <w:tab w:val="right" w:pos="9072"/>
              </w:tabs>
            </w:pPr>
            <w:r>
              <w:t>CHF</w:t>
            </w:r>
          </w:p>
        </w:tc>
        <w:bookmarkStart w:id="9" w:name="Text28"/>
        <w:tc>
          <w:tcPr>
            <w:tcW w:w="1701" w:type="dxa"/>
            <w:hideMark/>
          </w:tcPr>
          <w:p w14:paraId="617B1693" w14:textId="77777777" w:rsidR="00E56F4C" w:rsidRDefault="00E56F4C">
            <w:pPr>
              <w:tabs>
                <w:tab w:val="right" w:pos="9072"/>
              </w:tabs>
              <w:jc w:val="right"/>
              <w:rPr>
                <w:highlight w:val="yellow"/>
              </w:rPr>
            </w:pPr>
            <w:r>
              <w:fldChar w:fldCharType="begin">
                <w:ffData>
                  <w:name w:val="Text28"/>
                  <w:enabled w:val="0"/>
                  <w:calcOnExit/>
                  <w:textInput>
                    <w:type w:val="calculated"/>
                    <w:default w:val="=Text26/100*Text27"/>
                    <w:format w:val="#'##0.00"/>
                  </w:textInput>
                </w:ffData>
              </w:fldChar>
            </w:r>
            <w:r>
              <w:instrText xml:space="preserve"> FORMTEXT </w:instrText>
            </w:r>
            <w:r>
              <w:fldChar w:fldCharType="begin"/>
            </w:r>
            <w:r>
              <w:instrText xml:space="preserve"> =Text26/100*Text27 </w:instrText>
            </w:r>
            <w:r>
              <w:fldChar w:fldCharType="separate"/>
            </w:r>
            <w:r>
              <w:rPr>
                <w:noProof/>
              </w:rPr>
              <w:instrText>0.0</w:instrText>
            </w:r>
            <w:r>
              <w:fldChar w:fldCharType="end"/>
            </w:r>
            <w:r>
              <w:fldChar w:fldCharType="separate"/>
            </w:r>
            <w:r>
              <w:rPr>
                <w:noProof/>
              </w:rPr>
              <w:t>0.00</w:t>
            </w:r>
            <w:r>
              <w:fldChar w:fldCharType="end"/>
            </w:r>
            <w:bookmarkEnd w:id="9"/>
          </w:p>
        </w:tc>
      </w:tr>
      <w:tr w:rsidR="00E56F4C" w14:paraId="2E729382" w14:textId="77777777" w:rsidTr="00E56F4C">
        <w:tc>
          <w:tcPr>
            <w:tcW w:w="6237" w:type="dxa"/>
            <w:hideMark/>
          </w:tcPr>
          <w:p w14:paraId="79B92048" w14:textId="77777777" w:rsidR="00E56F4C" w:rsidRDefault="00E56F4C">
            <w:pPr>
              <w:tabs>
                <w:tab w:val="right" w:pos="9072"/>
              </w:tabs>
              <w:rPr>
                <w:highlight w:val="yellow"/>
              </w:rPr>
            </w:pPr>
            <w:r>
              <w:rPr>
                <w:b/>
              </w:rPr>
              <w:t>Total Vergütung inkl. MwSt.</w:t>
            </w:r>
            <w:r>
              <w:t xml:space="preserve"> (Rundungskorrektur: CHF </w:t>
            </w:r>
            <w:bookmarkStart w:id="10" w:name="Text29"/>
            <w:r>
              <w:fldChar w:fldCharType="begin">
                <w:ffData>
                  <w:name w:val="Text29"/>
                  <w:enabled w:val="0"/>
                  <w:calcOnExit/>
                  <w:textInput>
                    <w:type w:val="calculated"/>
                    <w:default w:val="=Text30-(Text28+Text26)"/>
                    <w:format w:val="0.00"/>
                  </w:textInput>
                </w:ffData>
              </w:fldChar>
            </w:r>
            <w:r>
              <w:instrText xml:space="preserve"> FORMTEXT </w:instrText>
            </w:r>
            <w:r>
              <w:fldChar w:fldCharType="begin"/>
            </w:r>
            <w:r>
              <w:instrText xml:space="preserve"> =Text30-(Text28+Text26) </w:instrText>
            </w:r>
            <w:r>
              <w:fldChar w:fldCharType="separate"/>
            </w:r>
            <w:r>
              <w:rPr>
                <w:noProof/>
              </w:rPr>
              <w:instrText>0.0</w:instrText>
            </w:r>
            <w:r>
              <w:fldChar w:fldCharType="end"/>
            </w:r>
            <w:r>
              <w:fldChar w:fldCharType="separate"/>
            </w:r>
            <w:r>
              <w:rPr>
                <w:noProof/>
              </w:rPr>
              <w:t>0.00</w:t>
            </w:r>
            <w:r>
              <w:fldChar w:fldCharType="end"/>
            </w:r>
            <w:bookmarkEnd w:id="10"/>
            <w:r>
              <w:t>)</w:t>
            </w:r>
          </w:p>
        </w:tc>
        <w:tc>
          <w:tcPr>
            <w:tcW w:w="709" w:type="dxa"/>
            <w:hideMark/>
          </w:tcPr>
          <w:p w14:paraId="4E18766C" w14:textId="77777777" w:rsidR="00E56F4C" w:rsidRDefault="00E56F4C">
            <w:pPr>
              <w:tabs>
                <w:tab w:val="right" w:pos="9072"/>
              </w:tabs>
              <w:rPr>
                <w:b/>
              </w:rPr>
            </w:pPr>
            <w:r>
              <w:rPr>
                <w:b/>
              </w:rPr>
              <w:t>CHF</w:t>
            </w:r>
          </w:p>
        </w:tc>
        <w:bookmarkStart w:id="11" w:name="Text30"/>
        <w:tc>
          <w:tcPr>
            <w:tcW w:w="1701" w:type="dxa"/>
            <w:hideMark/>
          </w:tcPr>
          <w:p w14:paraId="1B83E846" w14:textId="77777777" w:rsidR="00E56F4C" w:rsidRDefault="00E56F4C">
            <w:pPr>
              <w:tabs>
                <w:tab w:val="right" w:pos="9072"/>
              </w:tabs>
              <w:jc w:val="right"/>
              <w:rPr>
                <w:b/>
              </w:rPr>
            </w:pPr>
            <w:r>
              <w:fldChar w:fldCharType="begin">
                <w:ffData>
                  <w:name w:val="Text30"/>
                  <w:enabled w:val="0"/>
                  <w:calcOnExit/>
                  <w:textInput>
                    <w:type w:val="calculated"/>
                    <w:default w:val="=ROUND((Text26+Text28)/5;2)*5"/>
                    <w:format w:val="#'##0.00"/>
                  </w:textInput>
                </w:ffData>
              </w:fldChar>
            </w:r>
            <w:r>
              <w:rPr>
                <w:b/>
              </w:rPr>
              <w:instrText xml:space="preserve"> FORMTEXT </w:instrText>
            </w:r>
            <w:r>
              <w:fldChar w:fldCharType="begin"/>
            </w:r>
            <w:r>
              <w:rPr>
                <w:b/>
              </w:rPr>
              <w:instrText xml:space="preserve"> =ROUND((Text26+Text28)/5;2)*5 </w:instrText>
            </w:r>
            <w:r>
              <w:fldChar w:fldCharType="separate"/>
            </w:r>
            <w:r>
              <w:rPr>
                <w:b/>
                <w:noProof/>
              </w:rPr>
              <w:instrText>0.0</w:instrText>
            </w:r>
            <w:r>
              <w:fldChar w:fldCharType="end"/>
            </w:r>
            <w:r>
              <w:fldChar w:fldCharType="separate"/>
            </w:r>
            <w:r>
              <w:rPr>
                <w:b/>
                <w:noProof/>
              </w:rPr>
              <w:t>0.00</w:t>
            </w:r>
            <w:r>
              <w:fldChar w:fldCharType="end"/>
            </w:r>
            <w:bookmarkEnd w:id="11"/>
          </w:p>
        </w:tc>
      </w:tr>
    </w:tbl>
    <w:p w14:paraId="530F739A" w14:textId="77777777" w:rsidR="00764C05" w:rsidRDefault="00764C05" w:rsidP="0078091B">
      <w:pPr>
        <w:ind w:left="567"/>
      </w:pPr>
    </w:p>
    <w:p w14:paraId="5E86DC7D" w14:textId="6B0C34C8" w:rsidR="0078091B" w:rsidRPr="00250AB0" w:rsidRDefault="0078091B" w:rsidP="0078091B">
      <w:pPr>
        <w:ind w:left="567"/>
      </w:pPr>
      <w:r w:rsidRPr="00250AB0">
        <w:t>Die vorstehende Vergütung versteh</w:t>
      </w:r>
      <w:r w:rsidR="00752832" w:rsidRPr="00250AB0">
        <w:t>t</w:t>
      </w:r>
      <w:r w:rsidRPr="00250AB0">
        <w:t xml:space="preserve"> sich als:</w:t>
      </w:r>
    </w:p>
    <w:p w14:paraId="49230F17" w14:textId="0CBDDFA0" w:rsidR="00E65E8A" w:rsidRPr="00250AB0" w:rsidRDefault="00340F2B" w:rsidP="0078091B">
      <w:pPr>
        <w:ind w:left="567"/>
        <w:rPr>
          <w:b/>
          <w:vanish/>
          <w:color w:val="00B0F0"/>
          <w:sz w:val="16"/>
          <w:szCs w:val="16"/>
        </w:rPr>
      </w:pPr>
      <w:sdt>
        <w:sdtPr>
          <w:id w:val="1667814231"/>
          <w:dropDownList>
            <w:listItem w:displayText="Einheitspreis" w:value="Einheitspreis"/>
            <w:listItem w:displayText="Globalpreis" w:value="Globalpreis"/>
            <w:listItem w:displayText="Pauschalpreis" w:value="Pauschalpreis"/>
          </w:dropDownList>
        </w:sdtPr>
        <w:sdtEndPr/>
        <w:sdtContent>
          <w:r w:rsidR="007D5950" w:rsidRPr="00250AB0">
            <w:t>Einheitspreis</w:t>
          </w:r>
        </w:sdtContent>
      </w:sdt>
      <w:r w:rsidR="00393C2F" w:rsidRPr="00250AB0">
        <w:rPr>
          <w:vanish/>
        </w:rPr>
        <w:t xml:space="preserve"> </w:t>
      </w:r>
      <w:r w:rsidR="00393C2F" w:rsidRPr="00250AB0">
        <w:rPr>
          <w:vanish/>
          <w:color w:val="00B0F0"/>
          <w:sz w:val="16"/>
          <w:szCs w:val="16"/>
        </w:rPr>
        <w:t>(</w:t>
      </w:r>
      <w:r w:rsidR="00393C2F" w:rsidRPr="00250AB0">
        <w:rPr>
          <w:b/>
          <w:vanish/>
          <w:color w:val="00B0F0"/>
          <w:sz w:val="16"/>
          <w:szCs w:val="16"/>
        </w:rPr>
        <w:t>Art des Preises</w:t>
      </w:r>
      <w:r w:rsidR="00393C2F" w:rsidRPr="00250AB0">
        <w:rPr>
          <w:vanish/>
          <w:color w:val="00B0F0"/>
          <w:sz w:val="16"/>
          <w:szCs w:val="16"/>
        </w:rPr>
        <w:t xml:space="preserve"> auswählen)</w:t>
      </w:r>
    </w:p>
    <w:p w14:paraId="49230F18" w14:textId="77777777" w:rsidR="00393C2F" w:rsidRDefault="00340F2B" w:rsidP="00D841FD">
      <w:pPr>
        <w:ind w:left="567"/>
        <w:rPr>
          <w:rFonts w:cs="Arial"/>
          <w:bCs/>
          <w:szCs w:val="32"/>
        </w:rPr>
      </w:pPr>
      <w:sdt>
        <w:sdtPr>
          <w:rPr>
            <w:rFonts w:cs="Arial"/>
            <w:bCs/>
            <w:szCs w:val="32"/>
          </w:rPr>
          <w:id w:val="-1412311983"/>
          <w:showingPlcHdr/>
          <w:text w:multiLine="1"/>
        </w:sdtPr>
        <w:sdtEndPr/>
        <w:sdtContent>
          <w:r w:rsidR="00393C2F" w:rsidRPr="00250AB0">
            <w:rPr>
              <w:rStyle w:val="Platzhaltertext"/>
            </w:rPr>
            <w:t>[…]</w:t>
          </w:r>
        </w:sdtContent>
      </w:sdt>
    </w:p>
    <w:p w14:paraId="56260060" w14:textId="77777777" w:rsidR="00BB232B" w:rsidRPr="00861A2F" w:rsidRDefault="00BB232B" w:rsidP="00BB232B">
      <w:pPr>
        <w:pStyle w:val="berschrift2"/>
        <w:rPr>
          <w:b/>
        </w:rPr>
      </w:pPr>
      <w:r w:rsidRPr="00861A2F">
        <w:rPr>
          <w:b/>
        </w:rPr>
        <w:lastRenderedPageBreak/>
        <w:t>Vergütung für Regiearbeiten, welche nicht im Angebot gemäss Ziffer 3.1 hiervor enthalten ist.</w:t>
      </w:r>
    </w:p>
    <w:p w14:paraId="4DDD2074" w14:textId="1023E7B8" w:rsidR="00E519BC" w:rsidRPr="003567E3" w:rsidRDefault="00E519BC" w:rsidP="00E519BC">
      <w:pPr>
        <w:numPr>
          <w:ilvl w:val="0"/>
          <w:numId w:val="4"/>
        </w:numPr>
        <w:tabs>
          <w:tab w:val="left" w:pos="1134"/>
          <w:tab w:val="left" w:pos="1701"/>
          <w:tab w:val="left" w:pos="2268"/>
          <w:tab w:val="left" w:pos="2835"/>
          <w:tab w:val="left" w:pos="3402"/>
          <w:tab w:val="left" w:pos="3969"/>
          <w:tab w:val="left" w:pos="4536"/>
        </w:tabs>
        <w:spacing w:after="240"/>
        <w:jc w:val="left"/>
        <w:rPr>
          <w:rFonts w:cs="Arial"/>
          <w:bCs/>
          <w:szCs w:val="32"/>
        </w:rPr>
      </w:pPr>
      <w:r w:rsidRPr="003567E3">
        <w:t xml:space="preserve">Gemäss </w:t>
      </w:r>
      <w:r w:rsidR="009E6A28" w:rsidRPr="003567E3">
        <w:t xml:space="preserve">Leistungsverzeichnissen </w:t>
      </w:r>
      <w:r w:rsidR="003567E3">
        <w:t xml:space="preserve">Stahlwasserbau und </w:t>
      </w:r>
      <w:r w:rsidR="008D0E2B">
        <w:t>Elektroinstallationen</w:t>
      </w:r>
      <w:r w:rsidR="003567E3">
        <w:t xml:space="preserve"> sowie</w:t>
      </w:r>
      <w:r w:rsidR="003567E3" w:rsidRPr="003567E3">
        <w:t xml:space="preserve"> dem vom Anbieter vervollständigten </w:t>
      </w:r>
      <w:r w:rsidRPr="003567E3">
        <w:t xml:space="preserve">Kalkulationsschema </w:t>
      </w:r>
      <w:r w:rsidR="003567E3">
        <w:t>SBV</w:t>
      </w:r>
      <w:r w:rsidR="00E56DEC">
        <w:t xml:space="preserve"> (Anhang 13 zum Lastenheft)</w:t>
      </w:r>
      <w:r w:rsidR="003567E3">
        <w:t>.</w:t>
      </w:r>
    </w:p>
    <w:p w14:paraId="5ABF90BD" w14:textId="7841F6FB" w:rsidR="000D0D95" w:rsidRPr="00250AB0" w:rsidRDefault="00393C2F" w:rsidP="00E56F4C">
      <w:pPr>
        <w:pStyle w:val="berschrift2"/>
        <w:rPr>
          <w:b/>
        </w:rPr>
      </w:pPr>
      <w:r w:rsidRPr="00250AB0">
        <w:rPr>
          <w:b/>
        </w:rPr>
        <w:t>Preisänderung infolge Teuerung</w:t>
      </w:r>
    </w:p>
    <w:p w14:paraId="49230F20" w14:textId="7AD1BC07" w:rsidR="00393C2F" w:rsidRPr="00250AB0" w:rsidRDefault="00340F2B" w:rsidP="000D0D95">
      <w:pPr>
        <w:pStyle w:val="berschrift2"/>
        <w:numPr>
          <w:ilvl w:val="0"/>
          <w:numId w:val="0"/>
        </w:numPr>
        <w:ind w:left="1134" w:hanging="567"/>
        <w:jc w:val="left"/>
        <w:rPr>
          <w:rFonts w:cs="Times New Roman"/>
          <w:bCs w:val="0"/>
          <w:iCs w:val="0"/>
          <w:szCs w:val="20"/>
        </w:rPr>
      </w:pPr>
      <w:sdt>
        <w:sdtPr>
          <w:rPr>
            <w:rFonts w:ascii="MS Gothic" w:eastAsia="MS Gothic" w:hAnsi="MS Gothic"/>
          </w:rPr>
          <w:id w:val="1229349279"/>
          <w14:checkbox>
            <w14:checked w14:val="0"/>
            <w14:checkedState w14:val="2612" w14:font="MS Gothic"/>
            <w14:uncheckedState w14:val="2610" w14:font="MS Gothic"/>
          </w14:checkbox>
        </w:sdtPr>
        <w:sdtEndPr/>
        <w:sdtContent>
          <w:r w:rsidR="000D0D95" w:rsidRPr="00250AB0">
            <w:rPr>
              <w:rFonts w:ascii="MS Gothic" w:eastAsia="MS Gothic" w:hAnsi="MS Gothic" w:hint="eastAsia"/>
            </w:rPr>
            <w:t>☐</w:t>
          </w:r>
        </w:sdtContent>
      </w:sdt>
      <w:r w:rsidR="00961DCA" w:rsidRPr="00250AB0">
        <w:tab/>
      </w:r>
      <w:r w:rsidR="00393C2F" w:rsidRPr="00250AB0">
        <w:rPr>
          <w:rFonts w:cs="Times New Roman"/>
          <w:bCs w:val="0"/>
          <w:iCs w:val="0"/>
          <w:szCs w:val="20"/>
        </w:rPr>
        <w:t>Preisänderungen infolge Teuerung werden gemäss folgendem Verfahren bzw. folgenden Verfahren abgerechnet:</w:t>
      </w:r>
    </w:p>
    <w:p w14:paraId="49230F21" w14:textId="77777777" w:rsidR="00393C2F" w:rsidRPr="00250AB0" w:rsidRDefault="00340F2B" w:rsidP="00961DCA">
      <w:pPr>
        <w:ind w:left="1134"/>
        <w:rPr>
          <w:color w:val="00B0F0"/>
          <w:sz w:val="16"/>
          <w:szCs w:val="16"/>
        </w:rPr>
      </w:pPr>
      <w:sdt>
        <w:sdtPr>
          <w:id w:val="-259298501"/>
          <w:dropDownList>
            <w:listItem w:displayText="PKI mit NPK-Kostenmodellen nach Norm SIA 123" w:value="PKI mit NPK-Kostenmodellen nach Norm SIA 123"/>
            <w:listItem w:displayText="Gleitpreisformel nach Norm SIA 122" w:value="Gleitpreisformel nach Norm SIA 122"/>
            <w:listItem w:displayText="Mengennachweis nach Norm SIA 124" w:value="Mengennachweis nach Norm SIA 124"/>
            <w:listItem w:displayText="Objekt-Index-Verfahren nach Norm SIA 121" w:value="Objekt-Index-Verfahren nach Norm SIA 121"/>
          </w:dropDownList>
        </w:sdtPr>
        <w:sdtEndPr/>
        <w:sdtContent>
          <w:r w:rsidR="00393C2F" w:rsidRPr="00250AB0">
            <w:t>PKI mit NPK-Kostenmodellen nach Norm SIA 123</w:t>
          </w:r>
        </w:sdtContent>
      </w:sdt>
      <w:r w:rsidR="00393C2F" w:rsidRPr="00250AB0">
        <w:rPr>
          <w:vanish/>
        </w:rPr>
        <w:t xml:space="preserve"> </w:t>
      </w:r>
      <w:r w:rsidR="00393C2F" w:rsidRPr="00250AB0">
        <w:rPr>
          <w:vanish/>
          <w:color w:val="00B0F0"/>
          <w:sz w:val="16"/>
          <w:szCs w:val="16"/>
        </w:rPr>
        <w:t>(</w:t>
      </w:r>
      <w:r w:rsidR="00393C2F" w:rsidRPr="00250AB0">
        <w:rPr>
          <w:b/>
          <w:vanish/>
          <w:color w:val="00B0F0"/>
          <w:sz w:val="16"/>
          <w:szCs w:val="16"/>
        </w:rPr>
        <w:t>Verfahren</w:t>
      </w:r>
      <w:r w:rsidR="00393C2F" w:rsidRPr="00250AB0">
        <w:rPr>
          <w:vanish/>
          <w:color w:val="00B0F0"/>
          <w:sz w:val="16"/>
          <w:szCs w:val="16"/>
        </w:rPr>
        <w:t xml:space="preserve"> auswählen)</w:t>
      </w:r>
    </w:p>
    <w:p w14:paraId="49230F22" w14:textId="77777777" w:rsidR="00393C2F" w:rsidRPr="00250AB0" w:rsidRDefault="00340F2B" w:rsidP="00961DCA">
      <w:pPr>
        <w:ind w:left="1134"/>
        <w:rPr>
          <w:rFonts w:cs="Arial"/>
          <w:bCs/>
          <w:szCs w:val="32"/>
        </w:rPr>
      </w:pPr>
      <w:sdt>
        <w:sdtPr>
          <w:rPr>
            <w:rFonts w:cs="Arial"/>
            <w:bCs/>
            <w:szCs w:val="32"/>
          </w:rPr>
          <w:id w:val="309530000"/>
          <w:showingPlcHdr/>
          <w:text/>
        </w:sdtPr>
        <w:sdtEndPr/>
        <w:sdtContent>
          <w:r w:rsidR="00393C2F" w:rsidRPr="00250AB0">
            <w:rPr>
              <w:rStyle w:val="Platzhaltertext"/>
            </w:rPr>
            <w:t>[…]</w:t>
          </w:r>
        </w:sdtContent>
      </w:sdt>
    </w:p>
    <w:p w14:paraId="49230F24" w14:textId="3F02012E" w:rsidR="00393C2F" w:rsidRPr="001C2945" w:rsidRDefault="00340F2B" w:rsidP="000D0D95">
      <w:pPr>
        <w:ind w:left="1134" w:hanging="567"/>
        <w:jc w:val="left"/>
      </w:pPr>
      <w:sdt>
        <w:sdtPr>
          <w:id w:val="-93794849"/>
          <w14:checkbox>
            <w14:checked w14:val="1"/>
            <w14:checkedState w14:val="2612" w14:font="MS Gothic"/>
            <w14:uncheckedState w14:val="2610" w14:font="MS Gothic"/>
          </w14:checkbox>
        </w:sdtPr>
        <w:sdtEndPr/>
        <w:sdtContent>
          <w:r w:rsidR="00E56F4C" w:rsidRPr="00250AB0">
            <w:rPr>
              <w:rFonts w:ascii="MS Gothic" w:eastAsia="MS Gothic" w:hAnsi="MS Gothic" w:hint="eastAsia"/>
            </w:rPr>
            <w:t>☒</w:t>
          </w:r>
        </w:sdtContent>
      </w:sdt>
      <w:r w:rsidR="00961DCA" w:rsidRPr="00250AB0">
        <w:tab/>
      </w:r>
      <w:r w:rsidR="00393C2F" w:rsidRPr="00250AB0">
        <w:t>Preisänderungen infolge Teuerung sind inbegriffen.</w:t>
      </w:r>
      <w:r w:rsidR="000D0D95" w:rsidRPr="001C2945">
        <w:t xml:space="preserve"> </w:t>
      </w:r>
    </w:p>
    <w:p w14:paraId="49230F25" w14:textId="77777777" w:rsidR="00393C2F" w:rsidRPr="00861A2F" w:rsidRDefault="00393C2F" w:rsidP="00393C2F">
      <w:pPr>
        <w:pStyle w:val="berschrift2"/>
        <w:rPr>
          <w:b/>
        </w:rPr>
      </w:pPr>
      <w:r w:rsidRPr="00861A2F">
        <w:rPr>
          <w:b/>
        </w:rPr>
        <w:t>Regiearbeiten</w:t>
      </w:r>
    </w:p>
    <w:p w14:paraId="49230F26" w14:textId="10806D27" w:rsidR="00393C2F" w:rsidRPr="00393C2F" w:rsidRDefault="00BB232B" w:rsidP="00393C2F">
      <w:pPr>
        <w:pStyle w:val="berschrift3"/>
      </w:pPr>
      <w:r>
        <w:t xml:space="preserve">Abrechnung der </w:t>
      </w:r>
      <w:r w:rsidR="00393C2F">
        <w:t>Regiearbeiten:</w:t>
      </w:r>
    </w:p>
    <w:p w14:paraId="0CD2BB37" w14:textId="26444C05" w:rsidR="00BB232B" w:rsidRDefault="00BB232B" w:rsidP="00BB232B">
      <w:pPr>
        <w:ind w:left="567"/>
      </w:pPr>
      <w:r>
        <w:t>Regiearbeiten werden mit den am Ausführungsort geltenden Regieansätzen der Berufsverbände abgerechnet. Für die Abrechnung sind die Regieformulare mit jeweils aktuellen Positionsnummern für Regieansätze des Schweizerischen Baumeisterverbandes (SBV) für die Region Nordwestschweiz zu verwenden. Die Konditionen (Rabatte auf Lohn, Material, Inventar, Fremdleistungen) für Regiearbeiten:</w:t>
      </w:r>
    </w:p>
    <w:p w14:paraId="5914FCC4" w14:textId="0EC1C083" w:rsidR="00BB232B" w:rsidRPr="00250AB0" w:rsidRDefault="00BB232B" w:rsidP="003B507D">
      <w:pPr>
        <w:numPr>
          <w:ilvl w:val="0"/>
          <w:numId w:val="4"/>
        </w:numPr>
        <w:tabs>
          <w:tab w:val="left" w:pos="1134"/>
          <w:tab w:val="left" w:pos="1701"/>
          <w:tab w:val="left" w:pos="2268"/>
          <w:tab w:val="left" w:pos="2835"/>
          <w:tab w:val="left" w:pos="3402"/>
          <w:tab w:val="left" w:pos="3969"/>
          <w:tab w:val="left" w:pos="4536"/>
        </w:tabs>
        <w:spacing w:after="240"/>
        <w:jc w:val="left"/>
        <w:rPr>
          <w:rFonts w:cs="Arial"/>
          <w:bCs/>
          <w:szCs w:val="32"/>
        </w:rPr>
      </w:pPr>
      <w:r w:rsidRPr="00250AB0">
        <w:t xml:space="preserve">Gemäss </w:t>
      </w:r>
      <w:r w:rsidR="001930B6" w:rsidRPr="00250AB0">
        <w:t>Leistungsverzeichnisse</w:t>
      </w:r>
      <w:r w:rsidR="003567E3" w:rsidRPr="00250AB0">
        <w:t>n Stahlwasserbau und E</w:t>
      </w:r>
      <w:r w:rsidR="00250AB0" w:rsidRPr="00250AB0">
        <w:t>lektroinstallationen</w:t>
      </w:r>
      <w:r w:rsidR="001930B6" w:rsidRPr="00250AB0">
        <w:t xml:space="preserve"> </w:t>
      </w:r>
      <w:r w:rsidR="00D43147" w:rsidRPr="00250AB0">
        <w:t xml:space="preserve">und </w:t>
      </w:r>
      <w:r w:rsidR="003567E3" w:rsidRPr="00250AB0">
        <w:t>dem vom Anbieter vervollständigten Kalkulationsschema SBV.</w:t>
      </w:r>
    </w:p>
    <w:p w14:paraId="49230F2C" w14:textId="77777777" w:rsidR="00393C2F" w:rsidRDefault="00393C2F" w:rsidP="003B507D">
      <w:pPr>
        <w:pStyle w:val="berschrift1"/>
        <w:spacing w:before="0"/>
      </w:pPr>
      <w:r>
        <w:t>Finanzielle Modalitäten</w:t>
      </w:r>
    </w:p>
    <w:p w14:paraId="49230F2D" w14:textId="77777777" w:rsidR="00393C2F" w:rsidRPr="00DF3C1C" w:rsidRDefault="00393C2F" w:rsidP="00393C2F">
      <w:pPr>
        <w:pStyle w:val="berschrift2"/>
        <w:rPr>
          <w:b/>
        </w:rPr>
      </w:pPr>
      <w:r w:rsidRPr="00DF3C1C">
        <w:rPr>
          <w:b/>
        </w:rPr>
        <w:t>Zahlungsmodalitäten</w:t>
      </w:r>
    </w:p>
    <w:p w14:paraId="7E9C73D9" w14:textId="287B142E" w:rsidR="007C576F" w:rsidRDefault="00752832" w:rsidP="00AB4B53">
      <w:pPr>
        <w:ind w:left="567"/>
      </w:pPr>
      <w:r w:rsidRPr="00E519BC">
        <w:t>Die Vergütung</w:t>
      </w:r>
      <w:r w:rsidR="00F6007E" w:rsidRPr="00E519BC">
        <w:t xml:space="preserve"> </w:t>
      </w:r>
      <w:r>
        <w:t xml:space="preserve">wird </w:t>
      </w:r>
      <w:proofErr w:type="gramStart"/>
      <w:r w:rsidR="007C576F">
        <w:t xml:space="preserve">nach </w:t>
      </w:r>
      <w:r w:rsidR="002B55CD">
        <w:t>folgendem</w:t>
      </w:r>
      <w:proofErr w:type="gramEnd"/>
      <w:r w:rsidR="002B55CD">
        <w:t xml:space="preserve"> Zahlungsplan </w:t>
      </w:r>
      <w:r w:rsidR="00C855D2">
        <w:t xml:space="preserve">für Stahlwasserbau und Elektroinstallationen </w:t>
      </w:r>
      <w:r w:rsidR="002B55CD">
        <w:t>ausbezahlt</w:t>
      </w:r>
      <w:r w:rsidR="00C855D2">
        <w:t>:</w:t>
      </w:r>
    </w:p>
    <w:tbl>
      <w:tblPr>
        <w:tblStyle w:val="Tabellenraster"/>
        <w:tblW w:w="0" w:type="auto"/>
        <w:tblInd w:w="567" w:type="dxa"/>
        <w:tblCellMar>
          <w:top w:w="57" w:type="dxa"/>
          <w:bottom w:w="57" w:type="dxa"/>
        </w:tblCellMar>
        <w:tblLook w:val="04A0" w:firstRow="1" w:lastRow="0" w:firstColumn="1" w:lastColumn="0" w:noHBand="0" w:noVBand="1"/>
      </w:tblPr>
      <w:tblGrid>
        <w:gridCol w:w="904"/>
        <w:gridCol w:w="1040"/>
        <w:gridCol w:w="3154"/>
        <w:gridCol w:w="3962"/>
      </w:tblGrid>
      <w:tr w:rsidR="00C855D2" w:rsidRPr="00000B6E" w14:paraId="7C80CFFE" w14:textId="77777777" w:rsidTr="00C855D2">
        <w:tc>
          <w:tcPr>
            <w:tcW w:w="904" w:type="dxa"/>
            <w:shd w:val="clear" w:color="auto" w:fill="D9D9D9" w:themeFill="background1" w:themeFillShade="D9"/>
          </w:tcPr>
          <w:p w14:paraId="77BA0B6D" w14:textId="77777777" w:rsidR="00C855D2" w:rsidRPr="00000B6E" w:rsidRDefault="00C855D2" w:rsidP="00107FDA">
            <w:pPr>
              <w:pStyle w:val="Textkrper"/>
              <w:jc w:val="center"/>
              <w:rPr>
                <w:rFonts w:cs="Arial"/>
                <w:b/>
                <w:bCs/>
                <w:szCs w:val="20"/>
              </w:rPr>
            </w:pPr>
            <w:r>
              <w:rPr>
                <w:rFonts w:cs="Arial"/>
                <w:b/>
                <w:bCs/>
                <w:szCs w:val="20"/>
              </w:rPr>
              <w:t>Rate</w:t>
            </w:r>
          </w:p>
        </w:tc>
        <w:tc>
          <w:tcPr>
            <w:tcW w:w="1040" w:type="dxa"/>
            <w:shd w:val="clear" w:color="auto" w:fill="D9D9D9" w:themeFill="background1" w:themeFillShade="D9"/>
          </w:tcPr>
          <w:p w14:paraId="37555507" w14:textId="77777777" w:rsidR="00C855D2" w:rsidRPr="00000B6E" w:rsidRDefault="00C855D2" w:rsidP="00107FDA">
            <w:pPr>
              <w:pStyle w:val="Textkrper"/>
              <w:jc w:val="center"/>
              <w:rPr>
                <w:rFonts w:cs="Arial"/>
                <w:b/>
                <w:bCs/>
                <w:szCs w:val="20"/>
              </w:rPr>
            </w:pPr>
            <w:r w:rsidRPr="00000B6E">
              <w:rPr>
                <w:rFonts w:cs="Arial"/>
                <w:b/>
                <w:bCs/>
                <w:szCs w:val="20"/>
              </w:rPr>
              <w:t>Anteil</w:t>
            </w:r>
          </w:p>
        </w:tc>
        <w:tc>
          <w:tcPr>
            <w:tcW w:w="3154" w:type="dxa"/>
            <w:shd w:val="clear" w:color="auto" w:fill="D9D9D9" w:themeFill="background1" w:themeFillShade="D9"/>
          </w:tcPr>
          <w:p w14:paraId="5FABADE8" w14:textId="77777777" w:rsidR="00C855D2" w:rsidRPr="00000B6E" w:rsidRDefault="00C855D2" w:rsidP="00107FDA">
            <w:pPr>
              <w:pStyle w:val="Textkrper"/>
              <w:rPr>
                <w:rFonts w:cs="Arial"/>
                <w:b/>
                <w:bCs/>
                <w:szCs w:val="20"/>
              </w:rPr>
            </w:pPr>
            <w:r w:rsidRPr="00000B6E">
              <w:rPr>
                <w:rFonts w:cs="Arial"/>
                <w:b/>
                <w:bCs/>
                <w:szCs w:val="20"/>
              </w:rPr>
              <w:t>Leistungserbringung</w:t>
            </w:r>
          </w:p>
        </w:tc>
        <w:tc>
          <w:tcPr>
            <w:tcW w:w="3962" w:type="dxa"/>
            <w:shd w:val="clear" w:color="auto" w:fill="D9D9D9" w:themeFill="background1" w:themeFillShade="D9"/>
          </w:tcPr>
          <w:p w14:paraId="583B783E" w14:textId="77777777" w:rsidR="00C855D2" w:rsidRPr="00000B6E" w:rsidRDefault="00C855D2" w:rsidP="00107FDA">
            <w:pPr>
              <w:pStyle w:val="Textkrper"/>
              <w:rPr>
                <w:rFonts w:cs="Arial"/>
                <w:b/>
                <w:bCs/>
                <w:szCs w:val="20"/>
              </w:rPr>
            </w:pPr>
            <w:r w:rsidRPr="00000B6E">
              <w:rPr>
                <w:rFonts w:cs="Arial"/>
                <w:b/>
                <w:bCs/>
                <w:szCs w:val="20"/>
              </w:rPr>
              <w:t>Bedingungen</w:t>
            </w:r>
          </w:p>
        </w:tc>
      </w:tr>
      <w:tr w:rsidR="00C855D2" w:rsidRPr="00000B6E" w14:paraId="5603867B" w14:textId="77777777" w:rsidTr="00C855D2">
        <w:tc>
          <w:tcPr>
            <w:tcW w:w="904" w:type="dxa"/>
          </w:tcPr>
          <w:p w14:paraId="74B82B92" w14:textId="77777777" w:rsidR="00C855D2" w:rsidRDefault="00C855D2" w:rsidP="00107FDA">
            <w:pPr>
              <w:pStyle w:val="Textkrper"/>
              <w:jc w:val="center"/>
              <w:rPr>
                <w:rFonts w:cs="Arial"/>
                <w:szCs w:val="20"/>
              </w:rPr>
            </w:pPr>
            <w:r>
              <w:rPr>
                <w:rFonts w:cs="Arial"/>
                <w:szCs w:val="20"/>
              </w:rPr>
              <w:t>A</w:t>
            </w:r>
          </w:p>
        </w:tc>
        <w:tc>
          <w:tcPr>
            <w:tcW w:w="1040" w:type="dxa"/>
          </w:tcPr>
          <w:p w14:paraId="586C7A3F" w14:textId="77777777" w:rsidR="00C855D2" w:rsidRPr="00000B6E" w:rsidRDefault="00C855D2" w:rsidP="00107FDA">
            <w:pPr>
              <w:pStyle w:val="Textkrper"/>
              <w:jc w:val="center"/>
              <w:rPr>
                <w:rFonts w:cs="Arial"/>
                <w:szCs w:val="20"/>
              </w:rPr>
            </w:pPr>
            <w:r>
              <w:rPr>
                <w:rFonts w:cs="Arial"/>
                <w:szCs w:val="20"/>
              </w:rPr>
              <w:t>2</w:t>
            </w:r>
            <w:r w:rsidRPr="00000B6E">
              <w:rPr>
                <w:rFonts w:cs="Arial"/>
                <w:szCs w:val="20"/>
              </w:rPr>
              <w:t>0%</w:t>
            </w:r>
          </w:p>
        </w:tc>
        <w:tc>
          <w:tcPr>
            <w:tcW w:w="3154" w:type="dxa"/>
          </w:tcPr>
          <w:p w14:paraId="549AA69E" w14:textId="77777777" w:rsidR="00C855D2" w:rsidRPr="00000B6E" w:rsidRDefault="00C855D2" w:rsidP="00107FDA">
            <w:pPr>
              <w:pStyle w:val="Textkrper"/>
              <w:rPr>
                <w:rFonts w:cs="Arial"/>
                <w:szCs w:val="20"/>
              </w:rPr>
            </w:pPr>
            <w:r w:rsidRPr="00000B6E">
              <w:rPr>
                <w:rFonts w:cs="Arial"/>
                <w:szCs w:val="20"/>
              </w:rPr>
              <w:t>Nach Abschluss Werkvertrag, pauschal</w:t>
            </w:r>
          </w:p>
        </w:tc>
        <w:tc>
          <w:tcPr>
            <w:tcW w:w="3962" w:type="dxa"/>
          </w:tcPr>
          <w:p w14:paraId="4BF6CC2C" w14:textId="4AF680FA" w:rsidR="00C855D2" w:rsidRPr="00000B6E" w:rsidRDefault="00C855D2" w:rsidP="008E5F25">
            <w:pPr>
              <w:pStyle w:val="Textkrper"/>
              <w:rPr>
                <w:rFonts w:cs="Arial"/>
                <w:szCs w:val="20"/>
              </w:rPr>
            </w:pPr>
            <w:r w:rsidRPr="00000B6E">
              <w:rPr>
                <w:rFonts w:cs="Arial"/>
                <w:szCs w:val="20"/>
              </w:rPr>
              <w:t xml:space="preserve">Gegen </w:t>
            </w:r>
            <w:r>
              <w:rPr>
                <w:rFonts w:cs="Arial"/>
                <w:szCs w:val="20"/>
              </w:rPr>
              <w:t xml:space="preserve">eine </w:t>
            </w:r>
            <w:r w:rsidRPr="00000B6E">
              <w:rPr>
                <w:rFonts w:cs="Arial"/>
                <w:szCs w:val="20"/>
              </w:rPr>
              <w:t xml:space="preserve">Anzahlungsgarantie </w:t>
            </w:r>
            <w:r>
              <w:rPr>
                <w:rFonts w:cs="Arial"/>
                <w:szCs w:val="20"/>
              </w:rPr>
              <w:t>von 2</w:t>
            </w:r>
            <w:r w:rsidRPr="00000B6E">
              <w:rPr>
                <w:rFonts w:cs="Arial"/>
                <w:szCs w:val="20"/>
              </w:rPr>
              <w:t>0%</w:t>
            </w:r>
            <w:r>
              <w:rPr>
                <w:rFonts w:cs="Arial"/>
                <w:szCs w:val="20"/>
              </w:rPr>
              <w:t xml:space="preserve"> befristet bis zum Abschluss </w:t>
            </w:r>
            <w:r w:rsidR="008E5F25">
              <w:rPr>
                <w:rFonts w:cs="Arial"/>
                <w:szCs w:val="20"/>
              </w:rPr>
              <w:t>der Abnahme des Werks (PAC)</w:t>
            </w:r>
            <w:r w:rsidR="00C11CBC">
              <w:rPr>
                <w:rFonts w:cs="Arial"/>
                <w:szCs w:val="20"/>
              </w:rPr>
              <w:t>.</w:t>
            </w:r>
          </w:p>
        </w:tc>
      </w:tr>
      <w:tr w:rsidR="00C855D2" w:rsidRPr="00000B6E" w14:paraId="5C119883" w14:textId="77777777" w:rsidTr="00C855D2">
        <w:tc>
          <w:tcPr>
            <w:tcW w:w="904" w:type="dxa"/>
          </w:tcPr>
          <w:p w14:paraId="604AF5FF" w14:textId="77777777" w:rsidR="00C855D2" w:rsidRPr="00000B6E" w:rsidRDefault="00C855D2" w:rsidP="00107FDA">
            <w:pPr>
              <w:pStyle w:val="Textkrper"/>
              <w:jc w:val="center"/>
              <w:rPr>
                <w:rFonts w:cs="Arial"/>
                <w:szCs w:val="20"/>
              </w:rPr>
            </w:pPr>
            <w:r>
              <w:rPr>
                <w:rFonts w:cs="Arial"/>
                <w:szCs w:val="20"/>
              </w:rPr>
              <w:t>B</w:t>
            </w:r>
          </w:p>
        </w:tc>
        <w:tc>
          <w:tcPr>
            <w:tcW w:w="1040" w:type="dxa"/>
          </w:tcPr>
          <w:p w14:paraId="36CC2542" w14:textId="77777777" w:rsidR="00C855D2" w:rsidRPr="00000B6E" w:rsidRDefault="00C855D2" w:rsidP="00107FDA">
            <w:pPr>
              <w:pStyle w:val="Textkrper"/>
              <w:jc w:val="center"/>
              <w:rPr>
                <w:rFonts w:cs="Arial"/>
                <w:szCs w:val="20"/>
              </w:rPr>
            </w:pPr>
            <w:r w:rsidRPr="00000B6E">
              <w:rPr>
                <w:rFonts w:cs="Arial"/>
                <w:szCs w:val="20"/>
              </w:rPr>
              <w:t>10%</w:t>
            </w:r>
          </w:p>
        </w:tc>
        <w:tc>
          <w:tcPr>
            <w:tcW w:w="3154" w:type="dxa"/>
          </w:tcPr>
          <w:p w14:paraId="50BE24D9" w14:textId="7AB978EB" w:rsidR="00C855D2" w:rsidRPr="00000B6E" w:rsidRDefault="00C855D2" w:rsidP="009A4F5A">
            <w:pPr>
              <w:pStyle w:val="Textkrper"/>
              <w:rPr>
                <w:rFonts w:cs="Arial"/>
                <w:szCs w:val="20"/>
              </w:rPr>
            </w:pPr>
            <w:r>
              <w:rPr>
                <w:rFonts w:cs="Arial"/>
                <w:szCs w:val="20"/>
              </w:rPr>
              <w:t xml:space="preserve">Nach Abschluss </w:t>
            </w:r>
            <w:r w:rsidR="009A4F5A">
              <w:rPr>
                <w:rFonts w:cs="Arial"/>
                <w:szCs w:val="20"/>
              </w:rPr>
              <w:t>E</w:t>
            </w:r>
            <w:r w:rsidR="005F7AA3">
              <w:rPr>
                <w:rFonts w:cs="Arial"/>
                <w:szCs w:val="20"/>
              </w:rPr>
              <w:t>ngineering</w:t>
            </w:r>
            <w:r w:rsidR="004F77E1">
              <w:rPr>
                <w:rFonts w:cs="Arial"/>
                <w:szCs w:val="20"/>
              </w:rPr>
              <w:t xml:space="preserve"> / Werksplanung</w:t>
            </w:r>
          </w:p>
        </w:tc>
        <w:tc>
          <w:tcPr>
            <w:tcW w:w="3962" w:type="dxa"/>
          </w:tcPr>
          <w:p w14:paraId="29988ACD" w14:textId="02FDA7E5" w:rsidR="00C855D2" w:rsidRPr="00000B6E" w:rsidRDefault="00C855D2" w:rsidP="005F7AA3">
            <w:pPr>
              <w:pStyle w:val="Textkrper"/>
              <w:rPr>
                <w:rFonts w:cs="Arial"/>
                <w:szCs w:val="20"/>
              </w:rPr>
            </w:pPr>
            <w:r w:rsidRPr="00000B6E">
              <w:rPr>
                <w:rFonts w:cs="Arial"/>
                <w:szCs w:val="20"/>
              </w:rPr>
              <w:t xml:space="preserve">Nach vollständiger </w:t>
            </w:r>
            <w:r>
              <w:rPr>
                <w:rFonts w:cs="Arial"/>
                <w:szCs w:val="20"/>
              </w:rPr>
              <w:t>Freigabe der entsprechenden Dokumente (Design-Freigabe)</w:t>
            </w:r>
          </w:p>
        </w:tc>
      </w:tr>
      <w:tr w:rsidR="00C855D2" w:rsidRPr="00000B6E" w14:paraId="0C5A8CA7" w14:textId="77777777" w:rsidTr="00C855D2">
        <w:tc>
          <w:tcPr>
            <w:tcW w:w="904" w:type="dxa"/>
          </w:tcPr>
          <w:p w14:paraId="2A14C2B7" w14:textId="77777777" w:rsidR="00C855D2" w:rsidRPr="00000B6E" w:rsidRDefault="00C855D2" w:rsidP="00107FDA">
            <w:pPr>
              <w:pStyle w:val="Textkrper"/>
              <w:jc w:val="center"/>
              <w:rPr>
                <w:rFonts w:cs="Arial"/>
                <w:szCs w:val="20"/>
              </w:rPr>
            </w:pPr>
            <w:r>
              <w:rPr>
                <w:rFonts w:cs="Arial"/>
                <w:szCs w:val="20"/>
              </w:rPr>
              <w:t>C</w:t>
            </w:r>
          </w:p>
        </w:tc>
        <w:tc>
          <w:tcPr>
            <w:tcW w:w="1040" w:type="dxa"/>
          </w:tcPr>
          <w:p w14:paraId="797EBA3F" w14:textId="77777777" w:rsidR="00C855D2" w:rsidRPr="00000B6E" w:rsidRDefault="00C855D2" w:rsidP="00107FDA">
            <w:pPr>
              <w:pStyle w:val="Textkrper"/>
              <w:jc w:val="center"/>
              <w:rPr>
                <w:rFonts w:cs="Arial"/>
                <w:szCs w:val="20"/>
              </w:rPr>
            </w:pPr>
            <w:r w:rsidRPr="00000B6E">
              <w:rPr>
                <w:rFonts w:cs="Arial"/>
                <w:szCs w:val="20"/>
              </w:rPr>
              <w:t>4</w:t>
            </w:r>
            <w:r>
              <w:rPr>
                <w:rFonts w:cs="Arial"/>
                <w:szCs w:val="20"/>
              </w:rPr>
              <w:t>5</w:t>
            </w:r>
            <w:r w:rsidRPr="00000B6E">
              <w:rPr>
                <w:rFonts w:cs="Arial"/>
                <w:szCs w:val="20"/>
              </w:rPr>
              <w:t>%</w:t>
            </w:r>
          </w:p>
        </w:tc>
        <w:tc>
          <w:tcPr>
            <w:tcW w:w="3154" w:type="dxa"/>
          </w:tcPr>
          <w:p w14:paraId="0DBC05F1" w14:textId="6B36EF61" w:rsidR="00C855D2" w:rsidRPr="00000B6E" w:rsidRDefault="00C855D2" w:rsidP="00A310A6">
            <w:pPr>
              <w:pStyle w:val="Textkrper"/>
              <w:rPr>
                <w:rFonts w:cs="Arial"/>
                <w:szCs w:val="20"/>
              </w:rPr>
            </w:pPr>
            <w:r>
              <w:rPr>
                <w:rFonts w:cs="Arial"/>
                <w:szCs w:val="20"/>
              </w:rPr>
              <w:t>Abschlagszahlungen</w:t>
            </w:r>
            <w:r w:rsidR="00107FDA">
              <w:rPr>
                <w:rFonts w:cs="Arial"/>
                <w:szCs w:val="20"/>
              </w:rPr>
              <w:t xml:space="preserve"> </w:t>
            </w:r>
            <w:r>
              <w:rPr>
                <w:rFonts w:cs="Arial"/>
                <w:szCs w:val="20"/>
              </w:rPr>
              <w:t>entsprechend dem Bau</w:t>
            </w:r>
            <w:r w:rsidR="00A310A6">
              <w:rPr>
                <w:rFonts w:cs="Arial"/>
                <w:szCs w:val="20"/>
              </w:rPr>
              <w:t>- und Montage</w:t>
            </w:r>
            <w:r>
              <w:rPr>
                <w:rFonts w:cs="Arial"/>
                <w:szCs w:val="20"/>
              </w:rPr>
              <w:t>fortschritt</w:t>
            </w:r>
            <w:r w:rsidR="00107FDA">
              <w:rPr>
                <w:rFonts w:cs="Arial"/>
                <w:szCs w:val="20"/>
              </w:rPr>
              <w:t xml:space="preserve"> </w:t>
            </w:r>
          </w:p>
        </w:tc>
        <w:tc>
          <w:tcPr>
            <w:tcW w:w="3962" w:type="dxa"/>
          </w:tcPr>
          <w:p w14:paraId="013C9631" w14:textId="70B73A20" w:rsidR="00C855D2" w:rsidRPr="00000B6E" w:rsidRDefault="00C11CBC" w:rsidP="00C51D4B">
            <w:pPr>
              <w:pStyle w:val="Textkrper"/>
              <w:rPr>
                <w:rFonts w:cs="Arial"/>
                <w:szCs w:val="20"/>
              </w:rPr>
            </w:pPr>
            <w:r>
              <w:rPr>
                <w:rFonts w:cs="Arial"/>
                <w:szCs w:val="20"/>
              </w:rPr>
              <w:t xml:space="preserve">Erfolgreiche </w:t>
            </w:r>
            <w:r w:rsidR="00C51D4B">
              <w:rPr>
                <w:rFonts w:cs="Arial"/>
                <w:szCs w:val="20"/>
              </w:rPr>
              <w:t xml:space="preserve">Montage/Bauleistung </w:t>
            </w:r>
            <w:r w:rsidR="00C855D2">
              <w:rPr>
                <w:rFonts w:cs="Arial"/>
                <w:szCs w:val="20"/>
              </w:rPr>
              <w:t xml:space="preserve">inkl. </w:t>
            </w:r>
            <w:r w:rsidR="00107FDA">
              <w:rPr>
                <w:rFonts w:cs="Arial"/>
                <w:szCs w:val="20"/>
              </w:rPr>
              <w:t>vom</w:t>
            </w:r>
            <w:r w:rsidR="00966815">
              <w:rPr>
                <w:rFonts w:cs="Arial"/>
                <w:szCs w:val="20"/>
              </w:rPr>
              <w:t xml:space="preserve"> Bauherr</w:t>
            </w:r>
            <w:r w:rsidR="00C855D2">
              <w:rPr>
                <w:rFonts w:cs="Arial"/>
                <w:szCs w:val="20"/>
              </w:rPr>
              <w:t xml:space="preserve"> genehmigtes </w:t>
            </w:r>
            <w:r w:rsidR="00C855D2" w:rsidRPr="00000B6E">
              <w:rPr>
                <w:rFonts w:cs="Arial"/>
                <w:szCs w:val="20"/>
              </w:rPr>
              <w:t>Ausmass</w:t>
            </w:r>
            <w:r w:rsidR="00C855D2">
              <w:rPr>
                <w:rFonts w:cs="Arial"/>
                <w:szCs w:val="20"/>
              </w:rPr>
              <w:t xml:space="preserve"> </w:t>
            </w:r>
          </w:p>
        </w:tc>
      </w:tr>
      <w:tr w:rsidR="00C855D2" w:rsidRPr="00000B6E" w14:paraId="722C9A55" w14:textId="77777777" w:rsidTr="00C855D2">
        <w:tc>
          <w:tcPr>
            <w:tcW w:w="904" w:type="dxa"/>
          </w:tcPr>
          <w:p w14:paraId="08D294A6" w14:textId="77777777" w:rsidR="00C855D2" w:rsidRDefault="00C855D2" w:rsidP="00107FDA">
            <w:pPr>
              <w:pStyle w:val="Textkrper"/>
              <w:jc w:val="center"/>
              <w:rPr>
                <w:rFonts w:cs="Arial"/>
                <w:szCs w:val="20"/>
              </w:rPr>
            </w:pPr>
            <w:r>
              <w:rPr>
                <w:rFonts w:cs="Arial"/>
                <w:szCs w:val="20"/>
              </w:rPr>
              <w:t>D</w:t>
            </w:r>
          </w:p>
        </w:tc>
        <w:tc>
          <w:tcPr>
            <w:tcW w:w="1040" w:type="dxa"/>
          </w:tcPr>
          <w:p w14:paraId="119D6934" w14:textId="77777777" w:rsidR="00C855D2" w:rsidRPr="00000B6E" w:rsidRDefault="00C855D2" w:rsidP="00107FDA">
            <w:pPr>
              <w:pStyle w:val="Textkrper"/>
              <w:jc w:val="center"/>
              <w:rPr>
                <w:rFonts w:cs="Arial"/>
                <w:szCs w:val="20"/>
              </w:rPr>
            </w:pPr>
            <w:r>
              <w:rPr>
                <w:rFonts w:cs="Arial"/>
                <w:szCs w:val="20"/>
              </w:rPr>
              <w:t>15</w:t>
            </w:r>
            <w:r w:rsidRPr="00000B6E">
              <w:rPr>
                <w:rFonts w:cs="Arial"/>
                <w:szCs w:val="20"/>
              </w:rPr>
              <w:t>%</w:t>
            </w:r>
          </w:p>
        </w:tc>
        <w:tc>
          <w:tcPr>
            <w:tcW w:w="3154" w:type="dxa"/>
          </w:tcPr>
          <w:p w14:paraId="5ED9B742" w14:textId="55C616B2" w:rsidR="00C855D2" w:rsidRPr="00000B6E" w:rsidRDefault="00C11CBC" w:rsidP="008E5F25">
            <w:pPr>
              <w:pStyle w:val="Textkrper"/>
              <w:rPr>
                <w:rFonts w:cs="Arial"/>
                <w:szCs w:val="20"/>
              </w:rPr>
            </w:pPr>
            <w:r>
              <w:rPr>
                <w:rFonts w:cs="Arial"/>
                <w:szCs w:val="20"/>
              </w:rPr>
              <w:t xml:space="preserve">Nach </w:t>
            </w:r>
            <w:r w:rsidR="008E5F25">
              <w:rPr>
                <w:rFonts w:cs="Arial"/>
                <w:szCs w:val="20"/>
              </w:rPr>
              <w:t>Abnahme des Werks (PAC)</w:t>
            </w:r>
          </w:p>
        </w:tc>
        <w:tc>
          <w:tcPr>
            <w:tcW w:w="3962" w:type="dxa"/>
          </w:tcPr>
          <w:p w14:paraId="61584C7C" w14:textId="77777777" w:rsidR="00C855D2" w:rsidRDefault="00C855D2" w:rsidP="00107FDA">
            <w:pPr>
              <w:pStyle w:val="Textkrper"/>
              <w:rPr>
                <w:rFonts w:cs="Arial"/>
                <w:szCs w:val="20"/>
              </w:rPr>
            </w:pPr>
            <w:r>
              <w:rPr>
                <w:rFonts w:cs="Arial"/>
                <w:szCs w:val="20"/>
              </w:rPr>
              <w:t>Erfolgreich abgeschlossener Probebetrieb inkl. Leistungstests und Abgabe der Dokumentation.</w:t>
            </w:r>
          </w:p>
          <w:p w14:paraId="137B099D" w14:textId="77777777" w:rsidR="00C855D2" w:rsidRPr="00000B6E" w:rsidRDefault="00C855D2" w:rsidP="00107FDA">
            <w:pPr>
              <w:pStyle w:val="Textkrper"/>
              <w:rPr>
                <w:rFonts w:cs="Arial"/>
                <w:szCs w:val="20"/>
              </w:rPr>
            </w:pPr>
            <w:r w:rsidRPr="00CA2FF4">
              <w:rPr>
                <w:rFonts w:cs="Arial"/>
                <w:szCs w:val="20"/>
              </w:rPr>
              <w:t>Gegen</w:t>
            </w:r>
            <w:r>
              <w:rPr>
                <w:rFonts w:cs="Arial"/>
                <w:szCs w:val="20"/>
              </w:rPr>
              <w:t xml:space="preserve"> eine</w:t>
            </w:r>
            <w:r w:rsidRPr="00CA2FF4">
              <w:rPr>
                <w:rFonts w:cs="Arial"/>
                <w:szCs w:val="20"/>
              </w:rPr>
              <w:t xml:space="preserve"> Gewährleistungsgarantie</w:t>
            </w:r>
            <w:r>
              <w:rPr>
                <w:rFonts w:cs="Arial"/>
                <w:szCs w:val="20"/>
              </w:rPr>
              <w:t xml:space="preserve"> von</w:t>
            </w:r>
            <w:r w:rsidRPr="00CA2FF4">
              <w:rPr>
                <w:rFonts w:cs="Arial"/>
                <w:szCs w:val="20"/>
              </w:rPr>
              <w:t xml:space="preserve"> 10%</w:t>
            </w:r>
          </w:p>
        </w:tc>
      </w:tr>
      <w:tr w:rsidR="00C855D2" w:rsidRPr="00000B6E" w14:paraId="6B3DC5C9" w14:textId="77777777" w:rsidTr="00C855D2">
        <w:tc>
          <w:tcPr>
            <w:tcW w:w="904" w:type="dxa"/>
          </w:tcPr>
          <w:p w14:paraId="3429A7F7" w14:textId="77777777" w:rsidR="00C855D2" w:rsidRPr="00CA2FF4" w:rsidRDefault="00C855D2" w:rsidP="00107FDA">
            <w:pPr>
              <w:pStyle w:val="Textkrper"/>
              <w:jc w:val="center"/>
              <w:rPr>
                <w:rFonts w:cs="Arial"/>
                <w:szCs w:val="20"/>
              </w:rPr>
            </w:pPr>
            <w:r>
              <w:rPr>
                <w:rFonts w:cs="Arial"/>
                <w:szCs w:val="20"/>
              </w:rPr>
              <w:t>E</w:t>
            </w:r>
          </w:p>
        </w:tc>
        <w:tc>
          <w:tcPr>
            <w:tcW w:w="1040" w:type="dxa"/>
          </w:tcPr>
          <w:p w14:paraId="3D1D7696" w14:textId="77777777" w:rsidR="00C855D2" w:rsidRPr="00CA2FF4" w:rsidRDefault="00C855D2" w:rsidP="00107FDA">
            <w:pPr>
              <w:pStyle w:val="Textkrper"/>
              <w:jc w:val="center"/>
              <w:rPr>
                <w:rFonts w:cs="Arial"/>
                <w:szCs w:val="20"/>
              </w:rPr>
            </w:pPr>
            <w:r w:rsidRPr="00CA2FF4">
              <w:rPr>
                <w:rFonts w:cs="Arial"/>
                <w:szCs w:val="20"/>
              </w:rPr>
              <w:t>10%</w:t>
            </w:r>
          </w:p>
        </w:tc>
        <w:tc>
          <w:tcPr>
            <w:tcW w:w="3154" w:type="dxa"/>
          </w:tcPr>
          <w:p w14:paraId="2E5B39C0" w14:textId="77777777" w:rsidR="00C855D2" w:rsidRPr="00CA2FF4" w:rsidRDefault="00C855D2" w:rsidP="00107FDA">
            <w:pPr>
              <w:pStyle w:val="Textkrper"/>
              <w:rPr>
                <w:rFonts w:cs="Arial"/>
                <w:szCs w:val="20"/>
              </w:rPr>
            </w:pPr>
            <w:r>
              <w:rPr>
                <w:rFonts w:cs="Arial"/>
                <w:szCs w:val="20"/>
              </w:rPr>
              <w:t xml:space="preserve">Enddokumentation </w:t>
            </w:r>
          </w:p>
        </w:tc>
        <w:tc>
          <w:tcPr>
            <w:tcW w:w="3962" w:type="dxa"/>
          </w:tcPr>
          <w:p w14:paraId="7CC34BBE" w14:textId="77777777" w:rsidR="00C855D2" w:rsidRPr="00000B6E" w:rsidRDefault="00C855D2" w:rsidP="00107FDA">
            <w:pPr>
              <w:pStyle w:val="Textkrper"/>
              <w:rPr>
                <w:rFonts w:cs="Arial"/>
                <w:szCs w:val="20"/>
              </w:rPr>
            </w:pPr>
            <w:r>
              <w:rPr>
                <w:rFonts w:cs="Arial"/>
                <w:szCs w:val="20"/>
              </w:rPr>
              <w:t xml:space="preserve">Nach Erhalt der vollständigen, bereinigten, finalen Enddokumentation </w:t>
            </w:r>
          </w:p>
        </w:tc>
      </w:tr>
    </w:tbl>
    <w:p w14:paraId="771705BC" w14:textId="4FDDA573" w:rsidR="00C855D2" w:rsidRDefault="00C855D2" w:rsidP="00AB4B53">
      <w:pPr>
        <w:ind w:left="567"/>
      </w:pPr>
    </w:p>
    <w:p w14:paraId="0521051F" w14:textId="0FD08234" w:rsidR="00C855D2" w:rsidRPr="00AB4B53" w:rsidRDefault="00C855D2" w:rsidP="004E10F9">
      <w:pPr>
        <w:pStyle w:val="berschrift3"/>
      </w:pPr>
      <w:r w:rsidRPr="000636B2">
        <w:lastRenderedPageBreak/>
        <w:t>Der Auftraggeber behält sich vor</w:t>
      </w:r>
      <w:r>
        <w:t>,</w:t>
      </w:r>
      <w:r w:rsidRPr="000636B2">
        <w:t xml:space="preserve"> allfällige Rückbehalte für Mängel aus Montage</w:t>
      </w:r>
      <w:r w:rsidR="00AE607F">
        <w:t>,</w:t>
      </w:r>
      <w:r w:rsidRPr="000636B2">
        <w:t xml:space="preserve"> Inbetriebnahme </w:t>
      </w:r>
      <w:r w:rsidR="00AE607F">
        <w:t xml:space="preserve">und Probebetrieb </w:t>
      </w:r>
      <w:r w:rsidRPr="000636B2">
        <w:t xml:space="preserve">von </w:t>
      </w:r>
      <w:r>
        <w:t xml:space="preserve">der </w:t>
      </w:r>
      <w:r w:rsidRPr="000636B2">
        <w:t xml:space="preserve">Rate </w:t>
      </w:r>
      <w:r>
        <w:t xml:space="preserve">(D) </w:t>
      </w:r>
      <w:r w:rsidRPr="000636B2">
        <w:t>abzuziehen. Diese Rückbeh</w:t>
      </w:r>
      <w:r>
        <w:t>alte werden nach erfolgreicher Mä</w:t>
      </w:r>
      <w:r w:rsidRPr="000636B2">
        <w:t xml:space="preserve">ngelbehebung </w:t>
      </w:r>
      <w:r>
        <w:t>ausbezahlt</w:t>
      </w:r>
      <w:r w:rsidRPr="000636B2">
        <w:t>.</w:t>
      </w:r>
    </w:p>
    <w:p w14:paraId="49230F33" w14:textId="5EF881E7" w:rsidR="00393C2F" w:rsidRPr="00DF3C1C" w:rsidRDefault="002C1B81" w:rsidP="002C1B81">
      <w:pPr>
        <w:pStyle w:val="berschrift2"/>
        <w:rPr>
          <w:b/>
          <w:szCs w:val="32"/>
        </w:rPr>
      </w:pPr>
      <w:r w:rsidRPr="00DF3C1C">
        <w:rPr>
          <w:b/>
        </w:rPr>
        <w:t>Rechnungsstellung und Bezahlung</w:t>
      </w:r>
    </w:p>
    <w:p w14:paraId="49230F34" w14:textId="410165B7" w:rsidR="002C1B81" w:rsidRDefault="00D41E50" w:rsidP="002C1B81">
      <w:pPr>
        <w:pStyle w:val="berschrift3"/>
      </w:pPr>
      <w:r w:rsidRPr="00250AB0">
        <w:t xml:space="preserve">Der Unternehmer </w:t>
      </w:r>
      <w:r w:rsidR="004B6B4F" w:rsidRPr="00250AB0">
        <w:t>fakturiert</w:t>
      </w:r>
      <w:r w:rsidRPr="00250AB0">
        <w:t xml:space="preserve"> seine Leistungen </w:t>
      </w:r>
      <w:proofErr w:type="spellStart"/>
      <w:r w:rsidRPr="00250AB0">
        <w:t>mittels</w:t>
      </w:r>
      <w:proofErr w:type="spellEnd"/>
      <w:r w:rsidR="006B08D7" w:rsidRPr="00250AB0">
        <w:t xml:space="preserve"> </w:t>
      </w:r>
      <w:sdt>
        <w:sdtPr>
          <w:alias w:val="Rechnung"/>
          <w:tag w:val="Rechnung"/>
          <w:id w:val="-2045593865"/>
          <w:dropDownList>
            <w:listItem w:displayText="E-Rechnungen" w:value="E-Rechnungen"/>
            <w:listItem w:displayText="Rechnungen" w:value="Rechnungen"/>
          </w:dropDownList>
        </w:sdtPr>
        <w:sdtEndPr/>
        <w:sdtContent>
          <w:r w:rsidR="00250AB0" w:rsidRPr="00250AB0">
            <w:t>Rechnungen</w:t>
          </w:r>
        </w:sdtContent>
      </w:sdt>
      <w:r w:rsidR="0071504C" w:rsidRPr="00250AB0">
        <w:rPr>
          <w:b/>
          <w:vanish/>
          <w:color w:val="00B0F0"/>
          <w:sz w:val="16"/>
          <w:szCs w:val="16"/>
        </w:rPr>
        <w:t xml:space="preserve"> Rechnungsart</w:t>
      </w:r>
      <w:r w:rsidR="0071504C" w:rsidRPr="00250AB0">
        <w:rPr>
          <w:vanish/>
          <w:color w:val="00B0F0"/>
          <w:sz w:val="16"/>
          <w:szCs w:val="16"/>
        </w:rPr>
        <w:t xml:space="preserve"> auswählen</w:t>
      </w:r>
      <w:r w:rsidR="0071504C" w:rsidRPr="00250AB0">
        <w:t xml:space="preserve">. </w:t>
      </w:r>
      <w:r w:rsidR="002C1B81" w:rsidRPr="00250AB0">
        <w:t>Rechnungen sind zunächst zur Vorprüfung</w:t>
      </w:r>
      <w:r w:rsidR="002C1B81">
        <w:t xml:space="preserve"> beim </w:t>
      </w:r>
      <w:sdt>
        <w:sdtPr>
          <w:rPr>
            <w:highlight w:val="lightGray"/>
          </w:rPr>
          <w:id w:val="-1240095912"/>
          <w:dropDownList>
            <w:listItem w:displayText="Projektleiter IWB" w:value="Projektleiter IWB"/>
            <w:listItem w:displayText="Bauleiter" w:value="Bauleiter"/>
          </w:dropDownList>
        </w:sdtPr>
        <w:sdtEndPr>
          <w:rPr>
            <w:highlight w:val="none"/>
          </w:rPr>
        </w:sdtEndPr>
        <w:sdtContent>
          <w:r w:rsidR="00340ED0">
            <w:rPr>
              <w:highlight w:val="lightGray"/>
            </w:rPr>
            <w:t>Bauleiter</w:t>
          </w:r>
        </w:sdtContent>
      </w:sdt>
      <w:r w:rsidR="002C1B81">
        <w:t xml:space="preserve"> </w:t>
      </w:r>
      <w:r w:rsidR="002C1B81" w:rsidRPr="002C1B81">
        <w:rPr>
          <w:rStyle w:val="Blindtextblau"/>
        </w:rPr>
        <w:t>(Wird die Bauleitung nicht von IWB durchgeführt, sondern einem externen Bauleiter übertragen, so ist die Bauleitung auszuwählen)</w:t>
      </w:r>
      <w:r w:rsidR="002C1B81" w:rsidRPr="00824085">
        <w:t xml:space="preserve"> </w:t>
      </w:r>
      <w:r w:rsidR="002C1B81">
        <w:t>an folgende Adresse einzureichen:</w:t>
      </w:r>
    </w:p>
    <w:p w14:paraId="1C7E6A12" w14:textId="55EFD5CE" w:rsidR="00340ED0" w:rsidRDefault="00340ED0" w:rsidP="00AB4B53">
      <w:pPr>
        <w:ind w:left="567"/>
      </w:pPr>
      <w:r>
        <w:t>Joachim Meili</w:t>
      </w:r>
    </w:p>
    <w:p w14:paraId="6CEA19F9" w14:textId="36C36F0C" w:rsidR="00340ED0" w:rsidRDefault="00340ED0" w:rsidP="00AB4B53">
      <w:pPr>
        <w:ind w:left="567"/>
      </w:pPr>
      <w:proofErr w:type="spellStart"/>
      <w:r>
        <w:t>Holinger</w:t>
      </w:r>
      <w:proofErr w:type="spellEnd"/>
      <w:r>
        <w:t xml:space="preserve"> AG</w:t>
      </w:r>
    </w:p>
    <w:p w14:paraId="0287F1C9" w14:textId="298409CB" w:rsidR="00340ED0" w:rsidRDefault="00340ED0" w:rsidP="00AB4B53">
      <w:pPr>
        <w:ind w:left="567"/>
      </w:pPr>
      <w:r>
        <w:t>Malzgasse 20</w:t>
      </w:r>
    </w:p>
    <w:p w14:paraId="5A80281B" w14:textId="798DBB4B" w:rsidR="00340ED0" w:rsidRDefault="00340ED0" w:rsidP="00AB4B53">
      <w:pPr>
        <w:ind w:left="567"/>
      </w:pPr>
      <w:r>
        <w:t>CH-4052 Basel</w:t>
      </w:r>
    </w:p>
    <w:p w14:paraId="4D571944" w14:textId="6D1AE965" w:rsidR="003B507D" w:rsidRPr="00340ED0" w:rsidRDefault="004E6790" w:rsidP="00AB4B53">
      <w:pPr>
        <w:ind w:left="567"/>
      </w:pPr>
      <w:r w:rsidRPr="004E6790">
        <w:t>E-Mail: Joachim.Meili@holinger.com</w:t>
      </w:r>
    </w:p>
    <w:p w14:paraId="49230F36" w14:textId="77777777" w:rsidR="002C1B81" w:rsidRDefault="002C1B81" w:rsidP="002C1B81">
      <w:pPr>
        <w:pStyle w:val="berschrift3"/>
      </w:pPr>
      <w:r>
        <w:t xml:space="preserve">Die geprüften und korrigierten Rechnungen sind gemäss Ziffer </w:t>
      </w:r>
      <w:r w:rsidR="005A0E29">
        <w:t>7</w:t>
      </w:r>
      <w:r>
        <w:t xml:space="preserve"> der AGB zu stellen.</w:t>
      </w:r>
    </w:p>
    <w:p w14:paraId="49230F37" w14:textId="77777777" w:rsidR="002C1B81" w:rsidRPr="002C1B81" w:rsidRDefault="002C1B81" w:rsidP="002C1B81">
      <w:pPr>
        <w:pStyle w:val="berschrift3"/>
      </w:pPr>
      <w:r w:rsidRPr="000B4DF9">
        <w:t>Bei vereinbarten Teilzahlungen gelten die Anforderungen an die Zahlungsbegehren gemäss Art. 144 Abs. 2</w:t>
      </w:r>
      <w:r>
        <w:t xml:space="preserve"> </w:t>
      </w:r>
      <w:r w:rsidRPr="000B4DF9">
        <w:rPr>
          <w:color w:val="161616"/>
          <w:sz w:val="19"/>
          <w:szCs w:val="19"/>
        </w:rPr>
        <w:t>und 3 der Norm SIA 118 (2013) analog.</w:t>
      </w:r>
    </w:p>
    <w:p w14:paraId="49230F38" w14:textId="77777777" w:rsidR="002C1B81" w:rsidRPr="00DF3C1C" w:rsidRDefault="002C1B81" w:rsidP="002C1B81">
      <w:pPr>
        <w:pStyle w:val="berschrift2"/>
        <w:rPr>
          <w:b/>
        </w:rPr>
      </w:pPr>
      <w:r w:rsidRPr="00DF3C1C">
        <w:rPr>
          <w:b/>
        </w:rPr>
        <w:t>Prüf-/Zahlungsfristen</w:t>
      </w:r>
    </w:p>
    <w:p w14:paraId="49230F39" w14:textId="77777777" w:rsidR="002C1B81" w:rsidRDefault="005B2AE4" w:rsidP="002C1B81">
      <w:pPr>
        <w:ind w:left="567"/>
      </w:pPr>
      <w:r>
        <w:t>IWB</w:t>
      </w:r>
      <w:r w:rsidR="002C1B81">
        <w:t xml:space="preserve"> leistet fällige Zahlungen innerhalb von </w:t>
      </w:r>
      <w:sdt>
        <w:sdtPr>
          <w:id w:val="712777908"/>
          <w:dropDownList>
            <w:listItem w:displayText="30" w:value="30"/>
            <w:listItem w:displayText="45" w:value="45"/>
            <w:listItem w:displayText="60" w:value="60"/>
          </w:dropDownList>
        </w:sdtPr>
        <w:sdtEndPr/>
        <w:sdtContent>
          <w:r w:rsidR="002C1B81" w:rsidRPr="002C68AF">
            <w:rPr>
              <w:highlight w:val="lightGray"/>
            </w:rPr>
            <w:t>30</w:t>
          </w:r>
        </w:sdtContent>
      </w:sdt>
      <w:r w:rsidR="002C1B81">
        <w:t xml:space="preserve"> Tagen.</w:t>
      </w:r>
    </w:p>
    <w:p w14:paraId="49230F3A" w14:textId="77777777" w:rsidR="002C1B81" w:rsidRPr="002C1B81" w:rsidRDefault="002C1B81" w:rsidP="002C1B81">
      <w:pPr>
        <w:ind w:left="567"/>
      </w:pPr>
      <w:r>
        <w:t xml:space="preserve">Die Bauleitung prüft die Schlussabrechnung innerhalb von </w:t>
      </w:r>
      <w:sdt>
        <w:sdtPr>
          <w:id w:val="1643159158"/>
          <w:dropDownList>
            <w:listItem w:displayText="10" w:value="10"/>
            <w:listItem w:displayText="15" w:value="15"/>
            <w:listItem w:displayText="20" w:value="20"/>
            <w:listItem w:displayText="30" w:value="30"/>
            <w:listItem w:displayText="45" w:value="45"/>
          </w:dropDownList>
        </w:sdtPr>
        <w:sdtEndPr/>
        <w:sdtContent>
          <w:r w:rsidR="00C95AC8" w:rsidRPr="002C68AF">
            <w:rPr>
              <w:highlight w:val="lightGray"/>
            </w:rPr>
            <w:t>10</w:t>
          </w:r>
        </w:sdtContent>
      </w:sdt>
      <w:r>
        <w:t xml:space="preserve"> Tagen seit ordnungsgemässer Einreichung der Schlussabrechnung (Art. 154 Abs. 2 der Norm SIA 118 [2013]).</w:t>
      </w:r>
    </w:p>
    <w:p w14:paraId="49230F3B" w14:textId="77777777" w:rsidR="002C1B81" w:rsidRPr="00DF3C1C" w:rsidRDefault="002C1B81" w:rsidP="002C1B81">
      <w:pPr>
        <w:pStyle w:val="berschrift2"/>
        <w:rPr>
          <w:b/>
        </w:rPr>
      </w:pPr>
      <w:bookmarkStart w:id="12" w:name="_Ref492976858"/>
      <w:r w:rsidRPr="00DF3C1C">
        <w:rPr>
          <w:b/>
        </w:rPr>
        <w:t>Zahlungsort</w:t>
      </w:r>
      <w:bookmarkEnd w:id="12"/>
    </w:p>
    <w:p w14:paraId="49230F3C" w14:textId="77777777" w:rsidR="002C1B81" w:rsidRPr="002C1B81" w:rsidRDefault="005B2AE4" w:rsidP="005E5122">
      <w:pPr>
        <w:spacing w:after="240"/>
        <w:ind w:left="567"/>
      </w:pPr>
      <w:r>
        <w:t>IWB</w:t>
      </w:r>
      <w:r w:rsidR="002C1B81">
        <w:t xml:space="preserve"> überweist fällige Zahlungen </w:t>
      </w:r>
      <w:r w:rsidR="00BB225B">
        <w:t>gemäss gestellten Rechnungen.</w:t>
      </w:r>
    </w:p>
    <w:p w14:paraId="49230F3D" w14:textId="77777777" w:rsidR="002C1B81" w:rsidRDefault="002C1B81" w:rsidP="00CD5B42">
      <w:pPr>
        <w:pStyle w:val="berschrift1"/>
      </w:pPr>
      <w:r>
        <w:t>Sicherheitsleistungen</w:t>
      </w:r>
      <w:r w:rsidR="00D41E50">
        <w:t xml:space="preserve"> </w:t>
      </w:r>
      <w:r w:rsidR="00D41E50" w:rsidRPr="005E5122">
        <w:rPr>
          <w:rStyle w:val="Blindtextblau"/>
          <w:rFonts w:cs="Times New Roman"/>
          <w:b w:val="0"/>
          <w:bCs w:val="0"/>
        </w:rPr>
        <w:t>(Nicht benutzte Optionen werden gelöscht)</w:t>
      </w:r>
      <w:r w:rsidR="00D41E50">
        <w:t xml:space="preserve"> </w:t>
      </w:r>
    </w:p>
    <w:p w14:paraId="49230F3E" w14:textId="77777777" w:rsidR="002C1B81" w:rsidRPr="00E519BC" w:rsidRDefault="002C1B81" w:rsidP="002C1B81">
      <w:pPr>
        <w:pStyle w:val="berschrift2"/>
      </w:pPr>
      <w:r w:rsidRPr="00E519BC">
        <w:t>Vereinbarte Sicherheitsleistungen</w:t>
      </w:r>
    </w:p>
    <w:p w14:paraId="4E3B4F4D" w14:textId="77777777" w:rsidR="004E1F6F" w:rsidRPr="00E519BC" w:rsidRDefault="004E1F6F" w:rsidP="004E1F6F">
      <w:pPr>
        <w:ind w:left="567"/>
      </w:pPr>
      <w:r w:rsidRPr="00E519BC">
        <w:t>Der Unternehmer leistet IWB folgende Sicherheiten:</w:t>
      </w:r>
    </w:p>
    <w:p w14:paraId="545E0A39" w14:textId="41BA858F" w:rsidR="004E1F6F" w:rsidRPr="00E519BC" w:rsidRDefault="00340F2B" w:rsidP="004E1F6F">
      <w:pPr>
        <w:ind w:left="1134" w:hanging="567"/>
      </w:pPr>
      <w:sdt>
        <w:sdtPr>
          <w:id w:val="777998098"/>
          <w14:checkbox>
            <w14:checked w14:val="1"/>
            <w14:checkedState w14:val="2612" w14:font="MS Gothic"/>
            <w14:uncheckedState w14:val="2610" w14:font="MS Gothic"/>
          </w14:checkbox>
        </w:sdtPr>
        <w:sdtEndPr/>
        <w:sdtContent>
          <w:r w:rsidR="004E1F6F" w:rsidRPr="00250AB0">
            <w:rPr>
              <w:rFonts w:ascii="MS Gothic" w:eastAsia="MS Gothic" w:hAnsi="MS Gothic" w:hint="eastAsia"/>
            </w:rPr>
            <w:t>☒</w:t>
          </w:r>
        </w:sdtContent>
      </w:sdt>
      <w:r w:rsidR="004E1F6F" w:rsidRPr="00250AB0">
        <w:tab/>
        <w:t xml:space="preserve">Eine bis zum erfolgreichen </w:t>
      </w:r>
      <w:r w:rsidR="00C010C9" w:rsidRPr="00250AB0">
        <w:t xml:space="preserve">Probebetrieb </w:t>
      </w:r>
      <w:r w:rsidR="004E1F6F" w:rsidRPr="00250AB0">
        <w:t>befristete Bankgarantie (A</w:t>
      </w:r>
      <w:r w:rsidR="00F6007E" w:rsidRPr="00250AB0">
        <w:t xml:space="preserve">nzahlungsgarantie) in Höhe von </w:t>
      </w:r>
      <w:r w:rsidR="00AE607F">
        <w:t>2</w:t>
      </w:r>
      <w:r w:rsidR="00AE607F" w:rsidRPr="00250AB0">
        <w:t>0</w:t>
      </w:r>
      <w:r w:rsidR="004E1F6F" w:rsidRPr="00250AB0">
        <w:t>% des Gesamtpreises.</w:t>
      </w:r>
    </w:p>
    <w:p w14:paraId="12E71C76" w14:textId="1D20932C" w:rsidR="004E1F6F" w:rsidRPr="00E519BC" w:rsidRDefault="00340F2B" w:rsidP="004E1F6F">
      <w:pPr>
        <w:ind w:left="1134" w:hanging="567"/>
      </w:pPr>
      <w:sdt>
        <w:sdtPr>
          <w:id w:val="-223372998"/>
          <w14:checkbox>
            <w14:checked w14:val="1"/>
            <w14:checkedState w14:val="2612" w14:font="MS Gothic"/>
            <w14:uncheckedState w14:val="2610" w14:font="MS Gothic"/>
          </w14:checkbox>
        </w:sdtPr>
        <w:sdtEndPr/>
        <w:sdtContent>
          <w:r w:rsidR="004E1F6F" w:rsidRPr="00E519BC">
            <w:rPr>
              <w:rFonts w:ascii="MS Gothic" w:eastAsia="MS Gothic" w:hAnsi="MS Gothic" w:hint="eastAsia"/>
            </w:rPr>
            <w:t>☒</w:t>
          </w:r>
        </w:sdtContent>
      </w:sdt>
      <w:r w:rsidR="004E1F6F" w:rsidRPr="00E519BC">
        <w:tab/>
        <w:t>Für die Haftung wegen Mängeln nach Art</w:t>
      </w:r>
      <w:r w:rsidR="004E1F6F" w:rsidRPr="00E519BC">
        <w:rPr>
          <w:color w:val="525252"/>
        </w:rPr>
        <w:t xml:space="preserve">. </w:t>
      </w:r>
      <w:r w:rsidR="004E1F6F" w:rsidRPr="00E519BC">
        <w:t xml:space="preserve">181 der Norm SIA 118 (2013), sofern die Totalsumme der von IWB zu leistenden Vergütung CHF </w:t>
      </w:r>
      <w:sdt>
        <w:sdtPr>
          <w:rPr>
            <w:rFonts w:cs="Arial"/>
            <w:bCs/>
            <w:szCs w:val="32"/>
          </w:rPr>
          <w:id w:val="-896361026"/>
          <w:text/>
        </w:sdtPr>
        <w:sdtEndPr/>
        <w:sdtContent>
          <w:r w:rsidR="004E1F6F" w:rsidRPr="00E519BC">
            <w:rPr>
              <w:rFonts w:cs="Arial"/>
              <w:bCs/>
              <w:szCs w:val="32"/>
            </w:rPr>
            <w:t>50 000.00</w:t>
          </w:r>
        </w:sdtContent>
      </w:sdt>
      <w:r w:rsidR="004E1F6F" w:rsidRPr="00E519BC">
        <w:t xml:space="preserve"> exkl. MwSt. übersteigt:</w:t>
      </w:r>
    </w:p>
    <w:p w14:paraId="473BA07A" w14:textId="77777777" w:rsidR="004E1F6F" w:rsidRPr="00E519BC" w:rsidRDefault="00340F2B" w:rsidP="004E1F6F">
      <w:pPr>
        <w:ind w:left="1701" w:hanging="567"/>
        <w:rPr>
          <w:rFonts w:cs="Arial"/>
          <w:bCs/>
          <w:szCs w:val="32"/>
        </w:rPr>
      </w:pPr>
      <w:sdt>
        <w:sdtPr>
          <w:id w:val="36164652"/>
          <w14:checkbox>
            <w14:checked w14:val="0"/>
            <w14:checkedState w14:val="2612" w14:font="MS Gothic"/>
            <w14:uncheckedState w14:val="2610" w14:font="MS Gothic"/>
          </w14:checkbox>
        </w:sdtPr>
        <w:sdtEndPr/>
        <w:sdtContent>
          <w:r w:rsidR="004E1F6F" w:rsidRPr="00E519BC">
            <w:rPr>
              <w:rFonts w:eastAsia="MS Gothic" w:hint="eastAsia"/>
            </w:rPr>
            <w:t>☐</w:t>
          </w:r>
        </w:sdtContent>
      </w:sdt>
      <w:r w:rsidR="004E1F6F" w:rsidRPr="00E519BC">
        <w:tab/>
        <w:t xml:space="preserve">Solidarbürgschaft gemäss Art. 496 OR im Betrag von CHF </w:t>
      </w:r>
      <w:sdt>
        <w:sdtPr>
          <w:rPr>
            <w:rFonts w:cs="Arial"/>
            <w:bCs/>
            <w:szCs w:val="32"/>
          </w:rPr>
          <w:id w:val="-1174647655"/>
          <w:showingPlcHdr/>
          <w:text/>
        </w:sdtPr>
        <w:sdtEndPr/>
        <w:sdtContent>
          <w:r w:rsidR="004E1F6F" w:rsidRPr="00E519BC">
            <w:rPr>
              <w:color w:val="808080"/>
            </w:rPr>
            <w:t>[…]</w:t>
          </w:r>
        </w:sdtContent>
      </w:sdt>
      <w:r w:rsidR="004E1F6F" w:rsidRPr="00E519BC">
        <w:rPr>
          <w:rFonts w:cs="Arial"/>
          <w:bCs/>
          <w:szCs w:val="32"/>
        </w:rPr>
        <w:t xml:space="preserve"> </w:t>
      </w:r>
      <w:sdt>
        <w:sdtPr>
          <w:rPr>
            <w:rFonts w:cs="Arial"/>
            <w:bCs/>
            <w:szCs w:val="32"/>
          </w:rPr>
          <w:id w:val="-1573736017"/>
          <w:showingPlcHdr/>
          <w:text/>
        </w:sdtPr>
        <w:sdtEndPr/>
        <w:sdtContent>
          <w:r w:rsidR="004E1F6F" w:rsidRPr="00E519BC">
            <w:rPr>
              <w:rFonts w:cs="Arial"/>
              <w:bCs/>
              <w:szCs w:val="32"/>
            </w:rPr>
            <w:t>ab der Abnahme für die Dauer von 5 Jahren</w:t>
          </w:r>
        </w:sdtContent>
      </w:sdt>
      <w:r w:rsidR="004E1F6F" w:rsidRPr="00E519BC">
        <w:rPr>
          <w:rFonts w:cs="Arial"/>
          <w:bCs/>
          <w:szCs w:val="32"/>
        </w:rPr>
        <w:t>.</w:t>
      </w:r>
    </w:p>
    <w:p w14:paraId="55883858" w14:textId="0DB2A6CE" w:rsidR="004E1F6F" w:rsidRPr="00250AB0" w:rsidRDefault="00340F2B" w:rsidP="004E1F6F">
      <w:pPr>
        <w:ind w:left="1701" w:hanging="567"/>
        <w:rPr>
          <w:rFonts w:cs="Arial"/>
          <w:bCs/>
          <w:szCs w:val="32"/>
        </w:rPr>
      </w:pPr>
      <w:sdt>
        <w:sdtPr>
          <w:id w:val="512806539"/>
          <w14:checkbox>
            <w14:checked w14:val="1"/>
            <w14:checkedState w14:val="2612" w14:font="MS Gothic"/>
            <w14:uncheckedState w14:val="2610" w14:font="MS Gothic"/>
          </w14:checkbox>
        </w:sdtPr>
        <w:sdtEndPr/>
        <w:sdtContent>
          <w:r w:rsidR="004E1F6F" w:rsidRPr="00E519BC">
            <w:rPr>
              <w:rFonts w:eastAsia="MS Gothic" w:hint="eastAsia"/>
            </w:rPr>
            <w:t>☒</w:t>
          </w:r>
        </w:sdtContent>
      </w:sdt>
      <w:r w:rsidR="004E1F6F" w:rsidRPr="00E519BC">
        <w:tab/>
        <w:t xml:space="preserve">Gewährleistungsgarantie gemäss Art. 111 OR </w:t>
      </w:r>
      <w:sdt>
        <w:sdtPr>
          <w:rPr>
            <w:rFonts w:cs="Arial"/>
            <w:bCs/>
            <w:szCs w:val="32"/>
          </w:rPr>
          <w:id w:val="-1738934260"/>
          <w:text/>
        </w:sdtPr>
        <w:sdtEndPr/>
        <w:sdtContent>
          <w:r w:rsidR="00EB0F49" w:rsidRPr="00250AB0">
            <w:rPr>
              <w:rFonts w:cs="Arial"/>
              <w:bCs/>
              <w:szCs w:val="32"/>
            </w:rPr>
            <w:t>gegen die Auszahlung der letzten 10% des Totals des Rechnungsbetrags (vgl. Zahlungsplan unter Ziffer 2.4 des Lastenhefts)</w:t>
          </w:r>
        </w:sdtContent>
      </w:sdt>
      <w:r w:rsidR="00EB0F49" w:rsidRPr="00250AB0">
        <w:rPr>
          <w:rFonts w:cs="Arial"/>
          <w:bCs/>
          <w:szCs w:val="32"/>
        </w:rPr>
        <w:t>:</w:t>
      </w:r>
    </w:p>
    <w:p w14:paraId="65E66182" w14:textId="77777777" w:rsidR="004E1F6F" w:rsidRPr="00250AB0" w:rsidRDefault="004E1F6F" w:rsidP="004E1F6F">
      <w:pPr>
        <w:ind w:left="4536" w:hanging="2835"/>
      </w:pPr>
      <w:r w:rsidRPr="00250AB0">
        <w:t xml:space="preserve">für </w:t>
      </w:r>
      <w:sdt>
        <w:sdtPr>
          <w:rPr>
            <w:rFonts w:cs="Arial"/>
            <w:bCs/>
            <w:szCs w:val="32"/>
          </w:rPr>
          <w:id w:val="-1214882326"/>
          <w:showingPlcHdr/>
          <w:text/>
        </w:sdtPr>
        <w:sdtEndPr/>
        <w:sdtContent>
          <w:r w:rsidRPr="00250AB0">
            <w:t>2</w:t>
          </w:r>
        </w:sdtContent>
      </w:sdt>
      <w:r w:rsidRPr="00250AB0">
        <w:t xml:space="preserve"> Jahre:</w:t>
      </w:r>
      <w:r w:rsidRPr="00250AB0">
        <w:tab/>
      </w:r>
      <w:sdt>
        <w:sdtPr>
          <w:rPr>
            <w:rFonts w:cs="Arial"/>
            <w:bCs/>
            <w:szCs w:val="32"/>
          </w:rPr>
          <w:id w:val="-1102795225"/>
          <w:text/>
        </w:sdtPr>
        <w:sdtEndPr/>
        <w:sdtContent>
          <w:r w:rsidRPr="00250AB0">
            <w:rPr>
              <w:rFonts w:cs="Arial"/>
              <w:bCs/>
              <w:szCs w:val="32"/>
            </w:rPr>
            <w:t>10</w:t>
          </w:r>
        </w:sdtContent>
      </w:sdt>
      <w:r w:rsidRPr="00250AB0">
        <w:rPr>
          <w:rFonts w:cs="Arial"/>
          <w:bCs/>
          <w:szCs w:val="32"/>
        </w:rPr>
        <w:t>% des Totals des Rechnungsbetrags.</w:t>
      </w:r>
    </w:p>
    <w:p w14:paraId="52379463" w14:textId="68282A33" w:rsidR="004E1F6F" w:rsidRPr="004E1F6F" w:rsidRDefault="004E1F6F" w:rsidP="004E1F6F">
      <w:pPr>
        <w:ind w:left="4536" w:hanging="2835"/>
        <w:rPr>
          <w:rFonts w:cs="Arial"/>
          <w:bCs/>
          <w:szCs w:val="32"/>
        </w:rPr>
      </w:pPr>
      <w:r w:rsidRPr="00250AB0">
        <w:t xml:space="preserve">nach Ablauf von </w:t>
      </w:r>
      <w:sdt>
        <w:sdtPr>
          <w:rPr>
            <w:rFonts w:cs="Arial"/>
            <w:bCs/>
            <w:szCs w:val="32"/>
          </w:rPr>
          <w:id w:val="-1525558564"/>
          <w:showingPlcHdr/>
          <w:text/>
        </w:sdtPr>
        <w:sdtEndPr/>
        <w:sdtContent>
          <w:r w:rsidRPr="00250AB0">
            <w:t>2</w:t>
          </w:r>
        </w:sdtContent>
      </w:sdt>
      <w:r w:rsidRPr="00250AB0">
        <w:t xml:space="preserve"> Jahren:</w:t>
      </w:r>
      <w:r w:rsidRPr="00250AB0">
        <w:tab/>
      </w:r>
      <w:sdt>
        <w:sdtPr>
          <w:rPr>
            <w:rFonts w:cs="Arial"/>
            <w:bCs/>
            <w:szCs w:val="32"/>
          </w:rPr>
          <w:id w:val="-1165704996"/>
          <w:text/>
        </w:sdtPr>
        <w:sdtEndPr/>
        <w:sdtContent>
          <w:r w:rsidR="004A2A2D">
            <w:rPr>
              <w:rFonts w:cs="Arial"/>
              <w:bCs/>
              <w:szCs w:val="32"/>
            </w:rPr>
            <w:t xml:space="preserve">Verlängerung von </w:t>
          </w:r>
          <w:r w:rsidR="004A2A2D" w:rsidRPr="00250AB0">
            <w:rPr>
              <w:rFonts w:cs="Arial"/>
              <w:bCs/>
              <w:szCs w:val="32"/>
            </w:rPr>
            <w:t>10</w:t>
          </w:r>
        </w:sdtContent>
      </w:sdt>
      <w:r w:rsidRPr="00250AB0">
        <w:rPr>
          <w:rFonts w:cs="Arial"/>
          <w:bCs/>
          <w:szCs w:val="32"/>
        </w:rPr>
        <w:t xml:space="preserve">% des Totals des Rechnungsbetrags für weitere </w:t>
      </w:r>
      <w:sdt>
        <w:sdtPr>
          <w:rPr>
            <w:rFonts w:cs="Arial"/>
            <w:bCs/>
            <w:szCs w:val="32"/>
          </w:rPr>
          <w:id w:val="-400907223"/>
          <w:showingPlcHdr/>
          <w:text/>
        </w:sdtPr>
        <w:sdtEndPr/>
        <w:sdtContent>
          <w:r w:rsidRPr="00250AB0">
            <w:rPr>
              <w:rFonts w:cs="Arial"/>
              <w:bCs/>
              <w:szCs w:val="32"/>
            </w:rPr>
            <w:t>3</w:t>
          </w:r>
        </w:sdtContent>
      </w:sdt>
      <w:r w:rsidR="004A2A2D">
        <w:rPr>
          <w:rFonts w:cs="Arial"/>
          <w:bCs/>
          <w:szCs w:val="32"/>
        </w:rPr>
        <w:t xml:space="preserve"> Jahre</w:t>
      </w:r>
    </w:p>
    <w:p w14:paraId="49230F45" w14:textId="7AE8C0D9" w:rsidR="00624923" w:rsidRPr="00551573" w:rsidRDefault="00624923" w:rsidP="00551573">
      <w:pPr>
        <w:ind w:left="567"/>
      </w:pPr>
    </w:p>
    <w:p w14:paraId="49230F46" w14:textId="683C7F6F" w:rsidR="00683A1B" w:rsidRPr="00DF3C1C" w:rsidRDefault="006F4711" w:rsidP="00EE6505">
      <w:pPr>
        <w:pStyle w:val="berschrift2"/>
        <w:rPr>
          <w:b/>
        </w:rPr>
      </w:pPr>
      <w:r>
        <w:rPr>
          <w:b/>
        </w:rPr>
        <w:t>Solidarbürgschaft</w:t>
      </w:r>
      <w:r w:rsidR="00EE6505" w:rsidRPr="00DF3C1C">
        <w:rPr>
          <w:b/>
        </w:rPr>
        <w:t xml:space="preserve"> und Gewährleistungsgarantien</w:t>
      </w:r>
    </w:p>
    <w:p w14:paraId="49230F47" w14:textId="77777777" w:rsidR="00EE6505" w:rsidRDefault="00EE6505" w:rsidP="002E529C">
      <w:pPr>
        <w:ind w:left="567"/>
      </w:pPr>
      <w:r>
        <w:t>Falls unter Ziffer 5</w:t>
      </w:r>
      <w:r>
        <w:rPr>
          <w:color w:val="434343"/>
        </w:rPr>
        <w:t>.</w:t>
      </w:r>
      <w:r>
        <w:t xml:space="preserve">1 vereinbart, leistet der Unternehmer vor Vertragsabschluss bzw. bei Schlussabnahme eine unwiderrufliche </w:t>
      </w:r>
      <w:r w:rsidRPr="004E6790">
        <w:t xml:space="preserve">und auf erstes Verlangen </w:t>
      </w:r>
      <w:r w:rsidR="004B6B4F" w:rsidRPr="004E6790">
        <w:t xml:space="preserve">von </w:t>
      </w:r>
      <w:r w:rsidR="005B2AE4" w:rsidRPr="004E6790">
        <w:t>IWB</w:t>
      </w:r>
      <w:r>
        <w:t xml:space="preserve"> zahlbare Garantie einer erstklassigen Bank oder Versicherungsgesellschaft.</w:t>
      </w:r>
    </w:p>
    <w:p w14:paraId="49230F48" w14:textId="77777777" w:rsidR="00EE6505" w:rsidRDefault="00EE6505" w:rsidP="002E529C">
      <w:pPr>
        <w:ind w:left="567"/>
      </w:pPr>
      <w:r>
        <w:t xml:space="preserve">Diese Garantien dienen der Sicherstellung sämtlicher Rechte </w:t>
      </w:r>
      <w:r w:rsidR="004B6B4F">
        <w:t xml:space="preserve">von </w:t>
      </w:r>
      <w:r w:rsidR="005B2AE4">
        <w:t>IWB</w:t>
      </w:r>
      <w:r>
        <w:t xml:space="preserve"> aus diesem Vertrag, insbesondere der Absicherung sämtlicher Mängelrechte </w:t>
      </w:r>
      <w:r w:rsidR="004B6B4F">
        <w:t xml:space="preserve">von </w:t>
      </w:r>
      <w:r w:rsidR="005B2AE4">
        <w:t>IWB</w:t>
      </w:r>
      <w:r>
        <w:t xml:space="preserve"> sowie der Erfüllung sämtlicher Verpflichtungen des Unternehmers gegenüber allfälligen Subunternehmern und Lieferanten. </w:t>
      </w:r>
    </w:p>
    <w:p w14:paraId="49230F4A" w14:textId="77777777" w:rsidR="00683A1B" w:rsidRPr="00DF3C1C" w:rsidRDefault="00EE6505" w:rsidP="00EE6505">
      <w:pPr>
        <w:pStyle w:val="berschrift2"/>
        <w:rPr>
          <w:b/>
        </w:rPr>
      </w:pPr>
      <w:r w:rsidRPr="00DF3C1C">
        <w:rPr>
          <w:b/>
        </w:rPr>
        <w:lastRenderedPageBreak/>
        <w:t>Form</w:t>
      </w:r>
    </w:p>
    <w:p w14:paraId="49230F4B" w14:textId="77777777" w:rsidR="00683A1B" w:rsidRDefault="00EE6505" w:rsidP="002E529C">
      <w:pPr>
        <w:spacing w:after="240"/>
        <w:ind w:left="567"/>
        <w:rPr>
          <w:rFonts w:cs="Arial"/>
          <w:bCs/>
          <w:szCs w:val="32"/>
        </w:rPr>
      </w:pPr>
      <w:r w:rsidRPr="00BB328E">
        <w:t>Die vo</w:t>
      </w:r>
      <w:r w:rsidR="004B6B4F">
        <w:t>n</w:t>
      </w:r>
      <w:r w:rsidRPr="00BB328E">
        <w:t xml:space="preserve"> </w:t>
      </w:r>
      <w:r w:rsidR="005B2AE4">
        <w:t>IWB</w:t>
      </w:r>
      <w:r w:rsidRPr="00BB328E">
        <w:t xml:space="preserve"> in der Ausschreibung vorgelegten Formulare betreffend Sicherheitsleistungen sind zwingend zu verwenden</w:t>
      </w:r>
      <w:r>
        <w:rPr>
          <w:rFonts w:cs="Arial"/>
          <w:color w:val="616161"/>
        </w:rPr>
        <w:t>.</w:t>
      </w:r>
    </w:p>
    <w:p w14:paraId="49230F4C" w14:textId="77777777" w:rsidR="00683A1B" w:rsidRDefault="00EE6505" w:rsidP="00CD5B42">
      <w:pPr>
        <w:pStyle w:val="berschrift1"/>
      </w:pPr>
      <w:r>
        <w:t>Termine und Konventionalstrafen</w:t>
      </w:r>
    </w:p>
    <w:p w14:paraId="49230F4D" w14:textId="77777777" w:rsidR="00EE6505" w:rsidRPr="00DF3C1C" w:rsidRDefault="00EE6505" w:rsidP="00EE6505">
      <w:pPr>
        <w:pStyle w:val="berschrift2"/>
        <w:rPr>
          <w:b/>
        </w:rPr>
      </w:pPr>
      <w:bookmarkStart w:id="13" w:name="_Ref52283924"/>
      <w:r w:rsidRPr="00DF3C1C">
        <w:rPr>
          <w:b/>
        </w:rPr>
        <w:t>Termine</w:t>
      </w:r>
      <w:bookmarkEnd w:id="13"/>
    </w:p>
    <w:p w14:paraId="564BC972" w14:textId="7EB8AF02" w:rsidR="009D2399" w:rsidRDefault="007A26D4" w:rsidP="00FC03DA">
      <w:pPr>
        <w:ind w:left="567" w:hanging="567"/>
      </w:pPr>
      <w:r w:rsidRPr="008D0E2B">
        <w:t>6.1.1</w:t>
      </w:r>
      <w:r w:rsidRPr="008D0E2B">
        <w:tab/>
      </w:r>
      <w:r w:rsidR="009D2399" w:rsidRPr="008D0E2B">
        <w:t>Für die Vertragserfüllung des Unternehmers gelten die folgenden Fristen bzw</w:t>
      </w:r>
      <w:r w:rsidR="009D2399" w:rsidRPr="008D0E2B">
        <w:rPr>
          <w:color w:val="525252"/>
        </w:rPr>
        <w:t xml:space="preserve">. </w:t>
      </w:r>
      <w:r w:rsidR="009D2399" w:rsidRPr="008D0E2B">
        <w:t>Termine, bei deren Nichteinhaltung die Ziff. 11 der AGB in Anwendung kommt:</w:t>
      </w:r>
    </w:p>
    <w:p w14:paraId="0E1ED135" w14:textId="77777777" w:rsidR="002637F8" w:rsidRPr="008D0E2B" w:rsidRDefault="002637F8" w:rsidP="007A26D4">
      <w:pPr>
        <w:ind w:left="567" w:hanging="567"/>
      </w:pPr>
    </w:p>
    <w:tbl>
      <w:tblPr>
        <w:tblStyle w:val="Tabellenraster"/>
        <w:tblW w:w="0" w:type="auto"/>
        <w:tblInd w:w="569" w:type="dxa"/>
        <w:tblCellMar>
          <w:top w:w="57" w:type="dxa"/>
          <w:bottom w:w="57" w:type="dxa"/>
        </w:tblCellMar>
        <w:tblLook w:val="04A0" w:firstRow="1" w:lastRow="0" w:firstColumn="1" w:lastColumn="0" w:noHBand="0" w:noVBand="1"/>
      </w:tblPr>
      <w:tblGrid>
        <w:gridCol w:w="7081"/>
        <w:gridCol w:w="1981"/>
      </w:tblGrid>
      <w:tr w:rsidR="002637F8" w:rsidRPr="00AE30D8" w14:paraId="1E54DEF1" w14:textId="77777777" w:rsidTr="009A4F5A">
        <w:tc>
          <w:tcPr>
            <w:tcW w:w="7081" w:type="dxa"/>
            <w:tcBorders>
              <w:top w:val="single" w:sz="4" w:space="0" w:color="auto"/>
              <w:bottom w:val="dotted" w:sz="4" w:space="0" w:color="auto"/>
            </w:tcBorders>
          </w:tcPr>
          <w:p w14:paraId="3BFA1049" w14:textId="77777777" w:rsidR="002637F8" w:rsidRPr="00AE30D8" w:rsidRDefault="002637F8" w:rsidP="002B55CD">
            <w:pPr>
              <w:jc w:val="left"/>
              <w:rPr>
                <w:rFonts w:cs="Arial"/>
              </w:rPr>
            </w:pPr>
            <w:r>
              <w:rPr>
                <w:rFonts w:cs="Arial"/>
              </w:rPr>
              <w:t>A) Abgabe Engineering / Werkplanung</w:t>
            </w:r>
          </w:p>
        </w:tc>
        <w:tc>
          <w:tcPr>
            <w:tcW w:w="1981" w:type="dxa"/>
            <w:tcBorders>
              <w:top w:val="single" w:sz="4" w:space="0" w:color="auto"/>
              <w:bottom w:val="dotted" w:sz="4" w:space="0" w:color="auto"/>
            </w:tcBorders>
          </w:tcPr>
          <w:p w14:paraId="034F9006" w14:textId="3E9D8342" w:rsidR="002637F8" w:rsidRPr="00AE30D8" w:rsidRDefault="002637F8" w:rsidP="002637F8">
            <w:pPr>
              <w:jc w:val="right"/>
              <w:rPr>
                <w:rFonts w:cs="Arial"/>
              </w:rPr>
            </w:pPr>
            <w:r>
              <w:rPr>
                <w:rFonts w:cs="Arial"/>
              </w:rPr>
              <w:t>bis 25.06.2021</w:t>
            </w:r>
          </w:p>
        </w:tc>
      </w:tr>
      <w:tr w:rsidR="002637F8" w:rsidRPr="00AE30D8" w14:paraId="65AAB72E" w14:textId="77777777" w:rsidTr="002B55CD">
        <w:tc>
          <w:tcPr>
            <w:tcW w:w="7081" w:type="dxa"/>
            <w:tcBorders>
              <w:top w:val="dotted" w:sz="4" w:space="0" w:color="auto"/>
              <w:bottom w:val="single" w:sz="4" w:space="0" w:color="auto"/>
            </w:tcBorders>
          </w:tcPr>
          <w:p w14:paraId="38F99633" w14:textId="2BAF6EE4" w:rsidR="002637F8" w:rsidRDefault="002637F8" w:rsidP="004E10F9">
            <w:pPr>
              <w:jc w:val="left"/>
              <w:rPr>
                <w:rFonts w:cs="Arial"/>
              </w:rPr>
            </w:pPr>
            <w:r>
              <w:rPr>
                <w:rFonts w:cs="Arial"/>
              </w:rPr>
              <w:t>B) Design-Freigabe</w:t>
            </w:r>
          </w:p>
        </w:tc>
        <w:tc>
          <w:tcPr>
            <w:tcW w:w="1981" w:type="dxa"/>
            <w:tcBorders>
              <w:top w:val="dotted" w:sz="4" w:space="0" w:color="auto"/>
              <w:bottom w:val="single" w:sz="4" w:space="0" w:color="auto"/>
            </w:tcBorders>
          </w:tcPr>
          <w:p w14:paraId="5A03FA6B" w14:textId="0BF103E0" w:rsidR="002637F8" w:rsidRDefault="002637F8" w:rsidP="002637F8">
            <w:pPr>
              <w:jc w:val="right"/>
              <w:rPr>
                <w:rFonts w:cs="Arial"/>
              </w:rPr>
            </w:pPr>
            <w:r>
              <w:rPr>
                <w:rFonts w:cs="Arial"/>
              </w:rPr>
              <w:t>bis 23.07.2021</w:t>
            </w:r>
          </w:p>
        </w:tc>
      </w:tr>
      <w:tr w:rsidR="002637F8" w:rsidRPr="00AE30D8" w14:paraId="168949D9" w14:textId="77777777" w:rsidTr="002B55CD">
        <w:tc>
          <w:tcPr>
            <w:tcW w:w="7081" w:type="dxa"/>
            <w:tcBorders>
              <w:bottom w:val="dotted" w:sz="4" w:space="0" w:color="auto"/>
            </w:tcBorders>
          </w:tcPr>
          <w:p w14:paraId="61425785" w14:textId="31D44610" w:rsidR="002637F8" w:rsidRPr="00AE30D8" w:rsidRDefault="002637F8" w:rsidP="002B55CD">
            <w:pPr>
              <w:jc w:val="left"/>
              <w:rPr>
                <w:rFonts w:cs="Arial"/>
              </w:rPr>
            </w:pPr>
            <w:r>
              <w:rPr>
                <w:rFonts w:cs="Arial"/>
              </w:rPr>
              <w:t xml:space="preserve">C) </w:t>
            </w:r>
            <w:r w:rsidRPr="00AE30D8">
              <w:rPr>
                <w:rFonts w:cs="Arial"/>
              </w:rPr>
              <w:t>Lieferung und Montage Rechen und Schütz Nr. 3</w:t>
            </w:r>
            <w:r>
              <w:rPr>
                <w:rFonts w:cs="Arial"/>
              </w:rPr>
              <w:t>, inkl. provisorischer Handbetrieb</w:t>
            </w:r>
          </w:p>
        </w:tc>
        <w:tc>
          <w:tcPr>
            <w:tcW w:w="1981" w:type="dxa"/>
            <w:tcBorders>
              <w:bottom w:val="dotted" w:sz="4" w:space="0" w:color="auto"/>
            </w:tcBorders>
          </w:tcPr>
          <w:p w14:paraId="4924742A" w14:textId="77777777" w:rsidR="002637F8" w:rsidRPr="00AE30D8" w:rsidRDefault="002637F8" w:rsidP="002637F8">
            <w:pPr>
              <w:jc w:val="right"/>
              <w:rPr>
                <w:rFonts w:cs="Arial"/>
              </w:rPr>
            </w:pPr>
            <w:r w:rsidRPr="00AE30D8">
              <w:rPr>
                <w:rFonts w:cs="Arial"/>
              </w:rPr>
              <w:t>bis 15.09.2021</w:t>
            </w:r>
          </w:p>
        </w:tc>
      </w:tr>
      <w:tr w:rsidR="002637F8" w:rsidRPr="00AE30D8" w14:paraId="0CBA74CD" w14:textId="77777777" w:rsidTr="002B55CD">
        <w:tc>
          <w:tcPr>
            <w:tcW w:w="7081" w:type="dxa"/>
            <w:tcBorders>
              <w:top w:val="dotted" w:sz="4" w:space="0" w:color="auto"/>
              <w:bottom w:val="dotted" w:sz="4" w:space="0" w:color="auto"/>
            </w:tcBorders>
          </w:tcPr>
          <w:p w14:paraId="2BE2D476" w14:textId="0815F534" w:rsidR="002637F8" w:rsidRPr="00AE30D8" w:rsidRDefault="002637F8" w:rsidP="002B55CD">
            <w:pPr>
              <w:jc w:val="left"/>
              <w:rPr>
                <w:rFonts w:cs="Arial"/>
              </w:rPr>
            </w:pPr>
            <w:r>
              <w:rPr>
                <w:rFonts w:cs="Arial"/>
              </w:rPr>
              <w:t xml:space="preserve">D) </w:t>
            </w:r>
            <w:r w:rsidRPr="00AE30D8">
              <w:rPr>
                <w:rFonts w:cs="Arial"/>
              </w:rPr>
              <w:t xml:space="preserve">Lieferung und Montage Schützen </w:t>
            </w:r>
            <w:r w:rsidR="00240B87">
              <w:rPr>
                <w:rFonts w:cs="Arial"/>
              </w:rPr>
              <w:t xml:space="preserve">Nr. </w:t>
            </w:r>
            <w:r w:rsidRPr="00AE30D8">
              <w:rPr>
                <w:rFonts w:cs="Arial"/>
              </w:rPr>
              <w:t>8a und 8b, inkl. Abdecken /</w:t>
            </w:r>
          </w:p>
          <w:p w14:paraId="37FD8969" w14:textId="77777777" w:rsidR="002637F8" w:rsidRPr="00AE30D8" w:rsidRDefault="002637F8" w:rsidP="002B55CD">
            <w:pPr>
              <w:jc w:val="left"/>
              <w:rPr>
                <w:rFonts w:cs="Arial"/>
              </w:rPr>
            </w:pPr>
            <w:r w:rsidRPr="00AE30D8">
              <w:rPr>
                <w:rFonts w:cs="Arial"/>
              </w:rPr>
              <w:t>Schützen für Bauphase sowie Installation prov. Handbetrieb</w:t>
            </w:r>
          </w:p>
        </w:tc>
        <w:tc>
          <w:tcPr>
            <w:tcW w:w="1981" w:type="dxa"/>
            <w:tcBorders>
              <w:top w:val="dotted" w:sz="4" w:space="0" w:color="auto"/>
              <w:bottom w:val="dotted" w:sz="4" w:space="0" w:color="auto"/>
            </w:tcBorders>
          </w:tcPr>
          <w:p w14:paraId="148D531E" w14:textId="77777777" w:rsidR="002637F8" w:rsidRPr="00AE30D8" w:rsidRDefault="002637F8" w:rsidP="002637F8">
            <w:pPr>
              <w:jc w:val="right"/>
              <w:rPr>
                <w:rFonts w:cs="Arial"/>
              </w:rPr>
            </w:pPr>
            <w:r w:rsidRPr="00AE30D8">
              <w:rPr>
                <w:rFonts w:cs="Arial"/>
              </w:rPr>
              <w:t>bis 04.08.2022</w:t>
            </w:r>
          </w:p>
        </w:tc>
      </w:tr>
      <w:tr w:rsidR="002637F8" w:rsidRPr="00AE30D8" w14:paraId="0CDEA4B1" w14:textId="77777777" w:rsidTr="002B55CD">
        <w:tc>
          <w:tcPr>
            <w:tcW w:w="7081" w:type="dxa"/>
            <w:tcBorders>
              <w:top w:val="dotted" w:sz="4" w:space="0" w:color="auto"/>
              <w:bottom w:val="dotted" w:sz="4" w:space="0" w:color="auto"/>
            </w:tcBorders>
          </w:tcPr>
          <w:p w14:paraId="681F9A36" w14:textId="1DB58D8B" w:rsidR="002637F8" w:rsidRPr="00AE30D8" w:rsidRDefault="002637F8" w:rsidP="002B55CD">
            <w:pPr>
              <w:jc w:val="left"/>
              <w:rPr>
                <w:rFonts w:cs="Arial"/>
              </w:rPr>
            </w:pPr>
            <w:r>
              <w:rPr>
                <w:rFonts w:cs="Arial"/>
              </w:rPr>
              <w:t xml:space="preserve">E) </w:t>
            </w:r>
            <w:r w:rsidRPr="00AE30D8">
              <w:rPr>
                <w:rFonts w:cs="Arial"/>
              </w:rPr>
              <w:t>L</w:t>
            </w:r>
            <w:r w:rsidR="002B55CD">
              <w:rPr>
                <w:rFonts w:cs="Arial"/>
              </w:rPr>
              <w:t>ieferung und Montage Fischrinne</w:t>
            </w:r>
          </w:p>
        </w:tc>
        <w:tc>
          <w:tcPr>
            <w:tcW w:w="1981" w:type="dxa"/>
            <w:tcBorders>
              <w:top w:val="dotted" w:sz="4" w:space="0" w:color="auto"/>
              <w:bottom w:val="dotted" w:sz="4" w:space="0" w:color="auto"/>
            </w:tcBorders>
          </w:tcPr>
          <w:p w14:paraId="1F6BFD3C" w14:textId="77777777" w:rsidR="002637F8" w:rsidRPr="00AE30D8" w:rsidRDefault="002637F8" w:rsidP="002637F8">
            <w:pPr>
              <w:jc w:val="right"/>
              <w:rPr>
                <w:rFonts w:cs="Arial"/>
              </w:rPr>
            </w:pPr>
            <w:r w:rsidRPr="00AE30D8">
              <w:rPr>
                <w:rFonts w:cs="Arial"/>
              </w:rPr>
              <w:t>bis 13.10.2022</w:t>
            </w:r>
          </w:p>
        </w:tc>
      </w:tr>
      <w:tr w:rsidR="002637F8" w:rsidRPr="00AE30D8" w14:paraId="392E7B27" w14:textId="77777777" w:rsidTr="002B55CD">
        <w:tc>
          <w:tcPr>
            <w:tcW w:w="7081" w:type="dxa"/>
            <w:tcBorders>
              <w:top w:val="dotted" w:sz="4" w:space="0" w:color="auto"/>
              <w:bottom w:val="dotted" w:sz="4" w:space="0" w:color="auto"/>
            </w:tcBorders>
          </w:tcPr>
          <w:p w14:paraId="5460CF20" w14:textId="61915BFD" w:rsidR="002637F8" w:rsidRPr="00AE30D8" w:rsidRDefault="002637F8" w:rsidP="002B55CD">
            <w:pPr>
              <w:jc w:val="left"/>
              <w:rPr>
                <w:rFonts w:cs="Arial"/>
              </w:rPr>
            </w:pPr>
            <w:r>
              <w:rPr>
                <w:rFonts w:cs="Arial"/>
              </w:rPr>
              <w:t xml:space="preserve">F) </w:t>
            </w:r>
            <w:r w:rsidRPr="00AE30D8">
              <w:rPr>
                <w:rFonts w:cs="Arial"/>
              </w:rPr>
              <w:t>Lieferung und Montage Köcher Damm</w:t>
            </w:r>
            <w:r w:rsidR="002B55CD">
              <w:rPr>
                <w:rFonts w:cs="Arial"/>
              </w:rPr>
              <w:t>balkensysteme</w:t>
            </w:r>
          </w:p>
        </w:tc>
        <w:tc>
          <w:tcPr>
            <w:tcW w:w="1981" w:type="dxa"/>
            <w:tcBorders>
              <w:top w:val="dotted" w:sz="4" w:space="0" w:color="auto"/>
              <w:bottom w:val="dotted" w:sz="4" w:space="0" w:color="auto"/>
            </w:tcBorders>
          </w:tcPr>
          <w:p w14:paraId="20F6DAA4" w14:textId="77777777" w:rsidR="002637F8" w:rsidRPr="00AE30D8" w:rsidRDefault="002637F8" w:rsidP="002637F8">
            <w:pPr>
              <w:jc w:val="right"/>
              <w:rPr>
                <w:rFonts w:cs="Arial"/>
              </w:rPr>
            </w:pPr>
            <w:r w:rsidRPr="00AE30D8">
              <w:rPr>
                <w:rFonts w:cs="Arial"/>
              </w:rPr>
              <w:t>bis 22.08.2023</w:t>
            </w:r>
          </w:p>
        </w:tc>
      </w:tr>
      <w:tr w:rsidR="002637F8" w:rsidRPr="00AE30D8" w14:paraId="0D8B4E8E" w14:textId="77777777" w:rsidTr="002B55CD">
        <w:tc>
          <w:tcPr>
            <w:tcW w:w="7081" w:type="dxa"/>
            <w:tcBorders>
              <w:top w:val="dotted" w:sz="4" w:space="0" w:color="auto"/>
              <w:bottom w:val="single" w:sz="4" w:space="0" w:color="auto"/>
            </w:tcBorders>
          </w:tcPr>
          <w:p w14:paraId="47375C23" w14:textId="77777777" w:rsidR="002637F8" w:rsidRPr="00AE30D8" w:rsidRDefault="002637F8" w:rsidP="002B55CD">
            <w:pPr>
              <w:jc w:val="left"/>
              <w:rPr>
                <w:rFonts w:cs="Arial"/>
              </w:rPr>
            </w:pPr>
            <w:r>
              <w:rPr>
                <w:rFonts w:cs="Arial"/>
              </w:rPr>
              <w:t xml:space="preserve">G) </w:t>
            </w:r>
            <w:r w:rsidRPr="00AE30D8">
              <w:rPr>
                <w:rFonts w:cs="Arial"/>
              </w:rPr>
              <w:t>Montage Stahlwasserbau und Elektroinstallationen</w:t>
            </w:r>
          </w:p>
        </w:tc>
        <w:tc>
          <w:tcPr>
            <w:tcW w:w="1981" w:type="dxa"/>
            <w:tcBorders>
              <w:top w:val="dotted" w:sz="4" w:space="0" w:color="auto"/>
              <w:bottom w:val="single" w:sz="4" w:space="0" w:color="auto"/>
            </w:tcBorders>
          </w:tcPr>
          <w:p w14:paraId="31D683CE" w14:textId="77777777" w:rsidR="002637F8" w:rsidRPr="00AE30D8" w:rsidRDefault="002637F8" w:rsidP="002637F8">
            <w:pPr>
              <w:jc w:val="right"/>
              <w:rPr>
                <w:rFonts w:cs="Arial"/>
              </w:rPr>
            </w:pPr>
            <w:r>
              <w:rPr>
                <w:rFonts w:cs="Arial"/>
              </w:rPr>
              <w:t>bis 03.10.2023</w:t>
            </w:r>
          </w:p>
        </w:tc>
      </w:tr>
      <w:tr w:rsidR="002637F8" w:rsidRPr="00AE30D8" w14:paraId="06433EF1" w14:textId="77777777" w:rsidTr="002B55CD">
        <w:tc>
          <w:tcPr>
            <w:tcW w:w="7081" w:type="dxa"/>
            <w:tcBorders>
              <w:bottom w:val="dotted" w:sz="4" w:space="0" w:color="auto"/>
            </w:tcBorders>
          </w:tcPr>
          <w:p w14:paraId="34515376" w14:textId="426EF679" w:rsidR="002637F8" w:rsidRPr="00AE30D8" w:rsidRDefault="002637F8" w:rsidP="009A4F5A">
            <w:pPr>
              <w:tabs>
                <w:tab w:val="right" w:pos="9072"/>
              </w:tabs>
              <w:jc w:val="left"/>
              <w:rPr>
                <w:rFonts w:cs="Arial"/>
              </w:rPr>
            </w:pPr>
            <w:r>
              <w:rPr>
                <w:rFonts w:cs="Arial"/>
              </w:rPr>
              <w:t xml:space="preserve">H) </w:t>
            </w:r>
            <w:r w:rsidR="009A4F5A">
              <w:rPr>
                <w:rFonts w:cs="Arial"/>
              </w:rPr>
              <w:t>Abschluss Inbetriebnahme</w:t>
            </w:r>
          </w:p>
        </w:tc>
        <w:tc>
          <w:tcPr>
            <w:tcW w:w="1981" w:type="dxa"/>
            <w:tcBorders>
              <w:bottom w:val="dotted" w:sz="4" w:space="0" w:color="auto"/>
            </w:tcBorders>
          </w:tcPr>
          <w:p w14:paraId="2EFBA059" w14:textId="21F0AB49" w:rsidR="002637F8" w:rsidRPr="00AE30D8" w:rsidRDefault="002637F8" w:rsidP="002637F8">
            <w:pPr>
              <w:jc w:val="right"/>
              <w:rPr>
                <w:rFonts w:cs="Arial"/>
              </w:rPr>
            </w:pPr>
            <w:r>
              <w:rPr>
                <w:rFonts w:cs="Arial"/>
              </w:rPr>
              <w:t>bis 21.11.2023</w:t>
            </w:r>
          </w:p>
        </w:tc>
      </w:tr>
      <w:tr w:rsidR="002637F8" w:rsidRPr="00AE30D8" w14:paraId="39D41DD3" w14:textId="77777777" w:rsidTr="002B55CD">
        <w:tc>
          <w:tcPr>
            <w:tcW w:w="7081" w:type="dxa"/>
            <w:tcBorders>
              <w:top w:val="dotted" w:sz="4" w:space="0" w:color="auto"/>
            </w:tcBorders>
          </w:tcPr>
          <w:p w14:paraId="5CD25766" w14:textId="76ED24BD" w:rsidR="002637F8" w:rsidRPr="00AE30D8" w:rsidRDefault="0018775F" w:rsidP="004E10F9">
            <w:pPr>
              <w:tabs>
                <w:tab w:val="right" w:pos="9072"/>
              </w:tabs>
              <w:jc w:val="left"/>
              <w:rPr>
                <w:rFonts w:cs="Arial"/>
              </w:rPr>
            </w:pPr>
            <w:r>
              <w:rPr>
                <w:rFonts w:cs="Arial"/>
              </w:rPr>
              <w:t xml:space="preserve">I) </w:t>
            </w:r>
            <w:r w:rsidR="002637F8">
              <w:rPr>
                <w:rFonts w:cs="Arial"/>
              </w:rPr>
              <w:t xml:space="preserve">Abschluss </w:t>
            </w:r>
            <w:r w:rsidR="002637F8" w:rsidRPr="00AE30D8">
              <w:rPr>
                <w:rFonts w:cs="Arial"/>
              </w:rPr>
              <w:t>Probebetrieb</w:t>
            </w:r>
            <w:r w:rsidR="002637F8">
              <w:rPr>
                <w:rFonts w:cs="Arial"/>
              </w:rPr>
              <w:t xml:space="preserve"> (geeignete Abflussverhältnisse vorausgesetzt)</w:t>
            </w:r>
            <w:r w:rsidR="004E10F9">
              <w:rPr>
                <w:rFonts w:cs="Arial"/>
              </w:rPr>
              <w:t xml:space="preserve"> und Abnahme </w:t>
            </w:r>
            <w:r w:rsidR="008E5F25">
              <w:rPr>
                <w:rFonts w:cs="Arial"/>
              </w:rPr>
              <w:t xml:space="preserve">des Werks </w:t>
            </w:r>
            <w:r w:rsidR="004E10F9">
              <w:rPr>
                <w:rFonts w:cs="Arial"/>
              </w:rPr>
              <w:t>(PAC)</w:t>
            </w:r>
          </w:p>
        </w:tc>
        <w:tc>
          <w:tcPr>
            <w:tcW w:w="1981" w:type="dxa"/>
            <w:tcBorders>
              <w:top w:val="dotted" w:sz="4" w:space="0" w:color="auto"/>
            </w:tcBorders>
          </w:tcPr>
          <w:p w14:paraId="0C6FD892" w14:textId="2F5018F6" w:rsidR="002637F8" w:rsidRPr="00AE30D8" w:rsidRDefault="002637F8" w:rsidP="002637F8">
            <w:pPr>
              <w:jc w:val="right"/>
              <w:rPr>
                <w:rFonts w:cs="Arial"/>
              </w:rPr>
            </w:pPr>
            <w:r>
              <w:rPr>
                <w:rFonts w:cs="Arial"/>
              </w:rPr>
              <w:t>bis 16.</w:t>
            </w:r>
            <w:r w:rsidR="002B55CD">
              <w:rPr>
                <w:rFonts w:cs="Arial"/>
              </w:rPr>
              <w:t>0</w:t>
            </w:r>
            <w:r>
              <w:rPr>
                <w:rFonts w:cs="Arial"/>
              </w:rPr>
              <w:t>1.2024</w:t>
            </w:r>
          </w:p>
        </w:tc>
      </w:tr>
    </w:tbl>
    <w:p w14:paraId="5628FE88" w14:textId="328779F4" w:rsidR="008D0E2B" w:rsidRDefault="00FC03DA" w:rsidP="004E10F9">
      <w:pPr>
        <w:spacing w:before="240"/>
        <w:ind w:left="567" w:hanging="567"/>
        <w:rPr>
          <w:rFonts w:cs="Arial"/>
          <w:bCs/>
          <w:szCs w:val="32"/>
        </w:rPr>
      </w:pPr>
      <w:r>
        <w:rPr>
          <w:rFonts w:cs="Arial"/>
          <w:bCs/>
          <w:szCs w:val="32"/>
        </w:rPr>
        <w:t>6.1.2</w:t>
      </w:r>
      <w:r>
        <w:rPr>
          <w:rFonts w:cs="Arial"/>
          <w:bCs/>
          <w:szCs w:val="32"/>
        </w:rPr>
        <w:tab/>
      </w:r>
      <w:r w:rsidR="00EB4C1C">
        <w:rPr>
          <w:rFonts w:cs="Arial"/>
          <w:bCs/>
          <w:szCs w:val="32"/>
        </w:rPr>
        <w:t>Eine Terminverlegung/Fristverlängerung gemäss Ziffer 10 der AGB ist vorbehalten. Den Parteien steht es frei, diese Termine nach dem Vertragsabschluss einvernehmlich anzupassen. Terminanpassungen erfolgen schriftlich.</w:t>
      </w:r>
    </w:p>
    <w:p w14:paraId="49230F56" w14:textId="4E862591" w:rsidR="00683A1B" w:rsidRPr="008D0E2B" w:rsidRDefault="00EE6505" w:rsidP="000B628B">
      <w:pPr>
        <w:pStyle w:val="berschrift2"/>
        <w:rPr>
          <w:b/>
        </w:rPr>
      </w:pPr>
      <w:r w:rsidRPr="008D0E2B">
        <w:rPr>
          <w:b/>
        </w:rPr>
        <w:t>Konventionalstrafe für Terminüberschreitungen</w:t>
      </w:r>
    </w:p>
    <w:p w14:paraId="46E8E336" w14:textId="187B5222" w:rsidR="00EE4D3A" w:rsidRPr="008D0E2B" w:rsidRDefault="007A26D4" w:rsidP="00EE4D3A">
      <w:pPr>
        <w:pStyle w:val="berschrift3"/>
      </w:pPr>
      <w:r w:rsidRPr="008D0E2B">
        <w:t>In Abweichung von Ziffer 11</w:t>
      </w:r>
      <w:r w:rsidR="0041204D">
        <w:t>.2</w:t>
      </w:r>
      <w:r w:rsidRPr="008D0E2B">
        <w:t xml:space="preserve"> </w:t>
      </w:r>
      <w:r w:rsidR="00EE4D3A" w:rsidRPr="008D0E2B">
        <w:t xml:space="preserve">der </w:t>
      </w:r>
      <w:r w:rsidRPr="008D0E2B">
        <w:t xml:space="preserve">AGB </w:t>
      </w:r>
      <w:r w:rsidR="004A2A2D" w:rsidRPr="008D0E2B">
        <w:t xml:space="preserve">beträgt </w:t>
      </w:r>
      <w:r w:rsidR="00EE4D3A" w:rsidRPr="008D0E2B">
        <w:t xml:space="preserve">die Konventionalstrafe </w:t>
      </w:r>
      <w:r w:rsidR="00240C72" w:rsidRPr="008D0E2B">
        <w:t>für Ü</w:t>
      </w:r>
      <w:r w:rsidRPr="008D0E2B">
        <w:t xml:space="preserve">berschreitung </w:t>
      </w:r>
      <w:r w:rsidR="00EE4D3A" w:rsidRPr="008D0E2B">
        <w:t xml:space="preserve">der Termine  unter Ziffer </w:t>
      </w:r>
      <w:r w:rsidR="00EE4D3A" w:rsidRPr="008D0E2B">
        <w:fldChar w:fldCharType="begin"/>
      </w:r>
      <w:r w:rsidR="00EE4D3A" w:rsidRPr="008D0E2B">
        <w:instrText xml:space="preserve"> REF _Ref52283924 \r \h  \* MERGEFORMAT </w:instrText>
      </w:r>
      <w:r w:rsidR="00EE4D3A" w:rsidRPr="008D0E2B">
        <w:fldChar w:fldCharType="separate"/>
      </w:r>
      <w:r w:rsidR="00EE4D3A" w:rsidRPr="008D0E2B">
        <w:t>6.1</w:t>
      </w:r>
      <w:r w:rsidR="00EE4D3A" w:rsidRPr="008D0E2B">
        <w:fldChar w:fldCharType="end"/>
      </w:r>
      <w:r w:rsidR="0041204D">
        <w:t xml:space="preserve"> </w:t>
      </w:r>
      <w:r w:rsidR="00EE4D3A" w:rsidRPr="008D0E2B">
        <w:t xml:space="preserve">für </w:t>
      </w:r>
      <w:r w:rsidR="004E10F9">
        <w:t>jede Kalenderwoche resp. jeden Arbeitstag</w:t>
      </w:r>
      <w:r w:rsidR="00EE4D3A" w:rsidRPr="008D0E2B">
        <w:t xml:space="preserve"> der Verzögerung: </w:t>
      </w:r>
    </w:p>
    <w:p w14:paraId="64D204EA" w14:textId="35085B89" w:rsidR="00EE4D3A" w:rsidRPr="008D0E2B" w:rsidRDefault="00EE4D3A" w:rsidP="008D515C">
      <w:pPr>
        <w:pStyle w:val="berschrift5"/>
        <w:numPr>
          <w:ilvl w:val="0"/>
          <w:numId w:val="11"/>
        </w:numPr>
      </w:pPr>
      <w:r w:rsidRPr="008D0E2B">
        <w:t xml:space="preserve">Termine </w:t>
      </w:r>
      <w:r w:rsidR="004E10F9">
        <w:t xml:space="preserve">D bis </w:t>
      </w:r>
      <w:r w:rsidR="00463FB6">
        <w:t>I</w:t>
      </w:r>
      <w:r w:rsidR="005A6CB7" w:rsidRPr="008D0E2B">
        <w:t>:</w:t>
      </w:r>
      <w:r w:rsidR="005A6CB7" w:rsidRPr="008D0E2B">
        <w:tab/>
      </w:r>
      <w:r w:rsidR="002637F8">
        <w:tab/>
      </w:r>
      <w:r w:rsidR="002637F8">
        <w:tab/>
      </w:r>
      <w:r w:rsidR="00352B50" w:rsidRPr="008D0E2B">
        <w:t xml:space="preserve">CHF </w:t>
      </w:r>
      <w:r w:rsidR="00C51D4B">
        <w:t>3</w:t>
      </w:r>
      <w:r w:rsidR="004E10F9">
        <w:t>`000 pro Kalenderwoche</w:t>
      </w:r>
      <w:r w:rsidR="004A2A2D" w:rsidRPr="008D0E2B">
        <w:t xml:space="preserve"> </w:t>
      </w:r>
    </w:p>
    <w:p w14:paraId="76DFB63F" w14:textId="487E684A" w:rsidR="004E25CA" w:rsidRPr="008D515C" w:rsidRDefault="004A2A2D" w:rsidP="008D515C">
      <w:pPr>
        <w:pStyle w:val="berschrift5"/>
        <w:numPr>
          <w:ilvl w:val="0"/>
          <w:numId w:val="11"/>
        </w:numPr>
      </w:pPr>
      <w:r w:rsidRPr="008D515C">
        <w:t>Termin</w:t>
      </w:r>
      <w:r w:rsidR="00842BD9" w:rsidRPr="008D515C">
        <w:t>e</w:t>
      </w:r>
      <w:r w:rsidRPr="008D515C">
        <w:t xml:space="preserve"> </w:t>
      </w:r>
      <w:r w:rsidR="00842BD9" w:rsidRPr="008D515C">
        <w:t>A</w:t>
      </w:r>
      <w:r w:rsidR="00463FB6" w:rsidRPr="008D515C">
        <w:t xml:space="preserve"> und C</w:t>
      </w:r>
      <w:r w:rsidR="005A6CB7" w:rsidRPr="008D515C">
        <w:t>:</w:t>
      </w:r>
      <w:r w:rsidR="005A6CB7" w:rsidRPr="008D515C">
        <w:tab/>
      </w:r>
      <w:r w:rsidR="002637F8" w:rsidRPr="008D515C">
        <w:tab/>
      </w:r>
      <w:r w:rsidR="00463FB6" w:rsidRPr="008D515C">
        <w:tab/>
      </w:r>
      <w:r w:rsidRPr="008D515C">
        <w:t>CHF 2`000</w:t>
      </w:r>
      <w:r w:rsidR="004E10F9" w:rsidRPr="008D515C">
        <w:t xml:space="preserve"> pro Tag</w:t>
      </w:r>
    </w:p>
    <w:p w14:paraId="57019560" w14:textId="40898F2B" w:rsidR="004E25CA" w:rsidRPr="008D0E2B" w:rsidRDefault="00BA24FE" w:rsidP="005A6CB7">
      <w:pPr>
        <w:pStyle w:val="berschrift3"/>
      </w:pPr>
      <w:r w:rsidRPr="008D0E2B">
        <w:t>In Abweichung von Ziffer 11.</w:t>
      </w:r>
      <w:r w:rsidR="0041204D">
        <w:t>2</w:t>
      </w:r>
      <w:r w:rsidRPr="008D0E2B">
        <w:t xml:space="preserve"> der AGB beträgt die totale </w:t>
      </w:r>
      <w:r w:rsidR="004E25CA" w:rsidRPr="008D0E2B">
        <w:t xml:space="preserve">Konventionalstrafe </w:t>
      </w:r>
      <w:r w:rsidRPr="008D0E2B">
        <w:t>maximal 10% der Gesamtvergütung</w:t>
      </w:r>
      <w:r w:rsidR="004E25CA" w:rsidRPr="008D0E2B">
        <w:t xml:space="preserve">. </w:t>
      </w:r>
    </w:p>
    <w:p w14:paraId="447F0FCD" w14:textId="37CC4C16" w:rsidR="001A2D52" w:rsidRPr="008D0E2B" w:rsidRDefault="00EE4D3A" w:rsidP="005A6CB7">
      <w:pPr>
        <w:pStyle w:val="berschrift3"/>
      </w:pPr>
      <w:r w:rsidRPr="008D0E2B">
        <w:t>Es werden keine Verszugszinsen erhoben. Forderungen in Bezug auf Sch</w:t>
      </w:r>
      <w:r w:rsidR="004E25CA" w:rsidRPr="008D0E2B">
        <w:t>ä</w:t>
      </w:r>
      <w:r w:rsidRPr="008D0E2B">
        <w:t>den</w:t>
      </w:r>
      <w:r w:rsidR="004E25CA" w:rsidRPr="008D0E2B">
        <w:t xml:space="preserve">, die bei </w:t>
      </w:r>
      <w:r w:rsidRPr="008D0E2B">
        <w:t>Dritte</w:t>
      </w:r>
      <w:r w:rsidR="004E25CA" w:rsidRPr="008D0E2B">
        <w:t xml:space="preserve">n </w:t>
      </w:r>
      <w:r w:rsidR="005A6CB7" w:rsidRPr="008D0E2B">
        <w:t xml:space="preserve">aufgrund einer Verspätung </w:t>
      </w:r>
      <w:r w:rsidR="004E25CA" w:rsidRPr="008D0E2B">
        <w:t>eintreten,</w:t>
      </w:r>
      <w:r w:rsidRPr="008D0E2B">
        <w:t xml:space="preserve"> bleiben vorbehalten.</w:t>
      </w:r>
    </w:p>
    <w:p w14:paraId="699351DD" w14:textId="060F3478" w:rsidR="00352B50" w:rsidRPr="008D0E2B" w:rsidRDefault="00352B50" w:rsidP="005A6CB7">
      <w:pPr>
        <w:pStyle w:val="berschrift3"/>
      </w:pPr>
      <w:r w:rsidRPr="008D0E2B">
        <w:t xml:space="preserve">Weist der Unternehmer nach, dass ihn kein Verschulden trifft, so gerät er nicht in Verzug und ihm werden </w:t>
      </w:r>
      <w:proofErr w:type="gramStart"/>
      <w:r w:rsidRPr="008D0E2B">
        <w:t>keine Pönalen</w:t>
      </w:r>
      <w:proofErr w:type="gramEnd"/>
      <w:r w:rsidRPr="008D0E2B">
        <w:t xml:space="preserve"> ausgesprochen.</w:t>
      </w:r>
      <w:r w:rsidR="007B4A46" w:rsidRPr="008D0E2B">
        <w:t xml:space="preserve"> </w:t>
      </w:r>
    </w:p>
    <w:p w14:paraId="49230F59" w14:textId="77777777" w:rsidR="00EE6505" w:rsidRDefault="00EE6505" w:rsidP="00250AB0">
      <w:pPr>
        <w:pStyle w:val="berschrift1"/>
        <w:spacing w:before="0"/>
      </w:pPr>
      <w:r>
        <w:t>Ansprechstellen</w:t>
      </w:r>
    </w:p>
    <w:p w14:paraId="49230F5A" w14:textId="77777777" w:rsidR="00EE6505" w:rsidRPr="00E519BC" w:rsidRDefault="005B2AE4" w:rsidP="00CF6A1E">
      <w:pPr>
        <w:tabs>
          <w:tab w:val="left" w:pos="3969"/>
        </w:tabs>
        <w:ind w:left="567"/>
        <w:rPr>
          <w:b/>
        </w:rPr>
      </w:pPr>
      <w:r w:rsidRPr="00E519BC">
        <w:rPr>
          <w:b/>
        </w:rPr>
        <w:t>IWB</w:t>
      </w:r>
      <w:r w:rsidR="00CF6A1E" w:rsidRPr="00E519BC">
        <w:rPr>
          <w:rStyle w:val="Blindtextblau"/>
        </w:rPr>
        <w:t xml:space="preserve"> (Bitte Name und Adresse ausfüllen)</w:t>
      </w:r>
    </w:p>
    <w:p w14:paraId="49230F5B" w14:textId="1EE90CA8" w:rsidR="00EE6505" w:rsidRPr="00E519BC" w:rsidRDefault="004E6790" w:rsidP="00EE6505">
      <w:pPr>
        <w:tabs>
          <w:tab w:val="left" w:pos="3969"/>
        </w:tabs>
        <w:ind w:left="567"/>
        <w:rPr>
          <w:rFonts w:cs="Arial"/>
          <w:bCs/>
          <w:szCs w:val="32"/>
        </w:rPr>
      </w:pPr>
      <w:r w:rsidRPr="00E519BC">
        <w:rPr>
          <w:rFonts w:cs="Arial"/>
          <w:bCs/>
          <w:szCs w:val="32"/>
        </w:rPr>
        <w:t>Patrick Gasser</w:t>
      </w:r>
    </w:p>
    <w:p w14:paraId="70C95576" w14:textId="77777777" w:rsidR="004E6790" w:rsidRPr="00E519BC" w:rsidRDefault="004E6790" w:rsidP="00EE6505">
      <w:pPr>
        <w:tabs>
          <w:tab w:val="left" w:pos="3969"/>
        </w:tabs>
        <w:ind w:left="567"/>
        <w:rPr>
          <w:rFonts w:cs="Arial"/>
          <w:bCs/>
          <w:szCs w:val="32"/>
        </w:rPr>
      </w:pPr>
      <w:r w:rsidRPr="00E519BC">
        <w:rPr>
          <w:rFonts w:cs="Arial"/>
          <w:bCs/>
          <w:szCs w:val="32"/>
        </w:rPr>
        <w:t>Margarethenstrasse 40</w:t>
      </w:r>
    </w:p>
    <w:p w14:paraId="6D973E9A" w14:textId="36A2A703" w:rsidR="004E6790" w:rsidRPr="00E519BC" w:rsidRDefault="004E6790" w:rsidP="00EE6505">
      <w:pPr>
        <w:tabs>
          <w:tab w:val="left" w:pos="3969"/>
        </w:tabs>
        <w:ind w:left="567"/>
        <w:rPr>
          <w:rFonts w:cs="Arial"/>
          <w:bCs/>
          <w:szCs w:val="32"/>
        </w:rPr>
      </w:pPr>
      <w:r w:rsidRPr="00E519BC">
        <w:rPr>
          <w:rFonts w:cs="Arial"/>
          <w:bCs/>
          <w:szCs w:val="32"/>
        </w:rPr>
        <w:lastRenderedPageBreak/>
        <w:t>CH-4002 Basel</w:t>
      </w:r>
    </w:p>
    <w:p w14:paraId="49230F5C" w14:textId="77777777" w:rsidR="00EE6505" w:rsidRPr="00E519BC" w:rsidRDefault="00EE6505" w:rsidP="00EE6505">
      <w:pPr>
        <w:tabs>
          <w:tab w:val="left" w:pos="3969"/>
        </w:tabs>
        <w:ind w:left="567"/>
        <w:rPr>
          <w:rFonts w:cs="Arial"/>
          <w:bCs/>
          <w:szCs w:val="32"/>
        </w:rPr>
      </w:pPr>
    </w:p>
    <w:p w14:paraId="49230F5D" w14:textId="77777777" w:rsidR="00EE6505" w:rsidRPr="00E519BC" w:rsidRDefault="00EE6505" w:rsidP="001956ED">
      <w:pPr>
        <w:tabs>
          <w:tab w:val="left" w:pos="4111"/>
          <w:tab w:val="left" w:pos="7371"/>
        </w:tabs>
        <w:ind w:left="567"/>
        <w:rPr>
          <w:rFonts w:cs="Arial"/>
          <w:bCs/>
          <w:szCs w:val="32"/>
        </w:rPr>
      </w:pPr>
      <w:r w:rsidRPr="00E519BC">
        <w:rPr>
          <w:rFonts w:cs="Arial"/>
          <w:bCs/>
          <w:szCs w:val="32"/>
        </w:rPr>
        <w:t>E-Mail:</w:t>
      </w:r>
      <w:r w:rsidRPr="00E519BC">
        <w:rPr>
          <w:rFonts w:cs="Arial"/>
          <w:bCs/>
          <w:szCs w:val="32"/>
        </w:rPr>
        <w:tab/>
        <w:t>Fax:</w:t>
      </w:r>
      <w:r w:rsidRPr="00E519BC">
        <w:rPr>
          <w:rFonts w:cs="Arial"/>
          <w:bCs/>
          <w:szCs w:val="32"/>
        </w:rPr>
        <w:tab/>
        <w:t>Telefon:</w:t>
      </w:r>
    </w:p>
    <w:tbl>
      <w:tblPr>
        <w:tblStyle w:val="Tabellenraster"/>
        <w:tblW w:w="9997"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3261"/>
        <w:gridCol w:w="3084"/>
      </w:tblGrid>
      <w:tr w:rsidR="000663DC" w:rsidRPr="00EB0F49" w14:paraId="49230F61" w14:textId="77777777" w:rsidTr="001956ED">
        <w:tc>
          <w:tcPr>
            <w:tcW w:w="3652" w:type="dxa"/>
          </w:tcPr>
          <w:p w14:paraId="49230F5E" w14:textId="2F203EF6" w:rsidR="000663DC" w:rsidRPr="00E519BC" w:rsidRDefault="00340F2B" w:rsidP="004E6790">
            <w:pPr>
              <w:tabs>
                <w:tab w:val="right" w:pos="3402"/>
                <w:tab w:val="left" w:pos="3969"/>
                <w:tab w:val="right" w:pos="6663"/>
                <w:tab w:val="left" w:pos="7230"/>
              </w:tabs>
              <w:rPr>
                <w:rFonts w:cs="Arial"/>
                <w:bCs/>
                <w:szCs w:val="32"/>
              </w:rPr>
            </w:pPr>
            <w:sdt>
              <w:sdtPr>
                <w:rPr>
                  <w:rFonts w:cs="Arial"/>
                  <w:bCs/>
                  <w:szCs w:val="32"/>
                </w:rPr>
                <w:id w:val="-1297833570"/>
                <w:text/>
              </w:sdtPr>
              <w:sdtEndPr/>
              <w:sdtContent>
                <w:r w:rsidR="004E6790" w:rsidRPr="00E519BC">
                  <w:rPr>
                    <w:rFonts w:cs="Arial"/>
                    <w:bCs/>
                    <w:szCs w:val="32"/>
                  </w:rPr>
                  <w:t>Patrick.Gasser@iwb.ch</w:t>
                </w:r>
              </w:sdtContent>
            </w:sdt>
          </w:p>
        </w:tc>
        <w:tc>
          <w:tcPr>
            <w:tcW w:w="3261" w:type="dxa"/>
          </w:tcPr>
          <w:p w14:paraId="49230F5F" w14:textId="0705DABF" w:rsidR="000663DC" w:rsidRPr="00E519BC" w:rsidRDefault="00340F2B" w:rsidP="000B434D">
            <w:pPr>
              <w:tabs>
                <w:tab w:val="right" w:pos="3402"/>
                <w:tab w:val="left" w:pos="3969"/>
                <w:tab w:val="right" w:pos="6663"/>
                <w:tab w:val="left" w:pos="7230"/>
              </w:tabs>
              <w:ind w:left="-108"/>
              <w:rPr>
                <w:rFonts w:cs="Arial"/>
                <w:bCs/>
                <w:szCs w:val="32"/>
              </w:rPr>
            </w:pPr>
            <w:sdt>
              <w:sdtPr>
                <w:rPr>
                  <w:rFonts w:cs="Arial"/>
                  <w:bCs/>
                  <w:szCs w:val="32"/>
                </w:rPr>
                <w:id w:val="-1905600560"/>
                <w:text/>
              </w:sdtPr>
              <w:sdtEndPr/>
              <w:sdtContent>
                <w:r w:rsidR="000B434D" w:rsidRPr="00E519BC">
                  <w:rPr>
                    <w:rFonts w:cs="Arial"/>
                    <w:bCs/>
                    <w:szCs w:val="32"/>
                  </w:rPr>
                  <w:t>-</w:t>
                </w:r>
              </w:sdtContent>
            </w:sdt>
          </w:p>
        </w:tc>
        <w:tc>
          <w:tcPr>
            <w:tcW w:w="3084" w:type="dxa"/>
          </w:tcPr>
          <w:p w14:paraId="49230F60" w14:textId="3C1382B2" w:rsidR="000663DC" w:rsidRPr="00E519BC" w:rsidRDefault="00340F2B" w:rsidP="004E6790">
            <w:pPr>
              <w:tabs>
                <w:tab w:val="right" w:pos="3402"/>
                <w:tab w:val="left" w:pos="3969"/>
                <w:tab w:val="right" w:pos="6663"/>
                <w:tab w:val="left" w:pos="7230"/>
              </w:tabs>
              <w:ind w:left="33"/>
              <w:rPr>
                <w:rFonts w:cs="Arial"/>
                <w:bCs/>
                <w:szCs w:val="32"/>
              </w:rPr>
            </w:pPr>
            <w:sdt>
              <w:sdtPr>
                <w:rPr>
                  <w:rFonts w:cs="Arial"/>
                  <w:bCs/>
                  <w:szCs w:val="32"/>
                </w:rPr>
                <w:id w:val="-98107464"/>
                <w:text/>
              </w:sdtPr>
              <w:sdtEndPr/>
              <w:sdtContent>
                <w:r w:rsidR="004E6790" w:rsidRPr="00E519BC">
                  <w:rPr>
                    <w:rFonts w:cs="Arial"/>
                    <w:bCs/>
                    <w:szCs w:val="32"/>
                  </w:rPr>
                  <w:t>+41612755527</w:t>
                </w:r>
              </w:sdtContent>
            </w:sdt>
          </w:p>
        </w:tc>
      </w:tr>
    </w:tbl>
    <w:p w14:paraId="49230F62" w14:textId="77777777" w:rsidR="00EE6505" w:rsidRPr="00EB0F49" w:rsidRDefault="00EE6505" w:rsidP="00F65CFF">
      <w:pPr>
        <w:tabs>
          <w:tab w:val="left" w:pos="3969"/>
          <w:tab w:val="left" w:pos="7230"/>
        </w:tabs>
        <w:ind w:left="567"/>
        <w:rPr>
          <w:rFonts w:cs="Arial"/>
          <w:bCs/>
          <w:szCs w:val="32"/>
          <w:highlight w:val="yellow"/>
        </w:rPr>
      </w:pPr>
    </w:p>
    <w:p w14:paraId="49230F63" w14:textId="77777777" w:rsidR="00EE6505" w:rsidRPr="003567E3" w:rsidRDefault="00EE6505" w:rsidP="00EE6505">
      <w:pPr>
        <w:tabs>
          <w:tab w:val="left" w:pos="3969"/>
          <w:tab w:val="left" w:pos="7230"/>
        </w:tabs>
        <w:ind w:left="567"/>
        <w:rPr>
          <w:rFonts w:cs="Arial"/>
          <w:b/>
          <w:bCs/>
          <w:szCs w:val="32"/>
        </w:rPr>
      </w:pPr>
      <w:r w:rsidRPr="003567E3">
        <w:rPr>
          <w:rFonts w:cs="Arial"/>
          <w:b/>
          <w:bCs/>
          <w:szCs w:val="32"/>
        </w:rPr>
        <w:t>Bauleitung</w:t>
      </w:r>
      <w:r w:rsidR="00CF6A1E" w:rsidRPr="003567E3">
        <w:rPr>
          <w:rStyle w:val="Blindtextblau"/>
        </w:rPr>
        <w:t xml:space="preserve"> (Bitte Name und Adresse ausfüllen)</w:t>
      </w:r>
    </w:p>
    <w:p w14:paraId="6CF19DFD" w14:textId="6970E846" w:rsidR="008D0E2B" w:rsidRDefault="008D0E2B" w:rsidP="00EE6505">
      <w:pPr>
        <w:tabs>
          <w:tab w:val="left" w:pos="3969"/>
        </w:tabs>
        <w:ind w:left="567"/>
        <w:rPr>
          <w:rFonts w:cs="Arial"/>
          <w:bCs/>
          <w:szCs w:val="32"/>
        </w:rPr>
      </w:pPr>
      <w:proofErr w:type="spellStart"/>
      <w:r>
        <w:rPr>
          <w:rFonts w:cs="Arial"/>
          <w:bCs/>
          <w:szCs w:val="32"/>
        </w:rPr>
        <w:t>Holinger</w:t>
      </w:r>
      <w:proofErr w:type="spellEnd"/>
      <w:r>
        <w:rPr>
          <w:rFonts w:cs="Arial"/>
          <w:bCs/>
          <w:szCs w:val="32"/>
        </w:rPr>
        <w:t xml:space="preserve"> AG</w:t>
      </w:r>
    </w:p>
    <w:p w14:paraId="49230F64" w14:textId="2660DC56" w:rsidR="00EE6505" w:rsidRPr="003567E3" w:rsidRDefault="004E6790" w:rsidP="00EE6505">
      <w:pPr>
        <w:tabs>
          <w:tab w:val="left" w:pos="3969"/>
        </w:tabs>
        <w:ind w:left="567"/>
        <w:rPr>
          <w:rFonts w:cs="Arial"/>
          <w:bCs/>
          <w:szCs w:val="32"/>
        </w:rPr>
      </w:pPr>
      <w:r w:rsidRPr="003567E3">
        <w:rPr>
          <w:rFonts w:cs="Arial"/>
          <w:bCs/>
          <w:szCs w:val="32"/>
        </w:rPr>
        <w:t>Joachim Meili</w:t>
      </w:r>
    </w:p>
    <w:p w14:paraId="4CAE119F" w14:textId="79FFAC17" w:rsidR="004E6790" w:rsidRPr="003567E3" w:rsidRDefault="004E6790" w:rsidP="00EE6505">
      <w:pPr>
        <w:tabs>
          <w:tab w:val="left" w:pos="3969"/>
        </w:tabs>
        <w:ind w:left="567"/>
        <w:rPr>
          <w:rFonts w:cs="Arial"/>
          <w:bCs/>
          <w:szCs w:val="32"/>
        </w:rPr>
      </w:pPr>
      <w:r w:rsidRPr="003567E3">
        <w:rPr>
          <w:rFonts w:cs="Arial"/>
          <w:bCs/>
          <w:szCs w:val="32"/>
        </w:rPr>
        <w:t>Malzgasse 20</w:t>
      </w:r>
    </w:p>
    <w:p w14:paraId="6079D5D5" w14:textId="09FAC7D7" w:rsidR="004E6790" w:rsidRPr="003567E3" w:rsidRDefault="004E6790" w:rsidP="00EE6505">
      <w:pPr>
        <w:tabs>
          <w:tab w:val="left" w:pos="3969"/>
        </w:tabs>
        <w:ind w:left="567"/>
        <w:rPr>
          <w:rFonts w:cs="Arial"/>
          <w:bCs/>
          <w:szCs w:val="32"/>
        </w:rPr>
      </w:pPr>
      <w:r w:rsidRPr="003567E3">
        <w:rPr>
          <w:rFonts w:cs="Arial"/>
          <w:bCs/>
          <w:szCs w:val="32"/>
        </w:rPr>
        <w:t>CH-4052 Basel</w:t>
      </w:r>
    </w:p>
    <w:p w14:paraId="5F2549E8" w14:textId="77777777" w:rsidR="004E6790" w:rsidRPr="003567E3" w:rsidRDefault="004E6790" w:rsidP="00EE6505">
      <w:pPr>
        <w:tabs>
          <w:tab w:val="left" w:pos="3969"/>
        </w:tabs>
        <w:ind w:left="567"/>
        <w:rPr>
          <w:rFonts w:cs="Arial"/>
          <w:bCs/>
          <w:szCs w:val="32"/>
        </w:rPr>
      </w:pPr>
    </w:p>
    <w:p w14:paraId="49230F65" w14:textId="77777777" w:rsidR="00EE6505" w:rsidRPr="003567E3" w:rsidRDefault="00EE6505" w:rsidP="00EE6505">
      <w:pPr>
        <w:tabs>
          <w:tab w:val="left" w:pos="3969"/>
        </w:tabs>
        <w:ind w:left="567"/>
        <w:rPr>
          <w:rFonts w:cs="Arial"/>
          <w:bCs/>
          <w:szCs w:val="32"/>
        </w:rPr>
      </w:pPr>
    </w:p>
    <w:p w14:paraId="49230F66" w14:textId="77777777" w:rsidR="000663DC" w:rsidRPr="003567E3" w:rsidRDefault="000663DC" w:rsidP="001956ED">
      <w:pPr>
        <w:tabs>
          <w:tab w:val="left" w:pos="4111"/>
          <w:tab w:val="left" w:pos="7371"/>
        </w:tabs>
        <w:ind w:left="567"/>
        <w:rPr>
          <w:rFonts w:cs="Arial"/>
          <w:bCs/>
          <w:szCs w:val="32"/>
        </w:rPr>
      </w:pPr>
      <w:r w:rsidRPr="003567E3">
        <w:rPr>
          <w:rFonts w:cs="Arial"/>
          <w:bCs/>
          <w:szCs w:val="32"/>
        </w:rPr>
        <w:t>E-Mail:</w:t>
      </w:r>
      <w:r w:rsidRPr="003567E3">
        <w:rPr>
          <w:rFonts w:cs="Arial"/>
          <w:bCs/>
          <w:szCs w:val="32"/>
        </w:rPr>
        <w:tab/>
        <w:t>Fax:</w:t>
      </w:r>
      <w:r w:rsidRPr="003567E3">
        <w:rPr>
          <w:rFonts w:cs="Arial"/>
          <w:bCs/>
          <w:szCs w:val="32"/>
        </w:rPr>
        <w:tab/>
        <w:t>Telefon:</w:t>
      </w:r>
    </w:p>
    <w:tbl>
      <w:tblPr>
        <w:tblStyle w:val="Tabellenraster"/>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9"/>
        <w:gridCol w:w="3138"/>
        <w:gridCol w:w="3022"/>
      </w:tblGrid>
      <w:tr w:rsidR="000B434D" w14:paraId="49230F6A" w14:textId="77777777" w:rsidTr="00DA1EDB">
        <w:tc>
          <w:tcPr>
            <w:tcW w:w="3510" w:type="dxa"/>
          </w:tcPr>
          <w:p w14:paraId="49230F67" w14:textId="6E2D8E9E" w:rsidR="000663DC" w:rsidRPr="003567E3" w:rsidRDefault="00340F2B" w:rsidP="000B434D">
            <w:pPr>
              <w:tabs>
                <w:tab w:val="right" w:pos="3402"/>
                <w:tab w:val="left" w:pos="3969"/>
                <w:tab w:val="right" w:pos="6663"/>
                <w:tab w:val="left" w:pos="7230"/>
              </w:tabs>
              <w:rPr>
                <w:rFonts w:cs="Arial"/>
                <w:bCs/>
                <w:szCs w:val="32"/>
              </w:rPr>
            </w:pPr>
            <w:sdt>
              <w:sdtPr>
                <w:rPr>
                  <w:rFonts w:cs="Arial"/>
                  <w:bCs/>
                  <w:szCs w:val="32"/>
                </w:rPr>
                <w:id w:val="8958295"/>
                <w:text/>
              </w:sdtPr>
              <w:sdtEndPr/>
              <w:sdtContent>
                <w:r w:rsidR="000B434D" w:rsidRPr="003567E3">
                  <w:rPr>
                    <w:rFonts w:cs="Arial"/>
                    <w:bCs/>
                    <w:szCs w:val="32"/>
                  </w:rPr>
                  <w:t>Joachim.Meili@holinger.com</w:t>
                </w:r>
              </w:sdtContent>
            </w:sdt>
          </w:p>
        </w:tc>
        <w:tc>
          <w:tcPr>
            <w:tcW w:w="3261" w:type="dxa"/>
          </w:tcPr>
          <w:p w14:paraId="49230F68" w14:textId="4264844E" w:rsidR="000663DC" w:rsidRPr="003567E3" w:rsidRDefault="00340F2B" w:rsidP="000B434D">
            <w:pPr>
              <w:tabs>
                <w:tab w:val="right" w:pos="3402"/>
                <w:tab w:val="left" w:pos="3969"/>
                <w:tab w:val="right" w:pos="6663"/>
                <w:tab w:val="left" w:pos="7230"/>
              </w:tabs>
              <w:ind w:left="34"/>
              <w:rPr>
                <w:rFonts w:cs="Arial"/>
                <w:bCs/>
                <w:szCs w:val="32"/>
              </w:rPr>
            </w:pPr>
            <w:sdt>
              <w:sdtPr>
                <w:rPr>
                  <w:rFonts w:cs="Arial"/>
                  <w:bCs/>
                  <w:szCs w:val="32"/>
                </w:rPr>
                <w:id w:val="-904061211"/>
                <w:text/>
              </w:sdtPr>
              <w:sdtEndPr/>
              <w:sdtContent>
                <w:r w:rsidR="000B434D" w:rsidRPr="003567E3">
                  <w:rPr>
                    <w:rFonts w:cs="Arial"/>
                    <w:bCs/>
                    <w:szCs w:val="32"/>
                  </w:rPr>
                  <w:t>-</w:t>
                </w:r>
              </w:sdtContent>
            </w:sdt>
          </w:p>
        </w:tc>
        <w:tc>
          <w:tcPr>
            <w:tcW w:w="3084" w:type="dxa"/>
          </w:tcPr>
          <w:p w14:paraId="49230F69" w14:textId="3B5D0A6B" w:rsidR="000663DC" w:rsidRDefault="00340F2B" w:rsidP="000B434D">
            <w:pPr>
              <w:tabs>
                <w:tab w:val="right" w:pos="3402"/>
                <w:tab w:val="left" w:pos="3969"/>
                <w:tab w:val="right" w:pos="6663"/>
                <w:tab w:val="left" w:pos="7230"/>
              </w:tabs>
              <w:ind w:left="33"/>
              <w:rPr>
                <w:rFonts w:cs="Arial"/>
                <w:bCs/>
                <w:szCs w:val="32"/>
              </w:rPr>
            </w:pPr>
            <w:sdt>
              <w:sdtPr>
                <w:rPr>
                  <w:rFonts w:cs="Arial"/>
                  <w:bCs/>
                  <w:szCs w:val="32"/>
                </w:rPr>
                <w:id w:val="-2068406863"/>
                <w:text/>
              </w:sdtPr>
              <w:sdtEndPr/>
              <w:sdtContent>
                <w:r w:rsidR="000B434D" w:rsidRPr="003567E3">
                  <w:rPr>
                    <w:rFonts w:cs="Arial"/>
                    <w:bCs/>
                    <w:szCs w:val="32"/>
                  </w:rPr>
                  <w:t>+41612067709</w:t>
                </w:r>
              </w:sdtContent>
            </w:sdt>
          </w:p>
        </w:tc>
      </w:tr>
    </w:tbl>
    <w:p w14:paraId="49230F6B" w14:textId="77777777" w:rsidR="00EE6505" w:rsidRDefault="00EE6505" w:rsidP="00EE6505">
      <w:pPr>
        <w:tabs>
          <w:tab w:val="left" w:pos="3969"/>
          <w:tab w:val="left" w:pos="7230"/>
        </w:tabs>
        <w:ind w:left="567"/>
        <w:rPr>
          <w:rFonts w:cs="Arial"/>
          <w:bCs/>
          <w:szCs w:val="32"/>
        </w:rPr>
      </w:pPr>
    </w:p>
    <w:p w14:paraId="49230F6C" w14:textId="77777777" w:rsidR="00EE6505" w:rsidRDefault="00EE6505" w:rsidP="00EE6505">
      <w:pPr>
        <w:tabs>
          <w:tab w:val="left" w:pos="3969"/>
          <w:tab w:val="left" w:pos="7230"/>
        </w:tabs>
        <w:ind w:left="567"/>
        <w:rPr>
          <w:b/>
        </w:rPr>
      </w:pPr>
      <w:r>
        <w:rPr>
          <w:b/>
        </w:rPr>
        <w:t>Schlüsselperson des Unternehmers</w:t>
      </w:r>
      <w:r w:rsidR="00CF6A1E" w:rsidRPr="00CF6A1E">
        <w:rPr>
          <w:rStyle w:val="Blindtextblau"/>
        </w:rPr>
        <w:t xml:space="preserve"> </w:t>
      </w:r>
      <w:r w:rsidR="00CF6A1E">
        <w:rPr>
          <w:rStyle w:val="Blindtextblau"/>
        </w:rPr>
        <w:t>(Bitte Namen und Adresse ausfüllen)</w:t>
      </w:r>
    </w:p>
    <w:p w14:paraId="49230F6D" w14:textId="77777777" w:rsidR="00EE6505" w:rsidRDefault="00340F2B" w:rsidP="00EE6505">
      <w:pPr>
        <w:tabs>
          <w:tab w:val="left" w:pos="3969"/>
        </w:tabs>
        <w:ind w:left="567"/>
        <w:rPr>
          <w:rFonts w:cs="Arial"/>
          <w:bCs/>
          <w:szCs w:val="32"/>
        </w:rPr>
      </w:pPr>
      <w:sdt>
        <w:sdtPr>
          <w:rPr>
            <w:rFonts w:cs="Arial"/>
            <w:bCs/>
            <w:szCs w:val="32"/>
          </w:rPr>
          <w:id w:val="1283614794"/>
          <w:showingPlcHdr/>
          <w:text w:multiLine="1"/>
        </w:sdtPr>
        <w:sdtEndPr/>
        <w:sdtContent>
          <w:r w:rsidR="001956ED">
            <w:rPr>
              <w:rStyle w:val="Platzhaltertext"/>
            </w:rPr>
            <w:t>[…]</w:t>
          </w:r>
        </w:sdtContent>
      </w:sdt>
    </w:p>
    <w:p w14:paraId="49230F6E" w14:textId="77777777" w:rsidR="00EE6505" w:rsidRDefault="00EE6505" w:rsidP="00EE6505">
      <w:pPr>
        <w:tabs>
          <w:tab w:val="left" w:pos="3969"/>
        </w:tabs>
        <w:ind w:left="567"/>
        <w:rPr>
          <w:rFonts w:cs="Arial"/>
          <w:bCs/>
          <w:szCs w:val="32"/>
        </w:rPr>
      </w:pPr>
    </w:p>
    <w:p w14:paraId="49230F6F" w14:textId="77777777" w:rsidR="00F65CFF" w:rsidRDefault="00F65CFF" w:rsidP="001956ED">
      <w:pPr>
        <w:tabs>
          <w:tab w:val="left" w:pos="4111"/>
          <w:tab w:val="left" w:pos="7371"/>
        </w:tabs>
        <w:ind w:left="567"/>
        <w:rPr>
          <w:rFonts w:cs="Arial"/>
          <w:bCs/>
          <w:szCs w:val="32"/>
        </w:rPr>
      </w:pPr>
      <w:r>
        <w:rPr>
          <w:rFonts w:cs="Arial"/>
          <w:bCs/>
          <w:szCs w:val="32"/>
        </w:rPr>
        <w:t>E-Mail:</w:t>
      </w:r>
      <w:r>
        <w:rPr>
          <w:rFonts w:cs="Arial"/>
          <w:bCs/>
          <w:szCs w:val="32"/>
        </w:rPr>
        <w:tab/>
        <w:t>Fax:</w:t>
      </w:r>
      <w:r>
        <w:rPr>
          <w:rFonts w:cs="Arial"/>
          <w:bCs/>
          <w:szCs w:val="32"/>
        </w:rPr>
        <w:tab/>
        <w:t>Telefon:</w:t>
      </w:r>
    </w:p>
    <w:tbl>
      <w:tblPr>
        <w:tblStyle w:val="Tabellenraster"/>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1"/>
        <w:gridCol w:w="3190"/>
        <w:gridCol w:w="3018"/>
      </w:tblGrid>
      <w:tr w:rsidR="00F65CFF" w14:paraId="49230F73" w14:textId="77777777" w:rsidTr="00DA1EDB">
        <w:tc>
          <w:tcPr>
            <w:tcW w:w="3510" w:type="dxa"/>
          </w:tcPr>
          <w:p w14:paraId="49230F70" w14:textId="77777777" w:rsidR="00F65CFF" w:rsidRDefault="00340F2B" w:rsidP="001956ED">
            <w:pPr>
              <w:tabs>
                <w:tab w:val="right" w:pos="3402"/>
                <w:tab w:val="left" w:pos="3969"/>
                <w:tab w:val="right" w:pos="6663"/>
                <w:tab w:val="left" w:pos="7230"/>
              </w:tabs>
              <w:rPr>
                <w:rFonts w:cs="Arial"/>
                <w:bCs/>
                <w:szCs w:val="32"/>
              </w:rPr>
            </w:pPr>
            <w:sdt>
              <w:sdtPr>
                <w:rPr>
                  <w:rFonts w:cs="Arial"/>
                  <w:bCs/>
                  <w:szCs w:val="32"/>
                </w:rPr>
                <w:id w:val="-1223981200"/>
                <w:showingPlcHdr/>
                <w:text/>
              </w:sdtPr>
              <w:sdtEndPr/>
              <w:sdtContent>
                <w:r w:rsidR="001956ED">
                  <w:rPr>
                    <w:rStyle w:val="Platzhaltertext"/>
                  </w:rPr>
                  <w:t>[…]</w:t>
                </w:r>
              </w:sdtContent>
            </w:sdt>
          </w:p>
        </w:tc>
        <w:tc>
          <w:tcPr>
            <w:tcW w:w="3261" w:type="dxa"/>
          </w:tcPr>
          <w:p w14:paraId="49230F71" w14:textId="77777777" w:rsidR="00F65CFF" w:rsidRDefault="00340F2B" w:rsidP="001956ED">
            <w:pPr>
              <w:tabs>
                <w:tab w:val="right" w:pos="3402"/>
                <w:tab w:val="left" w:pos="3969"/>
                <w:tab w:val="right" w:pos="6663"/>
                <w:tab w:val="left" w:pos="7230"/>
              </w:tabs>
              <w:ind w:left="34"/>
              <w:rPr>
                <w:rFonts w:cs="Arial"/>
                <w:bCs/>
                <w:szCs w:val="32"/>
              </w:rPr>
            </w:pPr>
            <w:sdt>
              <w:sdtPr>
                <w:rPr>
                  <w:rFonts w:cs="Arial"/>
                  <w:bCs/>
                  <w:szCs w:val="32"/>
                </w:rPr>
                <w:id w:val="1086571631"/>
                <w:showingPlcHdr/>
                <w:text/>
              </w:sdtPr>
              <w:sdtEndPr/>
              <w:sdtContent>
                <w:r w:rsidR="001956ED">
                  <w:rPr>
                    <w:rStyle w:val="Platzhaltertext"/>
                  </w:rPr>
                  <w:t>[…]</w:t>
                </w:r>
              </w:sdtContent>
            </w:sdt>
          </w:p>
        </w:tc>
        <w:tc>
          <w:tcPr>
            <w:tcW w:w="3084" w:type="dxa"/>
          </w:tcPr>
          <w:p w14:paraId="49230F72" w14:textId="77777777" w:rsidR="00F65CFF" w:rsidRDefault="00340F2B" w:rsidP="00DA1EDB">
            <w:pPr>
              <w:tabs>
                <w:tab w:val="right" w:pos="3402"/>
                <w:tab w:val="left" w:pos="3969"/>
                <w:tab w:val="right" w:pos="6663"/>
                <w:tab w:val="left" w:pos="7230"/>
              </w:tabs>
              <w:ind w:left="33"/>
              <w:rPr>
                <w:rFonts w:cs="Arial"/>
                <w:bCs/>
                <w:szCs w:val="32"/>
              </w:rPr>
            </w:pPr>
            <w:sdt>
              <w:sdtPr>
                <w:rPr>
                  <w:rFonts w:cs="Arial"/>
                  <w:bCs/>
                  <w:szCs w:val="32"/>
                </w:rPr>
                <w:id w:val="1223103031"/>
                <w:showingPlcHdr/>
                <w:text/>
              </w:sdtPr>
              <w:sdtEndPr/>
              <w:sdtContent>
                <w:r w:rsidR="00F65CFF">
                  <w:rPr>
                    <w:rStyle w:val="Platzhaltertext"/>
                  </w:rPr>
                  <w:t>[…]</w:t>
                </w:r>
              </w:sdtContent>
            </w:sdt>
          </w:p>
        </w:tc>
      </w:tr>
    </w:tbl>
    <w:p w14:paraId="49230F74" w14:textId="77777777" w:rsidR="00EE6505" w:rsidRDefault="00EE6505" w:rsidP="00F65CFF">
      <w:pPr>
        <w:tabs>
          <w:tab w:val="right" w:pos="3402"/>
          <w:tab w:val="left" w:pos="3969"/>
          <w:tab w:val="right" w:pos="6663"/>
          <w:tab w:val="left" w:pos="7230"/>
        </w:tabs>
        <w:rPr>
          <w:rFonts w:cs="Arial"/>
          <w:bCs/>
          <w:szCs w:val="32"/>
        </w:rPr>
      </w:pPr>
    </w:p>
    <w:p w14:paraId="49230F75" w14:textId="77777777" w:rsidR="00EE6505" w:rsidRDefault="00EE6505" w:rsidP="00EE6505">
      <w:pPr>
        <w:tabs>
          <w:tab w:val="left" w:pos="3969"/>
          <w:tab w:val="left" w:pos="7230"/>
        </w:tabs>
        <w:ind w:left="567"/>
        <w:rPr>
          <w:rFonts w:cs="Arial"/>
          <w:bCs/>
          <w:szCs w:val="32"/>
        </w:rPr>
      </w:pPr>
    </w:p>
    <w:p w14:paraId="49230F76" w14:textId="77777777" w:rsidR="00EE6505" w:rsidRPr="00815D61" w:rsidRDefault="005B2AE4" w:rsidP="00EE6505">
      <w:pPr>
        <w:ind w:left="567"/>
      </w:pPr>
      <w:r>
        <w:t>IWB</w:t>
      </w:r>
      <w:r w:rsidR="00EE6505">
        <w:t xml:space="preserve"> hat das Recht, die Auswechslung einer Schlüsselperson des Unternehmers zu verlangen, falls sich diese aus Sicht </w:t>
      </w:r>
      <w:r w:rsidR="004B6B4F">
        <w:t xml:space="preserve">von </w:t>
      </w:r>
      <w:r>
        <w:t>IWB</w:t>
      </w:r>
      <w:r w:rsidR="00EE6505">
        <w:t xml:space="preserve"> als für die Aufgabe ungeeignet erweisen sollte.</w:t>
      </w:r>
    </w:p>
    <w:p w14:paraId="49230F77" w14:textId="77777777" w:rsidR="00EE6505" w:rsidRDefault="00EE6505" w:rsidP="00EE6505">
      <w:pPr>
        <w:ind w:left="567"/>
      </w:pPr>
    </w:p>
    <w:p w14:paraId="49230F78" w14:textId="77777777" w:rsidR="00EE6505" w:rsidRDefault="005B1F5B" w:rsidP="00375EF6">
      <w:pPr>
        <w:spacing w:after="240"/>
        <w:ind w:left="567"/>
      </w:pPr>
      <w:r>
        <w:t>Ä</w:t>
      </w:r>
      <w:r w:rsidR="00EE6505">
        <w:t xml:space="preserve">ndern </w:t>
      </w:r>
      <w:r>
        <w:t xml:space="preserve">die Kontaktangaben </w:t>
      </w:r>
      <w:r w:rsidR="00EE6505">
        <w:t>eine</w:t>
      </w:r>
      <w:r>
        <w:t>r</w:t>
      </w:r>
      <w:r w:rsidR="00EE6505">
        <w:t xml:space="preserve"> Ansprechstelle, erfolgt umgehend eine schriftliche Mitteilung an die andere Partei.</w:t>
      </w:r>
    </w:p>
    <w:p w14:paraId="49230F79" w14:textId="77777777" w:rsidR="00EE6505" w:rsidRPr="00EE6505" w:rsidRDefault="00B42997" w:rsidP="00CD5B42">
      <w:pPr>
        <w:pStyle w:val="berschrift1"/>
      </w:pPr>
      <w:r>
        <w:t>Umfang der Vertretungsbefugnisse der Bauleitung</w:t>
      </w:r>
    </w:p>
    <w:p w14:paraId="49230F7A" w14:textId="77777777" w:rsidR="00B42997" w:rsidRDefault="00B42997" w:rsidP="00B42997">
      <w:pPr>
        <w:ind w:left="567"/>
      </w:pPr>
      <w:r>
        <w:t>(Änderungen gegenüber der Norm SIA 118 [2013])</w:t>
      </w:r>
    </w:p>
    <w:p w14:paraId="49230F7B" w14:textId="77777777" w:rsidR="00B42997" w:rsidRDefault="005B2AE4" w:rsidP="008A5CC1">
      <w:pPr>
        <w:pStyle w:val="berschrift2"/>
      </w:pPr>
      <w:r>
        <w:t>IWB</w:t>
      </w:r>
      <w:r w:rsidR="00B42997">
        <w:t xml:space="preserve"> wird gemäss Art. 33 ff. der Norm SIA 118 (2013) durch die Bauleitung vertreten. Davon ausgenommen sind die nachstehenden rechtsgeschäftlichen Erklärungen, welche sich </w:t>
      </w:r>
      <w:r>
        <w:t>IWB</w:t>
      </w:r>
      <w:r w:rsidR="00B42997">
        <w:t xml:space="preserve"> gegenüber dem Unternehmer ausdrücklich vorbehält:</w:t>
      </w:r>
    </w:p>
    <w:p w14:paraId="49230F7C" w14:textId="77777777" w:rsidR="00B42997" w:rsidRPr="00250AB0" w:rsidRDefault="00B42997" w:rsidP="00B42997">
      <w:pPr>
        <w:pStyle w:val="AuflistungmitSymbolen"/>
        <w:tabs>
          <w:tab w:val="left" w:pos="1134"/>
          <w:tab w:val="left" w:pos="1701"/>
          <w:tab w:val="left" w:pos="2268"/>
          <w:tab w:val="left" w:pos="2835"/>
          <w:tab w:val="left" w:pos="3402"/>
          <w:tab w:val="left" w:pos="3969"/>
          <w:tab w:val="left" w:pos="4536"/>
        </w:tabs>
      </w:pPr>
      <w:r w:rsidRPr="00250AB0">
        <w:t>Vertragsänderungen, die keine Bestellungsänderungen sind</w:t>
      </w:r>
    </w:p>
    <w:p w14:paraId="49230F7D" w14:textId="77777777" w:rsidR="00B42997" w:rsidRPr="00250AB0" w:rsidRDefault="00B42997" w:rsidP="00B42997">
      <w:pPr>
        <w:pStyle w:val="AuflistungmitSymbolen"/>
        <w:tabs>
          <w:tab w:val="left" w:pos="1134"/>
          <w:tab w:val="left" w:pos="1701"/>
          <w:tab w:val="left" w:pos="2268"/>
          <w:tab w:val="left" w:pos="2835"/>
          <w:tab w:val="left" w:pos="3402"/>
          <w:tab w:val="left" w:pos="3969"/>
          <w:tab w:val="left" w:pos="4536"/>
        </w:tabs>
      </w:pPr>
      <w:r w:rsidRPr="00250AB0">
        <w:t>Bestellungsänderungen, die in terminlicher, qualitativer sowie finanzieller Hinsicht wesentlich sind</w:t>
      </w:r>
    </w:p>
    <w:p w14:paraId="49230F7E" w14:textId="77777777" w:rsidR="00B42997" w:rsidRPr="00250AB0" w:rsidRDefault="00B42997" w:rsidP="00B42997">
      <w:pPr>
        <w:pStyle w:val="AuflistungmitSymbolen"/>
        <w:tabs>
          <w:tab w:val="left" w:pos="1134"/>
          <w:tab w:val="left" w:pos="1701"/>
          <w:tab w:val="left" w:pos="2268"/>
          <w:tab w:val="left" w:pos="2835"/>
          <w:tab w:val="left" w:pos="3402"/>
          <w:tab w:val="left" w:pos="3969"/>
          <w:tab w:val="left" w:pos="4536"/>
        </w:tabs>
      </w:pPr>
      <w:r w:rsidRPr="00250AB0">
        <w:t>Erklärungen über das Vorliegen von Mängeln im Zusammenhang mit Abnahmen des vollendeten Werkes oder von in sich geschlossenen vollendeten Werkteilen</w:t>
      </w:r>
    </w:p>
    <w:p w14:paraId="49230F7F" w14:textId="77777777" w:rsidR="00B42997" w:rsidRPr="00250AB0" w:rsidRDefault="00B42997" w:rsidP="00B42997">
      <w:pPr>
        <w:pStyle w:val="AuflistungmitSymbolen"/>
        <w:tabs>
          <w:tab w:val="left" w:pos="1134"/>
          <w:tab w:val="left" w:pos="1701"/>
          <w:tab w:val="left" w:pos="2268"/>
          <w:tab w:val="left" w:pos="2835"/>
          <w:tab w:val="left" w:pos="3402"/>
          <w:tab w:val="left" w:pos="3969"/>
          <w:tab w:val="left" w:pos="4536"/>
        </w:tabs>
      </w:pPr>
      <w:r w:rsidRPr="00250AB0">
        <w:t>Einforderung und Inanspruchnahme von Sicherheitsleistungen und Konventionalstrafen</w:t>
      </w:r>
    </w:p>
    <w:p w14:paraId="49230F80" w14:textId="77777777" w:rsidR="00B42997" w:rsidRPr="00250AB0" w:rsidRDefault="00B42997" w:rsidP="00B42997">
      <w:pPr>
        <w:pStyle w:val="AuflistungmitSymbolen"/>
        <w:tabs>
          <w:tab w:val="left" w:pos="1134"/>
          <w:tab w:val="left" w:pos="1701"/>
          <w:tab w:val="left" w:pos="2268"/>
          <w:tab w:val="left" w:pos="2835"/>
          <w:tab w:val="left" w:pos="3402"/>
          <w:tab w:val="left" w:pos="3969"/>
          <w:tab w:val="left" w:pos="4536"/>
        </w:tabs>
      </w:pPr>
      <w:r w:rsidRPr="00250AB0">
        <w:t>Anerkennung der Schlussabrechnung (Änderung von Art. 154 Abs. 3 der Norm SIA 118 [2013]).</w:t>
      </w:r>
    </w:p>
    <w:p w14:paraId="49230F81" w14:textId="77777777" w:rsidR="00B42997" w:rsidRDefault="00B42997" w:rsidP="008A5CC1">
      <w:pPr>
        <w:pStyle w:val="berschrift2"/>
      </w:pPr>
      <w:r>
        <w:t xml:space="preserve">Die Anerkennung der Ausmasse (vgl. Art. 142 Abs. 1 der Norm SIA 118 [2013]) und die Unterzeichnung der Regierapporte (vgl. Art. 47 Abs. 2 der Norm SIA 118 [2013]) durch die Bauleitung begründen eine natürliche Vermutung für deren Richtigkeit, stellen aber keine Schuldanerkennung </w:t>
      </w:r>
      <w:r w:rsidR="004B6B4F">
        <w:t xml:space="preserve">von </w:t>
      </w:r>
      <w:r w:rsidR="005B2AE4">
        <w:t>IWB</w:t>
      </w:r>
      <w:r>
        <w:t xml:space="preserve"> dar.</w:t>
      </w:r>
    </w:p>
    <w:p w14:paraId="49230F82" w14:textId="77777777" w:rsidR="00EE6505" w:rsidRDefault="00B42997" w:rsidP="008A5CC1">
      <w:pPr>
        <w:pStyle w:val="berschrift2"/>
        <w:rPr>
          <w:szCs w:val="32"/>
        </w:rPr>
      </w:pPr>
      <w:r>
        <w:t xml:space="preserve">Die Bauleitung ist befugt, einmalige und in sich abgeschlossene Leistungen und Lieferungen im Rahmen des Kostenvoranschlags bis zu CHF </w:t>
      </w:r>
      <w:sdt>
        <w:sdtPr>
          <w:rPr>
            <w:szCs w:val="32"/>
          </w:rPr>
          <w:id w:val="1203206496"/>
          <w:showingPlcHdr/>
          <w:text/>
        </w:sdtPr>
        <w:sdtEndPr/>
        <w:sdtContent>
          <w:r w:rsidRPr="00815D61">
            <w:t>5 000.00</w:t>
          </w:r>
        </w:sdtContent>
      </w:sdt>
      <w:r>
        <w:t xml:space="preserve"> im Einzelfall (exkl. Mehrwertsteuer) selbständig zu vergeben.</w:t>
      </w:r>
    </w:p>
    <w:p w14:paraId="49230F83" w14:textId="77777777" w:rsidR="00EE6505" w:rsidRDefault="00B42997" w:rsidP="00CD5B42">
      <w:pPr>
        <w:pStyle w:val="berschrift1"/>
      </w:pPr>
      <w:r>
        <w:t xml:space="preserve">Bestellungsänderungen </w:t>
      </w:r>
      <w:r w:rsidR="004B6B4F">
        <w:t>von</w:t>
      </w:r>
      <w:r>
        <w:t xml:space="preserve"> IWB</w:t>
      </w:r>
    </w:p>
    <w:p w14:paraId="49230F84" w14:textId="77777777" w:rsidR="00EE6505" w:rsidRDefault="00B42997" w:rsidP="00D841FD">
      <w:pPr>
        <w:ind w:left="567"/>
        <w:rPr>
          <w:rFonts w:cs="Arial"/>
          <w:bCs/>
          <w:szCs w:val="32"/>
        </w:rPr>
      </w:pPr>
      <w:r>
        <w:t>(Ergänzung von Art. 84 Abs. 1 und 87 Abs. 1 der Norm SIA 118 [2013])</w:t>
      </w:r>
    </w:p>
    <w:p w14:paraId="49230F85" w14:textId="77777777" w:rsidR="003845FA" w:rsidRDefault="003845FA" w:rsidP="003845FA">
      <w:pPr>
        <w:spacing w:before="240"/>
        <w:ind w:left="567" w:hanging="567"/>
        <w:rPr>
          <w:rFonts w:cs="Arial"/>
        </w:rPr>
      </w:pPr>
      <w:r>
        <w:rPr>
          <w:rFonts w:cs="Arial"/>
        </w:rPr>
        <w:lastRenderedPageBreak/>
        <w:t>9.1</w:t>
      </w:r>
      <w:r>
        <w:rPr>
          <w:rFonts w:cs="Arial"/>
        </w:rPr>
        <w:tab/>
        <w:t>Stellt eine Weisung von IWB oder die Abgabe geänderter Pläne nicht eine Konkretisierung der ursprünglich vereinbarten Leistung, sondern eine Bestellungsänderung dar, so macht IWB den Unternehmer darauf so früh wie möglich ausdrücklich aufmerksam.</w:t>
      </w:r>
    </w:p>
    <w:p w14:paraId="49230F86" w14:textId="77777777" w:rsidR="003845FA" w:rsidRDefault="003845FA" w:rsidP="003845FA">
      <w:pPr>
        <w:spacing w:after="240"/>
        <w:ind w:left="567" w:hanging="567"/>
        <w:rPr>
          <w:rFonts w:cs="Arial"/>
        </w:rPr>
      </w:pPr>
      <w:r>
        <w:rPr>
          <w:rFonts w:cs="Arial"/>
        </w:rPr>
        <w:t>9.2</w:t>
      </w:r>
      <w:r>
        <w:rPr>
          <w:rFonts w:cs="Arial"/>
        </w:rPr>
        <w:tab/>
      </w:r>
      <w:r w:rsidRPr="003845FA">
        <w:rPr>
          <w:rFonts w:cs="Arial"/>
        </w:rPr>
        <w:t xml:space="preserve">In jedem Fall zeigt der Unternehmer IWB vor Inangriffnahme der Arbeiten an, wenn die Bestellungsänderung seiner Meinung nach eine erhebliche Anpassung der Vergütung und/oder der vertraglichen Fristen zur Folge hat. </w:t>
      </w:r>
      <w:r w:rsidR="00A94987" w:rsidRPr="00A94987">
        <w:rPr>
          <w:rFonts w:cs="Arial"/>
        </w:rPr>
        <w:t>Die entsprechend angezeigten Arbeiten dürfen erst nach Zustimmung von IWB vorgenommen werden.</w:t>
      </w:r>
    </w:p>
    <w:p w14:paraId="49230F87" w14:textId="77777777" w:rsidR="00EE6505" w:rsidRDefault="00B42997" w:rsidP="00CD5B42">
      <w:pPr>
        <w:pStyle w:val="berschrift1"/>
      </w:pPr>
      <w:r>
        <w:t>Ungünstige Witterungsverhältnisse</w:t>
      </w:r>
    </w:p>
    <w:p w14:paraId="49230F89" w14:textId="15CB7B1B" w:rsidR="00B42997" w:rsidRDefault="00B42997" w:rsidP="00A33DF9">
      <w:pPr>
        <w:ind w:left="567"/>
      </w:pPr>
      <w:r>
        <w:t>(Präzisierung von Art. 60 Abs. 2 der Norm SIA 118 [2013])</w:t>
      </w:r>
    </w:p>
    <w:p w14:paraId="330681AF" w14:textId="77777777" w:rsidR="004E5E8A" w:rsidRDefault="004E5E8A" w:rsidP="00D841FD">
      <w:pPr>
        <w:ind w:left="567"/>
      </w:pPr>
    </w:p>
    <w:p w14:paraId="49230F8A" w14:textId="77777777" w:rsidR="00B42997" w:rsidRDefault="00B42997" w:rsidP="00375EF6">
      <w:pPr>
        <w:spacing w:after="240"/>
        <w:ind w:left="567"/>
      </w:pPr>
      <w:r>
        <w:t>Nicht durch die Arbeitslosenversicherung gedeckte, aber nach Gesamtarbeitsvertrag an Arbeitnehmerinnen und Arbeitnehmer zu zahlende Entschädigungen an die Arbeitnehmer sind in das Angebot einzurechnen.</w:t>
      </w:r>
    </w:p>
    <w:p w14:paraId="49230F8B" w14:textId="77777777" w:rsidR="00B42997" w:rsidRDefault="00B42997" w:rsidP="00CD5B42">
      <w:pPr>
        <w:pStyle w:val="berschrift1"/>
      </w:pPr>
      <w:r>
        <w:t>Direktzahlung an Subunternehmer / Hinterlegung</w:t>
      </w:r>
    </w:p>
    <w:p w14:paraId="49230F8C" w14:textId="77777777" w:rsidR="00EE6505" w:rsidRDefault="005E5122" w:rsidP="00D841FD">
      <w:pPr>
        <w:ind w:left="567"/>
      </w:pPr>
      <w:r>
        <w:t>(</w:t>
      </w:r>
      <w:r w:rsidR="00B42997">
        <w:t>Ergänzung von Art. 29 Abs. 1 der Norm SIA 118 [2013])</w:t>
      </w:r>
    </w:p>
    <w:p w14:paraId="49230F8D" w14:textId="77777777" w:rsidR="00B42997" w:rsidRDefault="00B42997" w:rsidP="00D841FD">
      <w:pPr>
        <w:ind w:left="567"/>
        <w:rPr>
          <w:rFonts w:cs="Arial"/>
          <w:bCs/>
          <w:szCs w:val="32"/>
        </w:rPr>
      </w:pPr>
    </w:p>
    <w:p w14:paraId="49230F8E" w14:textId="77777777" w:rsidR="00EE6505" w:rsidRDefault="00B42997" w:rsidP="00375EF6">
      <w:pPr>
        <w:spacing w:after="240"/>
        <w:ind w:left="567"/>
      </w:pPr>
      <w:r>
        <w:t xml:space="preserve">Bei Zahlungsschwierigkeiten des Unternehmers, bei schwerwiegenden Differenzen zwischen Unternehmer und Subunternehmer/Lieferanten oder bei Vorliegen anderer wichtiger Gründe, kann </w:t>
      </w:r>
      <w:r w:rsidR="005B2AE4">
        <w:t>IWB</w:t>
      </w:r>
      <w:r>
        <w:t xml:space="preserve"> nach vorheriger Anhörung der Beteiligten einen Subunternehmer oder Lieferanten direkt bezahlen oder den Betrag auf Kosten des Unternehmers/Lieferanten hinterlegen, beides mit befreiender Wirkung gegenüber dem Unternehmer. In jedem Fall gibt </w:t>
      </w:r>
      <w:r w:rsidR="005B2AE4">
        <w:t>IWB</w:t>
      </w:r>
      <w:r>
        <w:t xml:space="preserve"> dem Unternehmer davon schriftlich Kenntnis.</w:t>
      </w:r>
    </w:p>
    <w:p w14:paraId="49230F8F" w14:textId="77777777" w:rsidR="00B42997" w:rsidRDefault="00B42997" w:rsidP="00CD5B42">
      <w:pPr>
        <w:pStyle w:val="berschrift1"/>
      </w:pPr>
      <w:r>
        <w:t>Vollendung des Werks; gemeinsame Prüfung</w:t>
      </w:r>
    </w:p>
    <w:p w14:paraId="49230F90" w14:textId="77777777" w:rsidR="00B42997" w:rsidRDefault="00B42997" w:rsidP="00B42997">
      <w:pPr>
        <w:ind w:left="567"/>
      </w:pPr>
      <w:r>
        <w:t>(Änderung von Art. 158 Abs. 1 und Ergänzung von Art. 158 Abs. 3 der Norm SIA 118 [2013])</w:t>
      </w:r>
    </w:p>
    <w:p w14:paraId="49230F91" w14:textId="77777777" w:rsidR="00B42997" w:rsidRDefault="00B42997" w:rsidP="00B42997">
      <w:pPr>
        <w:ind w:left="567"/>
      </w:pPr>
    </w:p>
    <w:p w14:paraId="49230F92" w14:textId="77777777" w:rsidR="00B42997" w:rsidRDefault="00B42997" w:rsidP="00B42997">
      <w:pPr>
        <w:ind w:left="567"/>
      </w:pPr>
      <w:r>
        <w:t xml:space="preserve">Der Unternehmer hat die Vollendung des ganzen Werkes auch dann der Bauleitung anzuzeigen, wenn </w:t>
      </w:r>
      <w:r w:rsidR="005B2AE4">
        <w:t>IWB</w:t>
      </w:r>
      <w:r>
        <w:t xml:space="preserve"> dieses (z.B. zum Weiterbau) in Gebrauch nimmt.</w:t>
      </w:r>
    </w:p>
    <w:p w14:paraId="49230F93" w14:textId="77777777" w:rsidR="00B42997" w:rsidRPr="00B42997" w:rsidRDefault="00B42997" w:rsidP="00375EF6">
      <w:pPr>
        <w:spacing w:after="240"/>
        <w:ind w:left="567"/>
      </w:pPr>
      <w:r>
        <w:t>Über das Ergebnis der gemeinsamen Prüfung ist auch dann ein Protokoll zu erstellen, wenn keine Mängel festgestellt worden sind.</w:t>
      </w:r>
    </w:p>
    <w:p w14:paraId="49230F94" w14:textId="77777777" w:rsidR="00EE6505" w:rsidRDefault="00B42997" w:rsidP="00CD5B42">
      <w:pPr>
        <w:pStyle w:val="berschrift1"/>
      </w:pPr>
      <w:r>
        <w:t>Versicherungen</w:t>
      </w:r>
    </w:p>
    <w:p w14:paraId="49230F95" w14:textId="77777777" w:rsidR="00B42997" w:rsidRPr="00DF3C1C" w:rsidRDefault="00B42997" w:rsidP="00B42997">
      <w:pPr>
        <w:pStyle w:val="berschrift2"/>
        <w:rPr>
          <w:b/>
        </w:rPr>
      </w:pPr>
      <w:r w:rsidRPr="00DF3C1C">
        <w:rPr>
          <w:b/>
        </w:rPr>
        <w:t xml:space="preserve">Bauwesenversicherung </w:t>
      </w:r>
      <w:r w:rsidR="004B6B4F" w:rsidRPr="00DF3C1C">
        <w:rPr>
          <w:b/>
        </w:rPr>
        <w:t xml:space="preserve">von </w:t>
      </w:r>
      <w:r w:rsidR="005B2AE4" w:rsidRPr="00DF3C1C">
        <w:rPr>
          <w:b/>
        </w:rPr>
        <w:t>IWB</w:t>
      </w:r>
    </w:p>
    <w:p w14:paraId="49230F96" w14:textId="2008FE00" w:rsidR="00EE6505" w:rsidRDefault="005B2AE4" w:rsidP="00F03726">
      <w:pPr>
        <w:ind w:left="567"/>
        <w:rPr>
          <w:rFonts w:cs="Arial"/>
          <w:bCs/>
          <w:szCs w:val="32"/>
        </w:rPr>
      </w:pPr>
      <w:r>
        <w:t>IWB</w:t>
      </w:r>
      <w:r w:rsidR="00F03726">
        <w:t xml:space="preserve"> </w:t>
      </w:r>
      <w:r w:rsidR="00E62C92">
        <w:t>schliesst</w:t>
      </w:r>
      <w:r w:rsidR="00F03726">
        <w:t xml:space="preserve"> für das vorliegende Objekt eine </w:t>
      </w:r>
      <w:r w:rsidR="00B42997">
        <w:t xml:space="preserve">Bauwesenversicherung ab. </w:t>
      </w:r>
    </w:p>
    <w:p w14:paraId="49230F97" w14:textId="77777777" w:rsidR="00EE6505" w:rsidRPr="00DF3C1C" w:rsidRDefault="00B42997" w:rsidP="00B42997">
      <w:pPr>
        <w:pStyle w:val="berschrift2"/>
        <w:rPr>
          <w:b/>
        </w:rPr>
      </w:pPr>
      <w:r w:rsidRPr="00DF3C1C">
        <w:rPr>
          <w:b/>
        </w:rPr>
        <w:t>Betriebshaftpflichtversicherung des Unternehmers</w:t>
      </w:r>
    </w:p>
    <w:p w14:paraId="49230F98" w14:textId="77777777" w:rsidR="00EE6505" w:rsidRDefault="00B42997" w:rsidP="00D841FD">
      <w:pPr>
        <w:ind w:left="567"/>
        <w:rPr>
          <w:rFonts w:cs="Arial"/>
          <w:bCs/>
          <w:szCs w:val="32"/>
        </w:rPr>
      </w:pPr>
      <w:r w:rsidRPr="009D015E">
        <w:t xml:space="preserve">Der Unternehmer bzw. die Arbeitsgemeinschaft erklärt, für die Dauer des Auftrages folgende Betriebshaftpflichtversicherung abgeschlossen zu haben, die Versicherung während der Dauer des Auftrages aufrecht </w:t>
      </w:r>
      <w:r w:rsidRPr="000D134A">
        <w:t xml:space="preserve">zu erhalten und sie </w:t>
      </w:r>
      <w:r w:rsidR="005B2AE4">
        <w:t>IWB</w:t>
      </w:r>
      <w:r w:rsidRPr="000D134A">
        <w:t xml:space="preserve"> auf Verlangen nachzuweisen:</w:t>
      </w:r>
    </w:p>
    <w:p w14:paraId="49230F99" w14:textId="77777777" w:rsidR="00EE6505" w:rsidRDefault="00EE6505" w:rsidP="00D841FD">
      <w:pPr>
        <w:ind w:left="567"/>
        <w:rPr>
          <w:rFonts w:cs="Arial"/>
          <w:bCs/>
          <w:szCs w:val="32"/>
        </w:rPr>
      </w:pPr>
    </w:p>
    <w:p w14:paraId="49230F9A" w14:textId="651FF63C" w:rsidR="00B42997" w:rsidRDefault="00340F2B" w:rsidP="00CF6A1E">
      <w:pPr>
        <w:tabs>
          <w:tab w:val="left" w:pos="7513"/>
          <w:tab w:val="right" w:pos="8647"/>
        </w:tabs>
        <w:ind w:left="1134" w:hanging="567"/>
      </w:pPr>
      <w:sdt>
        <w:sdtPr>
          <w:id w:val="-928580095"/>
          <w14:checkbox>
            <w14:checked w14:val="1"/>
            <w14:checkedState w14:val="2612" w14:font="MS Gothic"/>
            <w14:uncheckedState w14:val="2610" w14:font="MS Gothic"/>
          </w14:checkbox>
        </w:sdtPr>
        <w:sdtEndPr/>
        <w:sdtContent>
          <w:r w:rsidR="00205CEC">
            <w:rPr>
              <w:rFonts w:ascii="MS Gothic" w:eastAsia="MS Gothic" w:hAnsi="MS Gothic" w:hint="eastAsia"/>
            </w:rPr>
            <w:t>☒</w:t>
          </w:r>
        </w:sdtContent>
      </w:sdt>
      <w:r w:rsidR="00B42997">
        <w:tab/>
        <w:t>Pauschal für Personen</w:t>
      </w:r>
      <w:r w:rsidR="00205CEC">
        <w:t>-</w:t>
      </w:r>
      <w:r w:rsidR="00752832">
        <w:t>,</w:t>
      </w:r>
      <w:r w:rsidR="00205CEC">
        <w:t xml:space="preserve"> </w:t>
      </w:r>
      <w:r w:rsidR="00B42997">
        <w:t>Sach</w:t>
      </w:r>
      <w:r w:rsidR="00752832">
        <w:t>- und Vermögens</w:t>
      </w:r>
      <w:r w:rsidR="00B42997">
        <w:t>schäden</w:t>
      </w:r>
      <w:r w:rsidR="00B42997">
        <w:tab/>
      </w:r>
      <w:r w:rsidR="00CF6A1E">
        <w:t>M</w:t>
      </w:r>
      <w:r w:rsidR="00B42997">
        <w:t>CHF</w:t>
      </w:r>
      <w:r w:rsidR="00B42997">
        <w:tab/>
      </w:r>
      <w:sdt>
        <w:sdtPr>
          <w:rPr>
            <w:rFonts w:cs="Arial"/>
            <w:bCs/>
            <w:szCs w:val="32"/>
          </w:rPr>
          <w:id w:val="1009257910"/>
          <w:text/>
        </w:sdtPr>
        <w:sdtEndPr/>
        <w:sdtContent>
          <w:r w:rsidR="00B44E95">
            <w:rPr>
              <w:rFonts w:cs="Arial"/>
              <w:bCs/>
              <w:szCs w:val="32"/>
            </w:rPr>
            <w:t>10</w:t>
          </w:r>
        </w:sdtContent>
      </w:sdt>
    </w:p>
    <w:p w14:paraId="49230F9B" w14:textId="77777777" w:rsidR="00B42997" w:rsidRDefault="00B42997" w:rsidP="00B42997">
      <w:pPr>
        <w:ind w:left="1134" w:hanging="567"/>
      </w:pPr>
      <w:r>
        <w:tab/>
        <w:t xml:space="preserve">(Einmalgarantie pro Einzelereignis, effektiv vorhandene </w:t>
      </w:r>
    </w:p>
    <w:p w14:paraId="49230F9C" w14:textId="77777777" w:rsidR="00B42997" w:rsidRDefault="00B42997" w:rsidP="00B42997">
      <w:pPr>
        <w:ind w:left="1134" w:hanging="567"/>
      </w:pPr>
      <w:r>
        <w:tab/>
        <w:t>Versicherungsdeckung per Datum der Vertragsunterzeichnung)</w:t>
      </w:r>
    </w:p>
    <w:p w14:paraId="49230F9D" w14:textId="54E9B04B" w:rsidR="00B42997" w:rsidRDefault="00340F2B" w:rsidP="00CF6A1E">
      <w:pPr>
        <w:tabs>
          <w:tab w:val="left" w:pos="7513"/>
          <w:tab w:val="right" w:pos="8647"/>
        </w:tabs>
        <w:ind w:left="1134" w:hanging="567"/>
      </w:pPr>
      <w:sdt>
        <w:sdtPr>
          <w:id w:val="-654139839"/>
          <w14:checkbox>
            <w14:checked w14:val="1"/>
            <w14:checkedState w14:val="2612" w14:font="MS Gothic"/>
            <w14:uncheckedState w14:val="2610" w14:font="MS Gothic"/>
          </w14:checkbox>
        </w:sdtPr>
        <w:sdtEndPr/>
        <w:sdtContent>
          <w:r w:rsidR="00205CEC">
            <w:rPr>
              <w:rFonts w:ascii="MS Gothic" w:eastAsia="MS Gothic" w:hAnsi="MS Gothic" w:hint="eastAsia"/>
            </w:rPr>
            <w:t>☒</w:t>
          </w:r>
        </w:sdtContent>
      </w:sdt>
      <w:r w:rsidR="00B42997">
        <w:tab/>
        <w:t>sonstige Schäden (pro Einzelereignis)</w:t>
      </w:r>
      <w:r w:rsidR="00B42997">
        <w:tab/>
      </w:r>
      <w:r w:rsidR="00CF6A1E">
        <w:t>M</w:t>
      </w:r>
      <w:r w:rsidR="00B42997">
        <w:t>CHF</w:t>
      </w:r>
      <w:r w:rsidR="00B42997">
        <w:tab/>
      </w:r>
      <w:sdt>
        <w:sdtPr>
          <w:rPr>
            <w:rFonts w:cs="Arial"/>
            <w:bCs/>
            <w:szCs w:val="32"/>
          </w:rPr>
          <w:id w:val="2059971966"/>
          <w:text/>
        </w:sdtPr>
        <w:sdtEndPr/>
        <w:sdtContent>
          <w:r w:rsidR="00B44E95">
            <w:rPr>
              <w:rFonts w:cs="Arial"/>
              <w:bCs/>
              <w:szCs w:val="32"/>
            </w:rPr>
            <w:t>5</w:t>
          </w:r>
        </w:sdtContent>
      </w:sdt>
    </w:p>
    <w:p w14:paraId="49230F9E" w14:textId="77777777" w:rsidR="00B42997" w:rsidRDefault="00B42997" w:rsidP="00B42997">
      <w:pPr>
        <w:ind w:left="567"/>
      </w:pPr>
    </w:p>
    <w:p w14:paraId="49230F9F" w14:textId="77777777" w:rsidR="00B42997" w:rsidRDefault="00B42997" w:rsidP="00CF6A1E">
      <w:pPr>
        <w:tabs>
          <w:tab w:val="left" w:pos="7513"/>
        </w:tabs>
        <w:ind w:left="567"/>
      </w:pPr>
      <w:r>
        <w:t>Versicherungsgesellschaft:</w:t>
      </w:r>
      <w:r>
        <w:tab/>
        <w:t>Police-Nr.:</w:t>
      </w:r>
    </w:p>
    <w:p w14:paraId="49230FA0" w14:textId="77777777" w:rsidR="00B42997" w:rsidRDefault="00340F2B" w:rsidP="00CF6A1E">
      <w:pPr>
        <w:tabs>
          <w:tab w:val="left" w:pos="7513"/>
        </w:tabs>
        <w:ind w:left="567"/>
      </w:pPr>
      <w:sdt>
        <w:sdtPr>
          <w:rPr>
            <w:rFonts w:cs="Arial"/>
            <w:bCs/>
            <w:szCs w:val="32"/>
          </w:rPr>
          <w:id w:val="-1986067391"/>
          <w:showingPlcHdr/>
          <w:text w:multiLine="1"/>
        </w:sdtPr>
        <w:sdtEndPr/>
        <w:sdtContent>
          <w:r w:rsidR="00B42997">
            <w:rPr>
              <w:rStyle w:val="Platzhaltertext"/>
            </w:rPr>
            <w:t>[…]</w:t>
          </w:r>
        </w:sdtContent>
      </w:sdt>
      <w:r w:rsidR="00B42997">
        <w:rPr>
          <w:rFonts w:cs="Arial"/>
          <w:bCs/>
          <w:szCs w:val="32"/>
        </w:rPr>
        <w:tab/>
      </w:r>
      <w:sdt>
        <w:sdtPr>
          <w:rPr>
            <w:rFonts w:cs="Arial"/>
            <w:bCs/>
            <w:szCs w:val="32"/>
          </w:rPr>
          <w:id w:val="724571796"/>
          <w:showingPlcHdr/>
          <w:text/>
        </w:sdtPr>
        <w:sdtEndPr/>
        <w:sdtContent>
          <w:r w:rsidR="00B42997">
            <w:rPr>
              <w:rStyle w:val="Platzhaltertext"/>
            </w:rPr>
            <w:t>[…]</w:t>
          </w:r>
        </w:sdtContent>
      </w:sdt>
    </w:p>
    <w:p w14:paraId="49230FA1" w14:textId="77777777" w:rsidR="00B42997" w:rsidRDefault="00B42997" w:rsidP="00B42997">
      <w:pPr>
        <w:ind w:left="567"/>
      </w:pPr>
    </w:p>
    <w:p w14:paraId="49230FA2" w14:textId="77777777" w:rsidR="00B42997" w:rsidRDefault="00B42997" w:rsidP="00CF6A1E">
      <w:pPr>
        <w:tabs>
          <w:tab w:val="left" w:pos="7513"/>
          <w:tab w:val="right" w:pos="8647"/>
        </w:tabs>
        <w:spacing w:after="240"/>
        <w:ind w:left="567"/>
      </w:pPr>
      <w:r>
        <w:t>Selbstbehalt pro Schadenereignis:</w:t>
      </w:r>
      <w:r>
        <w:tab/>
        <w:t>CHF</w:t>
      </w:r>
      <w:r>
        <w:tab/>
      </w:r>
      <w:sdt>
        <w:sdtPr>
          <w:rPr>
            <w:rFonts w:cs="Arial"/>
            <w:bCs/>
            <w:szCs w:val="32"/>
          </w:rPr>
          <w:id w:val="-1222060566"/>
          <w:showingPlcHdr/>
          <w:text/>
        </w:sdtPr>
        <w:sdtEndPr/>
        <w:sdtContent>
          <w:r>
            <w:rPr>
              <w:rStyle w:val="Platzhaltertext"/>
            </w:rPr>
            <w:t>[…]</w:t>
          </w:r>
        </w:sdtContent>
      </w:sdt>
    </w:p>
    <w:p w14:paraId="49230FA3" w14:textId="77777777" w:rsidR="00EE6505" w:rsidRPr="00645135" w:rsidRDefault="00420BA5" w:rsidP="00CD5B42">
      <w:pPr>
        <w:pStyle w:val="berschrift1"/>
      </w:pPr>
      <w:r w:rsidRPr="00645135">
        <w:lastRenderedPageBreak/>
        <w:t>Besondere Vereinbarungen</w:t>
      </w:r>
    </w:p>
    <w:p w14:paraId="49230FA4" w14:textId="77777777" w:rsidR="00420BA5" w:rsidRPr="00DF3C1C" w:rsidRDefault="00420BA5" w:rsidP="00375EF6">
      <w:pPr>
        <w:pStyle w:val="berschrift2"/>
        <w:spacing w:before="120"/>
        <w:rPr>
          <w:b/>
        </w:rPr>
      </w:pPr>
      <w:r w:rsidRPr="00DF3C1C">
        <w:rPr>
          <w:b/>
        </w:rPr>
        <w:t>Arbeitssicherheit und Gesundheitsschutz</w:t>
      </w:r>
    </w:p>
    <w:p w14:paraId="49230FA5" w14:textId="77777777" w:rsidR="00420BA5" w:rsidRDefault="00420BA5" w:rsidP="00375EF6">
      <w:pPr>
        <w:spacing w:before="120" w:after="120"/>
        <w:ind w:left="567"/>
      </w:pPr>
      <w:r>
        <w:t xml:space="preserve">Der Unternehmer verpflichtet sich, jedem Mitarbeitenden auf der Baustelle die einschlägigen Werkvorschriften von IWB, insbesondere die darin enthaltenen Sicherheitsvorgaben, zur Kenntnis zu bringen und entsprechende Instruktionen zu geben. Der Unternehmer bezeichnet folgende Angestellte, die gemäss Art. 4 der Verordnung über die Sicherheit und den Gesundheitsschutz der Arbeitnehmerinnen und Arbeitnehmer </w:t>
      </w:r>
      <w:r w:rsidR="00D71EE1">
        <w:t>bei Bauarbeiten (</w:t>
      </w:r>
      <w:proofErr w:type="spellStart"/>
      <w:r w:rsidR="00D71EE1">
        <w:t>BauAV</w:t>
      </w:r>
      <w:proofErr w:type="spellEnd"/>
      <w:r w:rsidR="00D71EE1">
        <w:t>) vom 29. </w:t>
      </w:r>
      <w:r>
        <w:t>Juni 2005 als für die Arbeitssicherheit und den Gesundheitsschutz zuständig sind:</w:t>
      </w:r>
    </w:p>
    <w:p w14:paraId="49230FA6" w14:textId="77777777" w:rsidR="00420BA5" w:rsidRPr="00420BA5" w:rsidRDefault="00340F2B" w:rsidP="00CF6A1E">
      <w:pPr>
        <w:spacing w:before="120" w:after="120"/>
        <w:ind w:left="567"/>
        <w:jc w:val="left"/>
      </w:pPr>
      <w:sdt>
        <w:sdtPr>
          <w:rPr>
            <w:rFonts w:cs="Arial"/>
            <w:bCs/>
            <w:szCs w:val="32"/>
          </w:rPr>
          <w:id w:val="-1765758384"/>
          <w:showingPlcHdr/>
          <w:text w:multiLine="1"/>
        </w:sdtPr>
        <w:sdtEndPr/>
        <w:sdtContent>
          <w:r w:rsidR="00420BA5" w:rsidRPr="002C68AF">
            <w:rPr>
              <w:rStyle w:val="Platzhaltertext"/>
              <w:highlight w:val="lightGray"/>
            </w:rPr>
            <w:t xml:space="preserve">[Name, Vorname, </w:t>
          </w:r>
          <w:r w:rsidR="005B1F5B">
            <w:rPr>
              <w:rStyle w:val="Platzhaltertext"/>
              <w:highlight w:val="lightGray"/>
            </w:rPr>
            <w:t xml:space="preserve">Firmenname, </w:t>
          </w:r>
          <w:r w:rsidR="00420BA5" w:rsidRPr="002C68AF">
            <w:rPr>
              <w:rStyle w:val="Platzhaltertext"/>
              <w:highlight w:val="lightGray"/>
            </w:rPr>
            <w:t>Funktion, E-Mail, Adresse]</w:t>
          </w:r>
        </w:sdtContent>
      </w:sdt>
    </w:p>
    <w:p w14:paraId="49230FA7" w14:textId="77777777" w:rsidR="00EE6505" w:rsidRPr="00DF3C1C" w:rsidRDefault="00420BA5" w:rsidP="00375EF6">
      <w:pPr>
        <w:pStyle w:val="berschrift2"/>
        <w:spacing w:before="120"/>
        <w:rPr>
          <w:b/>
        </w:rPr>
      </w:pPr>
      <w:r w:rsidRPr="00DF3C1C">
        <w:rPr>
          <w:b/>
        </w:rPr>
        <w:t>Gewährleistung und Funktionsgarantie</w:t>
      </w:r>
    </w:p>
    <w:p w14:paraId="49230FA8" w14:textId="1C396423" w:rsidR="00EE6505" w:rsidRDefault="00EB0F49" w:rsidP="00375EF6">
      <w:pPr>
        <w:spacing w:before="120" w:after="120"/>
        <w:ind w:left="567"/>
        <w:rPr>
          <w:rFonts w:cs="Arial"/>
          <w:bCs/>
          <w:szCs w:val="32"/>
        </w:rPr>
      </w:pPr>
      <w:r w:rsidRPr="00250AB0">
        <w:t>Für die Gewährleistung und die Funktionsgarantie gelten die Ziffer 12 und 13 der AGB.</w:t>
      </w:r>
      <w:r w:rsidR="004E1F6F" w:rsidRPr="00250AB0">
        <w:t xml:space="preserve"> In Ergänzung zur Z</w:t>
      </w:r>
      <w:r w:rsidR="000B434D" w:rsidRPr="00250AB0">
        <w:t>iffer 12.1 der AGB gelten die in den</w:t>
      </w:r>
      <w:r w:rsidR="004E1F6F" w:rsidRPr="00250AB0">
        <w:t xml:space="preserve"> Leistungsverzeichnis</w:t>
      </w:r>
      <w:r w:rsidR="000B434D" w:rsidRPr="00250AB0">
        <w:t>sen</w:t>
      </w:r>
      <w:r w:rsidR="004E1F6F" w:rsidRPr="00250AB0">
        <w:t xml:space="preserve"> und dem Funktionsbeschrieb vorgegebenen Eigenschaften als zugesichert.</w:t>
      </w:r>
      <w:r w:rsidR="00C010C9" w:rsidRPr="00250AB0">
        <w:t xml:space="preserve"> Für die Laufzeit </w:t>
      </w:r>
      <w:r w:rsidR="00250AB0" w:rsidRPr="00250AB0">
        <w:t xml:space="preserve">der Gewährleistungsgarantie </w:t>
      </w:r>
      <w:r w:rsidR="00EB485D">
        <w:t>gilt Ziffer 5.1.</w:t>
      </w:r>
    </w:p>
    <w:p w14:paraId="49230FA9" w14:textId="77777777" w:rsidR="00EE6505" w:rsidRPr="00DF3C1C" w:rsidRDefault="00420BA5" w:rsidP="00375EF6">
      <w:pPr>
        <w:pStyle w:val="berschrift2"/>
        <w:spacing w:before="120"/>
        <w:rPr>
          <w:b/>
        </w:rPr>
      </w:pPr>
      <w:r w:rsidRPr="00DF3C1C">
        <w:rPr>
          <w:b/>
        </w:rPr>
        <w:t>Schriftlichkeitsvorbehalt</w:t>
      </w:r>
    </w:p>
    <w:p w14:paraId="49230FAA" w14:textId="77777777" w:rsidR="00420BA5" w:rsidRDefault="00420BA5" w:rsidP="00375EF6">
      <w:pPr>
        <w:spacing w:before="120" w:after="120"/>
        <w:ind w:left="567"/>
      </w:pPr>
      <w:r w:rsidRPr="000D134A">
        <w:t>Für die Zustimmung der Bauleitung gemäss Art. 51 Abs. 2 Norm SIA 118 (2013), für Bestellungsänderungen gemäss Art. 85 Norm SIA 118 (2013) sowie für die Anzeige des Unternehmers und die Einwilligung der Bauleitung gemäss Art. 95 Norm SIA 118 (2013) bedarf es der Schriftlichkeit. Dasselbe gilt für die Anzeige der Vollendung des Werks oder Werkteils und damit für die Einleitung der Abnahme gemäss Art. 158 Norm SIA 118 (2013).</w:t>
      </w:r>
    </w:p>
    <w:p w14:paraId="49230FAB" w14:textId="77777777" w:rsidR="00EE6505" w:rsidRDefault="00420BA5" w:rsidP="00375EF6">
      <w:pPr>
        <w:spacing w:before="120" w:after="120"/>
        <w:ind w:left="567"/>
        <w:rPr>
          <w:rFonts w:cs="Arial"/>
          <w:bCs/>
          <w:szCs w:val="32"/>
        </w:rPr>
      </w:pPr>
      <w:r w:rsidRPr="000D134A">
        <w:t>Vertrags- und Bestellungsänderungen erlangen ihre Gültigkeit erst nach einer schriftlichen Vereinbarung mit IWB.</w:t>
      </w:r>
    </w:p>
    <w:p w14:paraId="49230FAE" w14:textId="77777777" w:rsidR="007B4968" w:rsidRPr="00DF3C1C" w:rsidRDefault="007B4968" w:rsidP="00375EF6">
      <w:pPr>
        <w:pStyle w:val="berschrift2"/>
        <w:spacing w:before="120"/>
        <w:rPr>
          <w:b/>
        </w:rPr>
      </w:pPr>
      <w:r w:rsidRPr="00DF3C1C">
        <w:rPr>
          <w:b/>
        </w:rPr>
        <w:t>Beweislast bei Mängel</w:t>
      </w:r>
    </w:p>
    <w:p w14:paraId="49230FAF" w14:textId="4C585C21" w:rsidR="007B4968" w:rsidRPr="007B4968" w:rsidRDefault="007B4968" w:rsidP="007B4968">
      <w:pPr>
        <w:ind w:left="567"/>
      </w:pPr>
      <w:r>
        <w:t xml:space="preserve">Wird strittig, ob ein behaupteter Mangel wirklich eine Vertragsabweichung ist und nicht eine nachträgliche Zustandsverschlechterung ist, so liegt </w:t>
      </w:r>
      <w:r w:rsidR="004B69A8">
        <w:t xml:space="preserve">die </w:t>
      </w:r>
      <w:r>
        <w:t xml:space="preserve">Beweislast beim Unternehmer. </w:t>
      </w:r>
    </w:p>
    <w:p w14:paraId="49230FB0" w14:textId="24021228" w:rsidR="00EE6505" w:rsidRDefault="004E1F6F" w:rsidP="00375EF6">
      <w:pPr>
        <w:pStyle w:val="berschrift2"/>
        <w:spacing w:before="120"/>
        <w:rPr>
          <w:b/>
        </w:rPr>
      </w:pPr>
      <w:r>
        <w:rPr>
          <w:b/>
        </w:rPr>
        <w:t>Haftung</w:t>
      </w:r>
    </w:p>
    <w:p w14:paraId="4825BB4B" w14:textId="03B7FA80" w:rsidR="00205CEC" w:rsidRDefault="004E1F6F" w:rsidP="00205CEC">
      <w:pPr>
        <w:ind w:left="567"/>
      </w:pPr>
      <w:r w:rsidRPr="00250AB0">
        <w:t>In Ergänzung zur Ziffer 14</w:t>
      </w:r>
      <w:r w:rsidR="00205CEC" w:rsidRPr="00250AB0">
        <w:t xml:space="preserve"> AGB haftet der Unternehmer für alle Schäden, welche er vorsätzlich oder grobfahrlässig verursacht, voll. Für Schäden, welche er leicht fahrlässig verursacht sowie für Mangelfolgeschäden haftet der Unternehmer hingegen nur in der Höhe des </w:t>
      </w:r>
      <w:r w:rsidR="00DA47EA" w:rsidRPr="00250AB0">
        <w:t>Auftrags</w:t>
      </w:r>
      <w:r w:rsidR="00205CEC" w:rsidRPr="00250AB0">
        <w:t xml:space="preserve">werts (= </w:t>
      </w:r>
      <w:r w:rsidR="00DA47EA" w:rsidRPr="00250AB0">
        <w:t>das Total aller von IWB im Rahmen dieses Vertrages zu leistenden Vergütungen</w:t>
      </w:r>
      <w:r w:rsidR="00205CEC" w:rsidRPr="00250AB0">
        <w:t>). Im gleichen Umfang haftet der Unternehmer für seine Hilfspersonen und Subunternehmer.</w:t>
      </w:r>
    </w:p>
    <w:p w14:paraId="4411C50F" w14:textId="7258D5C4" w:rsidR="008D515C" w:rsidRDefault="008D515C" w:rsidP="008D515C">
      <w:pPr>
        <w:pStyle w:val="berschrift2"/>
        <w:spacing w:before="120"/>
      </w:pPr>
      <w:r w:rsidRPr="008D515C">
        <w:rPr>
          <w:b/>
        </w:rPr>
        <w:t>Hochwasser</w:t>
      </w:r>
    </w:p>
    <w:p w14:paraId="550DC174" w14:textId="5A3E8BD3" w:rsidR="008D515C" w:rsidRPr="00205CEC" w:rsidRDefault="008D515C" w:rsidP="008D515C">
      <w:pPr>
        <w:spacing w:after="240"/>
        <w:ind w:left="567"/>
      </w:pPr>
      <w:r>
        <w:t xml:space="preserve">Verantwortung für allfällige Schäden im Hochwasserfall ist in Ziffer 2.3.2 des </w:t>
      </w:r>
      <w:r w:rsidRPr="008D515C">
        <w:t>Baustellen-Sicherheitskonzept</w:t>
      </w:r>
      <w:r w:rsidR="001C7194">
        <w:t xml:space="preserve"> (Anhang 14 zum Lastenheft</w:t>
      </w:r>
      <w:r>
        <w:t>) geregelt.</w:t>
      </w:r>
    </w:p>
    <w:p w14:paraId="49230FB2" w14:textId="77777777" w:rsidR="00EE6505" w:rsidRDefault="00420BA5" w:rsidP="008D515C">
      <w:pPr>
        <w:pStyle w:val="berschrift1"/>
        <w:spacing w:before="0"/>
      </w:pPr>
      <w:r>
        <w:t>Inkrafttreten</w:t>
      </w:r>
    </w:p>
    <w:p w14:paraId="49230FB4" w14:textId="56A983B3" w:rsidR="00420BA5" w:rsidRPr="00261B17" w:rsidRDefault="00420BA5" w:rsidP="00261B17">
      <w:pPr>
        <w:ind w:left="567"/>
        <w:rPr>
          <w:rFonts w:cs="Arial"/>
          <w:bCs/>
          <w:szCs w:val="32"/>
        </w:rPr>
      </w:pPr>
      <w:r>
        <w:t>Der vorliegende Vertrag tritt mit der Unterzeichnung durch die Parteien in Kraft.</w:t>
      </w:r>
    </w:p>
    <w:p w14:paraId="6AB23573" w14:textId="3C56FD46" w:rsidR="007D5950" w:rsidRDefault="007D5950" w:rsidP="00CD5B42">
      <w:pPr>
        <w:pStyle w:val="berschrift1"/>
      </w:pPr>
      <w:r>
        <w:t>Anwendbares Recht</w:t>
      </w:r>
    </w:p>
    <w:p w14:paraId="7574DD17" w14:textId="49E409FF" w:rsidR="007D5950" w:rsidRPr="007D5950" w:rsidRDefault="007D5950" w:rsidP="007D5950">
      <w:pPr>
        <w:ind w:left="567"/>
      </w:pPr>
      <w:r>
        <w:t>Auf den vorliegenden Vertrag ist ausschliesslich Schweizer Recht anwendbar.</w:t>
      </w:r>
    </w:p>
    <w:p w14:paraId="49230FB5" w14:textId="0484836A" w:rsidR="00EE6505" w:rsidRDefault="00420BA5" w:rsidP="00CD5B42">
      <w:pPr>
        <w:pStyle w:val="berschrift1"/>
      </w:pPr>
      <w:r>
        <w:t>Ausfertigung</w:t>
      </w:r>
    </w:p>
    <w:p w14:paraId="49230FB6" w14:textId="77777777" w:rsidR="00683A1B" w:rsidRDefault="00420BA5" w:rsidP="00D841FD">
      <w:pPr>
        <w:ind w:left="567"/>
        <w:rPr>
          <w:rFonts w:cs="Arial"/>
          <w:bCs/>
          <w:szCs w:val="32"/>
        </w:rPr>
      </w:pPr>
      <w:r>
        <w:t xml:space="preserve">Die vorliegende Vertragsurkunde wird </w:t>
      </w:r>
      <w:sdt>
        <w:sdtPr>
          <w:id w:val="36019098"/>
          <w:dropDownList>
            <w:listItem w:displayText="zweifach" w:value="zweifach"/>
            <w:listItem w:displayText="dreifach" w:value="dreifach"/>
          </w:dropDownList>
        </w:sdtPr>
        <w:sdtEndPr/>
        <w:sdtContent>
          <w:r w:rsidR="00623353">
            <w:t>zweifach</w:t>
          </w:r>
        </w:sdtContent>
      </w:sdt>
      <w:r>
        <w:t xml:space="preserve"> ausgefertigt. Jede Partei erhält ein unterzeichnetes Exemplar.</w:t>
      </w:r>
    </w:p>
    <w:p w14:paraId="49230FB7" w14:textId="77777777" w:rsidR="00420BA5" w:rsidRDefault="00420BA5">
      <w:pPr>
        <w:spacing w:line="240" w:lineRule="auto"/>
        <w:rPr>
          <w:rFonts w:cs="Arial"/>
          <w:bCs/>
          <w:szCs w:val="32"/>
        </w:rPr>
      </w:pPr>
      <w:r>
        <w:rPr>
          <w:rFonts w:cs="Arial"/>
          <w:bCs/>
          <w:szCs w:val="32"/>
        </w:rPr>
        <w:br w:type="page"/>
      </w:r>
    </w:p>
    <w:p w14:paraId="49230FB8" w14:textId="148F99D4" w:rsidR="00420BA5" w:rsidRDefault="005B2AE4" w:rsidP="00420BA5">
      <w:pPr>
        <w:pStyle w:val="AbsatzvorSignaturblock"/>
        <w:spacing w:after="0" w:line="240" w:lineRule="auto"/>
      </w:pPr>
      <w:r>
        <w:lastRenderedPageBreak/>
        <w:t>IWB</w:t>
      </w:r>
    </w:p>
    <w:sdt>
      <w:sdtPr>
        <w:id w:val="-1697612792"/>
        <w:text/>
      </w:sdtPr>
      <w:sdtEndPr/>
      <w:sdtContent>
        <w:p w14:paraId="49230FB9" w14:textId="6CA42811" w:rsidR="00420BA5" w:rsidRDefault="000B434D" w:rsidP="00420BA5">
          <w:pPr>
            <w:pStyle w:val="AbsatzvorSignaturblock"/>
            <w:spacing w:before="0" w:after="0" w:line="240" w:lineRule="auto"/>
          </w:pPr>
          <w:r>
            <w:t>Produktion Energie</w:t>
          </w:r>
        </w:p>
      </w:sdtContent>
    </w:sdt>
    <w:p w14:paraId="49230FBA" w14:textId="77777777" w:rsidR="00420BA5" w:rsidRPr="00DE4F25" w:rsidRDefault="00420BA5" w:rsidP="00420BA5">
      <w:pPr>
        <w:pStyle w:val="AbsatzvorSignaturblock"/>
        <w:spacing w:before="0" w:after="0" w:line="240"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64"/>
        <w:gridCol w:w="4564"/>
      </w:tblGrid>
      <w:tr w:rsidR="00420BA5" w14:paraId="49230FBC" w14:textId="77777777" w:rsidTr="00405097">
        <w:tc>
          <w:tcPr>
            <w:tcW w:w="9128" w:type="dxa"/>
            <w:gridSpan w:val="2"/>
            <w:tcBorders>
              <w:bottom w:val="single" w:sz="4" w:space="0" w:color="auto"/>
            </w:tcBorders>
          </w:tcPr>
          <w:p w14:paraId="49230FBB" w14:textId="77777777" w:rsidR="00420BA5" w:rsidRDefault="00420BA5" w:rsidP="00405097">
            <w:pPr>
              <w:pStyle w:val="Textganzlinksbndig"/>
            </w:pPr>
          </w:p>
        </w:tc>
      </w:tr>
      <w:tr w:rsidR="00420BA5" w14:paraId="49230FBF" w14:textId="77777777" w:rsidTr="00405097">
        <w:trPr>
          <w:trHeight w:hRule="exact" w:val="1134"/>
        </w:trPr>
        <w:tc>
          <w:tcPr>
            <w:tcW w:w="4564" w:type="dxa"/>
            <w:tcBorders>
              <w:top w:val="single" w:sz="4" w:space="0" w:color="auto"/>
              <w:bottom w:val="single" w:sz="4" w:space="0" w:color="auto"/>
            </w:tcBorders>
          </w:tcPr>
          <w:p w14:paraId="49230FBD" w14:textId="77777777" w:rsidR="00420BA5" w:rsidRDefault="00340F2B" w:rsidP="00CF6A1E">
            <w:pPr>
              <w:pStyle w:val="Textganzlinksbndig"/>
            </w:pPr>
            <w:sdt>
              <w:sdtPr>
                <w:id w:val="-580292090"/>
                <w:showingPlcHdr/>
              </w:sdtPr>
              <w:sdtEndPr/>
              <w:sdtContent>
                <w:r w:rsidR="00CF6A1E">
                  <w:rPr>
                    <w:rStyle w:val="Platzhaltertext"/>
                  </w:rPr>
                  <w:t>Ort</w:t>
                </w:r>
              </w:sdtContent>
            </w:sdt>
            <w:r w:rsidR="00420BA5">
              <w:t xml:space="preserve">, </w:t>
            </w:r>
            <w:sdt>
              <w:sdtPr>
                <w:id w:val="-1768305655"/>
                <w:showingPlcHdr/>
                <w:date>
                  <w:dateFormat w:val="dd.MM.yyyy"/>
                  <w:lid w:val="de-CH"/>
                  <w:storeMappedDataAs w:val="dateTime"/>
                  <w:calendar w:val="gregorian"/>
                </w:date>
              </w:sdtPr>
              <w:sdtEndPr/>
              <w:sdtContent>
                <w:r w:rsidR="00420BA5" w:rsidRPr="004A0DBD">
                  <w:rPr>
                    <w:rStyle w:val="Platzhaltertext"/>
                    <w:color w:val="808080" w:themeColor="background1" w:themeShade="80"/>
                  </w:rPr>
                  <w:t>Datum</w:t>
                </w:r>
              </w:sdtContent>
            </w:sdt>
          </w:p>
        </w:tc>
        <w:tc>
          <w:tcPr>
            <w:tcW w:w="4564" w:type="dxa"/>
            <w:tcBorders>
              <w:top w:val="single" w:sz="4" w:space="0" w:color="auto"/>
              <w:bottom w:val="single" w:sz="4" w:space="0" w:color="auto"/>
            </w:tcBorders>
          </w:tcPr>
          <w:p w14:paraId="49230FBE" w14:textId="77777777" w:rsidR="00420BA5" w:rsidRDefault="00340F2B" w:rsidP="00CF6A1E">
            <w:pPr>
              <w:pStyle w:val="Textganzlinksbndig"/>
            </w:pPr>
            <w:sdt>
              <w:sdtPr>
                <w:id w:val="-652297564"/>
                <w:showingPlcHdr/>
              </w:sdtPr>
              <w:sdtEndPr/>
              <w:sdtContent>
                <w:r w:rsidR="00CF6A1E">
                  <w:rPr>
                    <w:rStyle w:val="Platzhaltertext"/>
                  </w:rPr>
                  <w:t>Ort</w:t>
                </w:r>
              </w:sdtContent>
            </w:sdt>
            <w:r w:rsidR="00420BA5">
              <w:t xml:space="preserve">, </w:t>
            </w:r>
            <w:sdt>
              <w:sdtPr>
                <w:id w:val="-647355812"/>
                <w:showingPlcHdr/>
                <w:date>
                  <w:dateFormat w:val="dd.MM.yyyy"/>
                  <w:lid w:val="de-CH"/>
                  <w:storeMappedDataAs w:val="dateTime"/>
                  <w:calendar w:val="gregorian"/>
                </w:date>
              </w:sdtPr>
              <w:sdtEndPr/>
              <w:sdtContent>
                <w:r w:rsidR="00420BA5" w:rsidRPr="004A0DBD">
                  <w:rPr>
                    <w:rStyle w:val="Platzhaltertext"/>
                    <w:color w:val="808080" w:themeColor="background1" w:themeShade="80"/>
                  </w:rPr>
                  <w:t>Datum</w:t>
                </w:r>
              </w:sdtContent>
            </w:sdt>
          </w:p>
        </w:tc>
      </w:tr>
      <w:tr w:rsidR="00420BA5" w14:paraId="49230FC4" w14:textId="77777777" w:rsidTr="00405097">
        <w:trPr>
          <w:trHeight w:val="480"/>
        </w:trPr>
        <w:tc>
          <w:tcPr>
            <w:tcW w:w="4564" w:type="dxa"/>
            <w:tcBorders>
              <w:top w:val="single" w:sz="4" w:space="0" w:color="auto"/>
            </w:tcBorders>
          </w:tcPr>
          <w:sdt>
            <w:sdtPr>
              <w:id w:val="-2141565629"/>
            </w:sdtPr>
            <w:sdtEndPr/>
            <w:sdtContent>
              <w:p w14:paraId="49230FC0" w14:textId="1288C510" w:rsidR="00420BA5" w:rsidRDefault="001E26C4" w:rsidP="00405097">
                <w:pPr>
                  <w:pStyle w:val="Textganzlinksbndig"/>
                </w:pPr>
                <w:r>
                  <w:t>Martin Eschle</w:t>
                </w:r>
              </w:p>
            </w:sdtContent>
          </w:sdt>
          <w:sdt>
            <w:sdtPr>
              <w:id w:val="434866437"/>
            </w:sdtPr>
            <w:sdtEndPr/>
            <w:sdtContent>
              <w:p w14:paraId="75410481" w14:textId="77777777" w:rsidR="001E26C4" w:rsidRDefault="001E26C4" w:rsidP="001E26C4">
                <w:pPr>
                  <w:pStyle w:val="Textganzlinksbndig"/>
                </w:pPr>
                <w:r>
                  <w:t>Leiter Beschaffung</w:t>
                </w:r>
              </w:p>
              <w:p w14:paraId="49230FC1" w14:textId="615A7D2C" w:rsidR="00420BA5" w:rsidRDefault="001E26C4" w:rsidP="001E26C4">
                <w:pPr>
                  <w:pStyle w:val="Textganzlinksbndig"/>
                </w:pPr>
                <w:r>
                  <w:t>Mitglied der Geschäftsleitung</w:t>
                </w:r>
              </w:p>
            </w:sdtContent>
          </w:sdt>
        </w:tc>
        <w:tc>
          <w:tcPr>
            <w:tcW w:w="4564" w:type="dxa"/>
            <w:tcBorders>
              <w:top w:val="single" w:sz="4" w:space="0" w:color="auto"/>
            </w:tcBorders>
          </w:tcPr>
          <w:sdt>
            <w:sdtPr>
              <w:id w:val="1561677588"/>
            </w:sdtPr>
            <w:sdtEndPr/>
            <w:sdtContent>
              <w:sdt>
                <w:sdtPr>
                  <w:id w:val="-2052755047"/>
                </w:sdtPr>
                <w:sdtEndPr/>
                <w:sdtContent>
                  <w:p w14:paraId="49230FC2" w14:textId="0F4E1395" w:rsidR="00420BA5" w:rsidRDefault="001E26C4" w:rsidP="00405097">
                    <w:pPr>
                      <w:pStyle w:val="Textganzlinksbndig"/>
                    </w:pPr>
                    <w:r>
                      <w:t>Florian Lüthy</w:t>
                    </w:r>
                  </w:p>
                </w:sdtContent>
              </w:sdt>
            </w:sdtContent>
          </w:sdt>
          <w:sdt>
            <w:sdtPr>
              <w:id w:val="-1652828351"/>
            </w:sdtPr>
            <w:sdtEndPr/>
            <w:sdtContent>
              <w:sdt>
                <w:sdtPr>
                  <w:id w:val="1774205115"/>
                </w:sdtPr>
                <w:sdtEndPr/>
                <w:sdtContent>
                  <w:p w14:paraId="49230FC3" w14:textId="253D9D28" w:rsidR="00420BA5" w:rsidRDefault="001E26C4" w:rsidP="00CF6A1E">
                    <w:pPr>
                      <w:pStyle w:val="Textganzlinksbndig"/>
                    </w:pPr>
                    <w:r>
                      <w:t>Leiter Produktion Energie</w:t>
                    </w:r>
                  </w:p>
                </w:sdtContent>
              </w:sdt>
            </w:sdtContent>
          </w:sdt>
        </w:tc>
      </w:tr>
    </w:tbl>
    <w:p w14:paraId="49230FC5" w14:textId="77777777" w:rsidR="003026AC" w:rsidRDefault="003026AC" w:rsidP="00420BA5">
      <w:pPr>
        <w:pStyle w:val="Textganzlinksbndig"/>
        <w:sectPr w:rsidR="003026AC" w:rsidSect="00D14B6E">
          <w:type w:val="continuous"/>
          <w:pgSz w:w="11906" w:h="16838" w:code="9"/>
          <w:pgMar w:top="1108" w:right="849" w:bottom="993" w:left="851" w:header="822" w:footer="454" w:gutter="0"/>
          <w:cols w:space="708"/>
          <w:titlePg/>
          <w:docGrid w:linePitch="360"/>
        </w:sectPr>
      </w:pPr>
    </w:p>
    <w:p w14:paraId="49230FC6" w14:textId="77777777" w:rsidR="003026AC" w:rsidRDefault="003026AC" w:rsidP="00420BA5">
      <w:pPr>
        <w:pStyle w:val="Textganzlinksbndig"/>
        <w:sectPr w:rsidR="003026AC" w:rsidSect="00D14B6E">
          <w:type w:val="continuous"/>
          <w:pgSz w:w="11906" w:h="16838" w:code="9"/>
          <w:pgMar w:top="1108" w:right="849" w:bottom="993" w:left="851" w:header="822" w:footer="454" w:gutter="0"/>
          <w:cols w:space="708"/>
          <w:titlePg/>
          <w:docGrid w:linePitch="360"/>
        </w:sectPr>
      </w:pPr>
    </w:p>
    <w:p w14:paraId="49230FC7" w14:textId="77777777" w:rsidR="00420BA5" w:rsidRDefault="00420BA5" w:rsidP="00420BA5">
      <w:pPr>
        <w:pStyle w:val="Textganzlinksbndig"/>
      </w:pPr>
    </w:p>
    <w:p w14:paraId="49230FC8" w14:textId="77777777" w:rsidR="00420BA5" w:rsidRPr="00B80BE7" w:rsidRDefault="00420BA5" w:rsidP="00420BA5">
      <w:pPr>
        <w:pStyle w:val="Textganzlinksbndig"/>
        <w:rPr>
          <w:rStyle w:val="Blindtextblau"/>
        </w:rPr>
      </w:pPr>
      <w:r w:rsidRPr="009D015E">
        <w:rPr>
          <w:rStyle w:val="Blindtextblau"/>
        </w:rPr>
        <w:t>(Sofern keine ARGE gebildet wurde, den nachfolgenden Text und die nicht benötigten Unterschriftsfelder löschen)</w:t>
      </w:r>
    </w:p>
    <w:p w14:paraId="49230FC9" w14:textId="77777777" w:rsidR="00420BA5" w:rsidRPr="00B80BE7" w:rsidRDefault="00420BA5" w:rsidP="00420BA5">
      <w:pPr>
        <w:pStyle w:val="Textganzlinksbndig"/>
        <w:rPr>
          <w:rStyle w:val="Blindtextblau"/>
        </w:rPr>
      </w:pPr>
    </w:p>
    <w:p w14:paraId="49230FCA" w14:textId="77777777" w:rsidR="00420BA5" w:rsidRPr="000D134A" w:rsidRDefault="00420BA5" w:rsidP="00420BA5">
      <w:pPr>
        <w:pStyle w:val="StandardBlocksatz"/>
        <w:ind w:left="0"/>
      </w:pPr>
      <w:r w:rsidRPr="000D134A">
        <w:t>Die unterzeichnenden Mitglieder der Arbeitsgemeinschaft (ARGE)</w:t>
      </w:r>
      <w:r w:rsidR="00F7013B">
        <w:t>:</w:t>
      </w:r>
    </w:p>
    <w:p w14:paraId="49230FCB" w14:textId="77777777" w:rsidR="00420BA5" w:rsidRPr="000D134A" w:rsidRDefault="00420BA5" w:rsidP="00420BA5">
      <w:pPr>
        <w:pStyle w:val="AuflistungmitSymbolen"/>
        <w:tabs>
          <w:tab w:val="left" w:pos="567"/>
          <w:tab w:val="left" w:pos="1134"/>
          <w:tab w:val="left" w:pos="1701"/>
          <w:tab w:val="left" w:pos="2268"/>
          <w:tab w:val="left" w:pos="2835"/>
          <w:tab w:val="left" w:pos="3402"/>
          <w:tab w:val="left" w:pos="3969"/>
          <w:tab w:val="left" w:pos="4536"/>
        </w:tabs>
        <w:ind w:left="567"/>
      </w:pPr>
      <w:r w:rsidRPr="00B80BE7">
        <w:t>erklären</w:t>
      </w:r>
      <w:r w:rsidRPr="000D134A">
        <w:rPr>
          <w:rFonts w:cs="Arial"/>
        </w:rPr>
        <w:t>, dass</w:t>
      </w:r>
      <w:r w:rsidRPr="000D134A">
        <w:t xml:space="preserve"> sie für die Vertragserfüllung solidarisch haften;</w:t>
      </w:r>
    </w:p>
    <w:p w14:paraId="49230FCC" w14:textId="77777777" w:rsidR="00420BA5" w:rsidRPr="000D134A" w:rsidRDefault="00420BA5" w:rsidP="00420BA5">
      <w:pPr>
        <w:pStyle w:val="AuflistungmitSymbolen"/>
        <w:tabs>
          <w:tab w:val="left" w:pos="567"/>
          <w:tab w:val="left" w:pos="1134"/>
          <w:tab w:val="left" w:pos="1701"/>
          <w:tab w:val="left" w:pos="2268"/>
          <w:tab w:val="left" w:pos="2835"/>
          <w:tab w:val="left" w:pos="3402"/>
          <w:tab w:val="left" w:pos="3969"/>
          <w:tab w:val="left" w:pos="4536"/>
        </w:tabs>
        <w:ind w:left="567"/>
      </w:pPr>
      <w:r w:rsidRPr="000D134A">
        <w:t xml:space="preserve">bestätigen, dass </w:t>
      </w:r>
      <w:r w:rsidRPr="000D134A">
        <w:rPr>
          <w:rFonts w:cs="Arial"/>
        </w:rPr>
        <w:t>die federführende Unternehmung die ARGE</w:t>
      </w:r>
      <w:r w:rsidRPr="000D134A">
        <w:t xml:space="preserve"> gegenüber </w:t>
      </w:r>
      <w:r w:rsidR="005B2AE4">
        <w:t>IWB</w:t>
      </w:r>
      <w:r w:rsidRPr="000D134A">
        <w:t xml:space="preserve"> bis auf schriftlichen Widerruf vertritt und sie alle Mitteilungen an diese Firma als gültige Zustellung an die ARGE anerkennen;</w:t>
      </w:r>
    </w:p>
    <w:p w14:paraId="49230FCD" w14:textId="3EAAB8F5" w:rsidR="00420BA5" w:rsidRPr="000D134A" w:rsidRDefault="00420BA5" w:rsidP="00420BA5">
      <w:pPr>
        <w:pStyle w:val="AuflistungmitSymbolen"/>
        <w:tabs>
          <w:tab w:val="left" w:pos="567"/>
          <w:tab w:val="left" w:pos="1134"/>
          <w:tab w:val="left" w:pos="1701"/>
          <w:tab w:val="left" w:pos="2268"/>
          <w:tab w:val="left" w:pos="2835"/>
          <w:tab w:val="left" w:pos="3402"/>
          <w:tab w:val="left" w:pos="3969"/>
          <w:tab w:val="left" w:pos="4536"/>
        </w:tabs>
        <w:ind w:left="567"/>
      </w:pPr>
      <w:r w:rsidRPr="000D134A">
        <w:t>bestätigen, dass die vo</w:t>
      </w:r>
      <w:r w:rsidR="004B6B4F">
        <w:t>n</w:t>
      </w:r>
      <w:r w:rsidRPr="000D134A">
        <w:t xml:space="preserve"> </w:t>
      </w:r>
      <w:r w:rsidR="005B2AE4">
        <w:t>IWB</w:t>
      </w:r>
      <w:r w:rsidRPr="000D134A">
        <w:t xml:space="preserve"> auf den Zahlungsort gemäss Ziff. </w:t>
      </w:r>
      <w:r w:rsidR="00F7013B">
        <w:fldChar w:fldCharType="begin"/>
      </w:r>
      <w:r w:rsidR="00F7013B">
        <w:instrText xml:space="preserve"> REF _Ref492976858 \r \h </w:instrText>
      </w:r>
      <w:r w:rsidR="00F7013B">
        <w:fldChar w:fldCharType="separate"/>
      </w:r>
      <w:r w:rsidR="00301DED">
        <w:t>4.4</w:t>
      </w:r>
      <w:r w:rsidR="00F7013B">
        <w:fldChar w:fldCharType="end"/>
      </w:r>
      <w:r w:rsidR="00F7013B">
        <w:t xml:space="preserve"> </w:t>
      </w:r>
      <w:r w:rsidRPr="000D134A">
        <w:t xml:space="preserve">hiervor geleisteten Zahlungen befreiende Wirkung haben. Eine Änderung der Zahlstelle ist </w:t>
      </w:r>
      <w:r w:rsidR="005B2AE4">
        <w:t>IWB</w:t>
      </w:r>
      <w:r w:rsidRPr="000D134A">
        <w:t xml:space="preserve"> vom Unternehmer schriftlich anzuzeigen.</w:t>
      </w:r>
    </w:p>
    <w:p w14:paraId="49230FCE" w14:textId="77777777" w:rsidR="00420BA5" w:rsidRDefault="00420BA5" w:rsidP="00F7013B">
      <w:pPr>
        <w:pStyle w:val="AuflistungmitSymbolen"/>
        <w:numPr>
          <w:ilvl w:val="0"/>
          <w:numId w:val="0"/>
        </w:numPr>
        <w:tabs>
          <w:tab w:val="left" w:pos="567"/>
          <w:tab w:val="left" w:pos="1701"/>
          <w:tab w:val="left" w:pos="2268"/>
          <w:tab w:val="left" w:pos="2835"/>
          <w:tab w:val="left" w:pos="3402"/>
          <w:tab w:val="left" w:pos="3969"/>
          <w:tab w:val="left" w:pos="4536"/>
        </w:tabs>
      </w:pPr>
      <w:r w:rsidRPr="000D134A">
        <w:t>Die Arbeitsgemeinschaft hat sich zu diesem Zweck in das Mehrwertsteuerregister der Eidgenössischen Steuerverwaltung eingetragen.</w:t>
      </w:r>
    </w:p>
    <w:p w14:paraId="49230FCF" w14:textId="77777777" w:rsidR="00420BA5" w:rsidRDefault="00420BA5" w:rsidP="00420BA5">
      <w:pPr>
        <w:pStyle w:val="Textganzlinksbndig"/>
      </w:pPr>
    </w:p>
    <w:p w14:paraId="49230FD0" w14:textId="50257B17" w:rsidR="00420BA5" w:rsidRDefault="00420BA5" w:rsidP="00420BA5">
      <w:pPr>
        <w:pStyle w:val="Textganzlinksbndig"/>
        <w:rPr>
          <w:b/>
        </w:rPr>
      </w:pPr>
      <w:r>
        <w:rPr>
          <w:b/>
        </w:rPr>
        <w:t>Der Unterne</w:t>
      </w:r>
      <w:r w:rsidR="00110601">
        <w:rPr>
          <w:b/>
        </w:rPr>
        <w:t>hmer</w:t>
      </w:r>
    </w:p>
    <w:p w14:paraId="49230FD1" w14:textId="77777777" w:rsidR="00420BA5" w:rsidRPr="000D197C" w:rsidRDefault="00340F2B" w:rsidP="00420BA5">
      <w:pPr>
        <w:pStyle w:val="Textganzlinksbndig"/>
        <w:rPr>
          <w:b/>
        </w:rPr>
      </w:pPr>
      <w:sdt>
        <w:sdtPr>
          <w:rPr>
            <w:b/>
          </w:rPr>
          <w:id w:val="510028374"/>
          <w:showingPlcHdr/>
        </w:sdtPr>
        <w:sdtEndPr/>
        <w:sdtContent>
          <w:r w:rsidR="008540A6" w:rsidRPr="008540A6">
            <w:rPr>
              <w:rStyle w:val="Platzhaltertext"/>
              <w:b/>
            </w:rPr>
            <w:t>[Name Vertragspartner]</w:t>
          </w:r>
        </w:sdtContent>
      </w:sdt>
    </w:p>
    <w:p w14:paraId="49230FD2" w14:textId="77777777" w:rsidR="00420BA5" w:rsidRPr="00E5369D" w:rsidRDefault="00420BA5" w:rsidP="00420BA5">
      <w:pPr>
        <w:pStyle w:val="Textganzlinksbndig"/>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64"/>
        <w:gridCol w:w="4564"/>
      </w:tblGrid>
      <w:tr w:rsidR="00420BA5" w14:paraId="49230FD4" w14:textId="77777777" w:rsidTr="00405097">
        <w:tc>
          <w:tcPr>
            <w:tcW w:w="9128" w:type="dxa"/>
            <w:gridSpan w:val="2"/>
            <w:tcBorders>
              <w:bottom w:val="single" w:sz="4" w:space="0" w:color="auto"/>
            </w:tcBorders>
          </w:tcPr>
          <w:p w14:paraId="49230FD3" w14:textId="77777777" w:rsidR="00420BA5" w:rsidRDefault="00420BA5" w:rsidP="00405097">
            <w:pPr>
              <w:pStyle w:val="Textganzlinksbndig"/>
            </w:pPr>
          </w:p>
        </w:tc>
      </w:tr>
      <w:tr w:rsidR="00420BA5" w14:paraId="49230FD7" w14:textId="77777777" w:rsidTr="00405097">
        <w:trPr>
          <w:trHeight w:hRule="exact" w:val="1134"/>
        </w:trPr>
        <w:tc>
          <w:tcPr>
            <w:tcW w:w="4564" w:type="dxa"/>
            <w:tcBorders>
              <w:top w:val="single" w:sz="4" w:space="0" w:color="auto"/>
              <w:bottom w:val="single" w:sz="4" w:space="0" w:color="auto"/>
            </w:tcBorders>
          </w:tcPr>
          <w:p w14:paraId="49230FD5" w14:textId="77777777" w:rsidR="00420BA5" w:rsidRDefault="00340F2B" w:rsidP="005804ED">
            <w:pPr>
              <w:pStyle w:val="Textganzlinksbndig"/>
            </w:pPr>
            <w:sdt>
              <w:sdtPr>
                <w:id w:val="1264584094"/>
                <w:showingPlcHdr/>
              </w:sdtPr>
              <w:sdtEndPr/>
              <w:sdtContent>
                <w:r w:rsidR="005804ED">
                  <w:rPr>
                    <w:rStyle w:val="Platzhaltertext"/>
                  </w:rPr>
                  <w:t>Ort</w:t>
                </w:r>
              </w:sdtContent>
            </w:sdt>
            <w:r w:rsidR="005804ED">
              <w:t xml:space="preserve">, </w:t>
            </w:r>
            <w:sdt>
              <w:sdtPr>
                <w:id w:val="538400120"/>
                <w:showingPlcHdr/>
                <w:date>
                  <w:dateFormat w:val="dd.MM.yyyy"/>
                  <w:lid w:val="de-CH"/>
                  <w:storeMappedDataAs w:val="dateTime"/>
                  <w:calendar w:val="gregorian"/>
                </w:date>
              </w:sdtPr>
              <w:sdtEndPr/>
              <w:sdtContent>
                <w:r w:rsidR="005804ED">
                  <w:rPr>
                    <w:rStyle w:val="Platzhaltertext"/>
                  </w:rPr>
                  <w:t>Datum</w:t>
                </w:r>
              </w:sdtContent>
            </w:sdt>
          </w:p>
        </w:tc>
        <w:tc>
          <w:tcPr>
            <w:tcW w:w="4564" w:type="dxa"/>
            <w:tcBorders>
              <w:top w:val="single" w:sz="4" w:space="0" w:color="auto"/>
              <w:bottom w:val="single" w:sz="4" w:space="0" w:color="auto"/>
            </w:tcBorders>
          </w:tcPr>
          <w:p w14:paraId="49230FD6" w14:textId="77777777" w:rsidR="00420BA5" w:rsidRDefault="00340F2B" w:rsidP="005804ED">
            <w:pPr>
              <w:pStyle w:val="Textganzlinksbndig"/>
            </w:pPr>
            <w:sdt>
              <w:sdtPr>
                <w:id w:val="-1053075244"/>
                <w:showingPlcHdr/>
              </w:sdtPr>
              <w:sdtEndPr/>
              <w:sdtContent>
                <w:r w:rsidR="005804ED">
                  <w:rPr>
                    <w:rStyle w:val="Platzhaltertext"/>
                  </w:rPr>
                  <w:t>Ort</w:t>
                </w:r>
              </w:sdtContent>
            </w:sdt>
            <w:r w:rsidR="005804ED">
              <w:t xml:space="preserve">, </w:t>
            </w:r>
            <w:sdt>
              <w:sdtPr>
                <w:id w:val="-1579828574"/>
                <w:showingPlcHdr/>
                <w:date>
                  <w:dateFormat w:val="dd.MM.yyyy"/>
                  <w:lid w:val="de-CH"/>
                  <w:storeMappedDataAs w:val="dateTime"/>
                  <w:calendar w:val="gregorian"/>
                </w:date>
              </w:sdtPr>
              <w:sdtEndPr/>
              <w:sdtContent>
                <w:r w:rsidR="005804ED">
                  <w:rPr>
                    <w:rStyle w:val="Platzhaltertext"/>
                  </w:rPr>
                  <w:t>Datum</w:t>
                </w:r>
              </w:sdtContent>
            </w:sdt>
          </w:p>
        </w:tc>
      </w:tr>
      <w:tr w:rsidR="00420BA5" w14:paraId="49230FDC" w14:textId="77777777" w:rsidTr="00405097">
        <w:trPr>
          <w:trHeight w:val="480"/>
        </w:trPr>
        <w:tc>
          <w:tcPr>
            <w:tcW w:w="4564" w:type="dxa"/>
            <w:tcBorders>
              <w:top w:val="single" w:sz="4" w:space="0" w:color="auto"/>
            </w:tcBorders>
          </w:tcPr>
          <w:sdt>
            <w:sdtPr>
              <w:id w:val="552118080"/>
              <w:showingPlcHdr/>
            </w:sdtPr>
            <w:sdtEndPr/>
            <w:sdtContent>
              <w:p w14:paraId="49230FD8" w14:textId="77777777" w:rsidR="00420BA5" w:rsidRDefault="005804ED" w:rsidP="005804ED">
                <w:pPr>
                  <w:pStyle w:val="Textganzlinksbndig"/>
                  <w:jc w:val="left"/>
                </w:pPr>
                <w:r>
                  <w:rPr>
                    <w:rStyle w:val="Platzhaltertext"/>
                  </w:rPr>
                  <w:t>Vorname Nachname</w:t>
                </w:r>
              </w:p>
            </w:sdtContent>
          </w:sdt>
          <w:sdt>
            <w:sdtPr>
              <w:id w:val="-1921941087"/>
              <w:showingPlcHdr/>
            </w:sdtPr>
            <w:sdtEndPr/>
            <w:sdtContent>
              <w:p w14:paraId="49230FD9" w14:textId="77777777" w:rsidR="00420BA5" w:rsidRDefault="005804ED" w:rsidP="005804ED">
                <w:pPr>
                  <w:pStyle w:val="Textganzlinksbndig"/>
                  <w:jc w:val="left"/>
                </w:pPr>
                <w:r>
                  <w:rPr>
                    <w:rStyle w:val="Platzhaltertext"/>
                  </w:rPr>
                  <w:t>Funktion</w:t>
                </w:r>
              </w:p>
            </w:sdtContent>
          </w:sdt>
        </w:tc>
        <w:tc>
          <w:tcPr>
            <w:tcW w:w="4564" w:type="dxa"/>
            <w:tcBorders>
              <w:top w:val="single" w:sz="4" w:space="0" w:color="auto"/>
            </w:tcBorders>
          </w:tcPr>
          <w:sdt>
            <w:sdtPr>
              <w:id w:val="-746033756"/>
              <w:showingPlcHdr/>
            </w:sdtPr>
            <w:sdtEndPr/>
            <w:sdtContent>
              <w:p w14:paraId="49230FDA" w14:textId="77777777" w:rsidR="00420BA5" w:rsidRDefault="005804ED" w:rsidP="005804ED">
                <w:pPr>
                  <w:pStyle w:val="Textganzlinksbndig"/>
                  <w:jc w:val="left"/>
                </w:pPr>
                <w:r>
                  <w:rPr>
                    <w:rStyle w:val="Platzhaltertext"/>
                  </w:rPr>
                  <w:t>Vorname Nachname</w:t>
                </w:r>
              </w:p>
            </w:sdtContent>
          </w:sdt>
          <w:sdt>
            <w:sdtPr>
              <w:id w:val="47965914"/>
              <w:showingPlcHdr/>
            </w:sdtPr>
            <w:sdtEndPr/>
            <w:sdtContent>
              <w:p w14:paraId="49230FDB" w14:textId="77777777" w:rsidR="00420BA5" w:rsidRDefault="005804ED" w:rsidP="005804ED">
                <w:pPr>
                  <w:pStyle w:val="Textganzlinksbndig"/>
                  <w:jc w:val="left"/>
                </w:pPr>
                <w:r>
                  <w:rPr>
                    <w:rStyle w:val="Platzhaltertext"/>
                  </w:rPr>
                  <w:t>Funktion</w:t>
                </w:r>
              </w:p>
            </w:sdtContent>
          </w:sdt>
        </w:tc>
      </w:tr>
    </w:tbl>
    <w:p w14:paraId="49230FDD" w14:textId="77777777" w:rsidR="00420BA5" w:rsidRDefault="00420BA5" w:rsidP="009B1E91">
      <w:pPr>
        <w:pStyle w:val="Standardrechtsbndig"/>
      </w:pPr>
    </w:p>
    <w:p w14:paraId="49230FEB" w14:textId="77777777" w:rsidR="00420BA5" w:rsidRDefault="00420BA5" w:rsidP="00D71EE1">
      <w:pPr>
        <w:pStyle w:val="Textganzlinksbndig"/>
      </w:pPr>
    </w:p>
    <w:sectPr w:rsidR="00420BA5" w:rsidSect="00D14B6E">
      <w:type w:val="continuous"/>
      <w:pgSz w:w="11906" w:h="16838" w:code="9"/>
      <w:pgMar w:top="1108" w:right="849" w:bottom="993" w:left="851" w:header="822" w:footer="454"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318B0E" w14:textId="77777777" w:rsidR="0034278C" w:rsidRDefault="0034278C">
      <w:r>
        <w:separator/>
      </w:r>
    </w:p>
  </w:endnote>
  <w:endnote w:type="continuationSeparator" w:id="0">
    <w:p w14:paraId="6B43CE7B" w14:textId="77777777" w:rsidR="0034278C" w:rsidRDefault="00342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unga">
    <w:altName w:val="Courier New"/>
    <w:panose1 w:val="000004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1E0" w:firstRow="1" w:lastRow="1" w:firstColumn="1" w:lastColumn="1" w:noHBand="0" w:noVBand="0"/>
    </w:tblPr>
    <w:tblGrid>
      <w:gridCol w:w="5954"/>
      <w:gridCol w:w="3402"/>
    </w:tblGrid>
    <w:tr w:rsidR="0034278C" w14:paraId="49230FF3" w14:textId="77777777">
      <w:tc>
        <w:tcPr>
          <w:tcW w:w="5954" w:type="dxa"/>
        </w:tcPr>
        <w:p w14:paraId="49230FF1" w14:textId="77777777" w:rsidR="0034278C" w:rsidRDefault="0034278C">
          <w:pPr>
            <w:pStyle w:val="Fuzeile"/>
            <w:jc w:val="right"/>
            <w:rPr>
              <w:lang w:val="fr-FR"/>
            </w:rPr>
          </w:pPr>
        </w:p>
      </w:tc>
      <w:tc>
        <w:tcPr>
          <w:tcW w:w="3402" w:type="dxa"/>
        </w:tcPr>
        <w:p w14:paraId="49230FF2" w14:textId="77777777" w:rsidR="0034278C" w:rsidRDefault="0034278C">
          <w:pPr>
            <w:pStyle w:val="Fuzeile"/>
            <w:rPr>
              <w:lang w:val="en-US"/>
            </w:rPr>
          </w:pPr>
          <w:r>
            <w:rPr>
              <w:lang w:val="en-US"/>
            </w:rPr>
            <w:t xml:space="preserve">  </w:t>
          </w:r>
        </w:p>
      </w:tc>
    </w:tr>
    <w:tr w:rsidR="0034278C" w14:paraId="49230FF6" w14:textId="77777777">
      <w:tc>
        <w:tcPr>
          <w:tcW w:w="5954" w:type="dxa"/>
        </w:tcPr>
        <w:p w14:paraId="49230FF4" w14:textId="77777777" w:rsidR="0034278C" w:rsidRDefault="0034278C">
          <w:pPr>
            <w:pStyle w:val="Fuzeile"/>
            <w:jc w:val="right"/>
          </w:pPr>
          <w:r>
            <w:fldChar w:fldCharType="begin"/>
          </w:r>
          <w:r>
            <w:instrText xml:space="preserve"> DOCPROPERTY "Doc.Date"\*CHARFORMAT </w:instrText>
          </w:r>
          <w:r>
            <w:fldChar w:fldCharType="end"/>
          </w:r>
        </w:p>
      </w:tc>
      <w:tc>
        <w:tcPr>
          <w:tcW w:w="3402" w:type="dxa"/>
        </w:tcPr>
        <w:p w14:paraId="49230FF5" w14:textId="77777777" w:rsidR="0034278C" w:rsidRDefault="0034278C">
          <w:pPr>
            <w:pStyle w:val="Fuzeile"/>
          </w:pPr>
          <w:r>
            <w:rPr>
              <w:lang w:val="en-US"/>
            </w:rPr>
            <w:fldChar w:fldCharType="begin"/>
          </w:r>
          <w:r>
            <w:rPr>
              <w:lang w:val="de-DE"/>
            </w:rPr>
            <w:instrText xml:space="preserve"> DOCVARIABLE "DocumentDate"\*CHARFORMAT</w:instrText>
          </w:r>
          <w:r>
            <w:rPr>
              <w:lang w:val="en-US"/>
            </w:rPr>
            <w:fldChar w:fldCharType="separate"/>
          </w:r>
          <w:r>
            <w:rPr>
              <w:lang w:val="de-DE"/>
            </w:rPr>
            <w:t xml:space="preserve"> </w:t>
          </w:r>
          <w:r>
            <w:rPr>
              <w:lang w:val="en-US"/>
            </w:rPr>
            <w:fldChar w:fldCharType="end"/>
          </w:r>
        </w:p>
      </w:tc>
    </w:tr>
    <w:tr w:rsidR="0034278C" w14:paraId="49230FF9" w14:textId="77777777">
      <w:tc>
        <w:tcPr>
          <w:tcW w:w="5954" w:type="dxa"/>
        </w:tcPr>
        <w:p w14:paraId="49230FF7" w14:textId="77777777" w:rsidR="0034278C" w:rsidRDefault="0034278C">
          <w:pPr>
            <w:pStyle w:val="Fuzeile"/>
            <w:jc w:val="right"/>
          </w:pPr>
          <w:r>
            <w:fldChar w:fldCharType="begin"/>
          </w:r>
          <w:r>
            <w:instrText xml:space="preserve"> DOCPROPERTY "Doc.Page"\*CHARFORMAT </w:instrText>
          </w:r>
          <w:r>
            <w:fldChar w:fldCharType="end"/>
          </w:r>
        </w:p>
      </w:tc>
      <w:tc>
        <w:tcPr>
          <w:tcW w:w="3402" w:type="dxa"/>
        </w:tcPr>
        <w:p w14:paraId="49230FF8" w14:textId="77777777" w:rsidR="0034278C" w:rsidRDefault="0034278C">
          <w:pPr>
            <w:pStyle w:val="Fuzeile"/>
          </w:pPr>
          <w:r>
            <w:fldChar w:fldCharType="begin"/>
          </w:r>
          <w:r>
            <w:instrText xml:space="preserve"> PAGE  \* Arabic  \* MERGEFORMAT </w:instrText>
          </w:r>
          <w:r>
            <w:fldChar w:fldCharType="separate"/>
          </w:r>
          <w:r>
            <w:rPr>
              <w:noProof/>
            </w:rPr>
            <w:t>2</w:t>
          </w:r>
          <w:r>
            <w:fldChar w:fldCharType="end"/>
          </w:r>
        </w:p>
      </w:tc>
    </w:tr>
  </w:tbl>
  <w:p w14:paraId="49230FFA" w14:textId="77777777" w:rsidR="0034278C" w:rsidRDefault="0034278C">
    <w:pPr>
      <w:pStyle w:val="Fuzeile"/>
      <w:rPr>
        <w:sz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10036" w:type="dxa"/>
      <w:tblLayout w:type="fixed"/>
      <w:tblLook w:val="04A0" w:firstRow="1" w:lastRow="0" w:firstColumn="1" w:lastColumn="0" w:noHBand="0" w:noVBand="1"/>
    </w:tblPr>
    <w:tblGrid>
      <w:gridCol w:w="9446"/>
      <w:gridCol w:w="590"/>
    </w:tblGrid>
    <w:tr w:rsidR="0034278C" w14:paraId="49230FFE" w14:textId="77777777" w:rsidTr="004D5671">
      <w:tc>
        <w:tcPr>
          <w:tcW w:w="9072" w:type="dxa"/>
          <w:tcBorders>
            <w:top w:val="nil"/>
            <w:left w:val="nil"/>
            <w:bottom w:val="nil"/>
            <w:right w:val="nil"/>
          </w:tcBorders>
        </w:tcPr>
        <w:p w14:paraId="49230FFC" w14:textId="5770DE67" w:rsidR="0034278C" w:rsidRDefault="0034278C" w:rsidP="00971686">
          <w:pPr>
            <w:pStyle w:val="Fuzeile"/>
          </w:pPr>
          <w:r>
            <w:t xml:space="preserve">IWB, Margarethenstrasse 40, Postfach, CH-4002 Basel, T +41 61 275 51 11, F, </w:t>
          </w:r>
          <w:hyperlink r:id="rId1" w:history="1">
            <w:r w:rsidRPr="00002584">
              <w:t>info@iwb.ch</w:t>
            </w:r>
          </w:hyperlink>
          <w:r w:rsidRPr="00002584">
            <w:t>,</w:t>
          </w:r>
          <w:r>
            <w:t xml:space="preserve"> www.iwb.ch</w:t>
          </w:r>
        </w:p>
      </w:tc>
      <w:tc>
        <w:tcPr>
          <w:tcW w:w="567" w:type="dxa"/>
          <w:tcBorders>
            <w:top w:val="nil"/>
            <w:left w:val="nil"/>
            <w:bottom w:val="nil"/>
            <w:right w:val="nil"/>
          </w:tcBorders>
          <w:tcMar>
            <w:right w:w="0" w:type="dxa"/>
          </w:tcMar>
          <w:vAlign w:val="bottom"/>
        </w:tcPr>
        <w:p w14:paraId="49230FFD" w14:textId="5280448A" w:rsidR="0034278C" w:rsidRPr="00C656AC" w:rsidRDefault="0034278C" w:rsidP="00C656AC">
          <w:pPr>
            <w:pStyle w:val="Fuzeile"/>
            <w:jc w:val="right"/>
            <w:rPr>
              <w:rStyle w:val="Seitenzahl"/>
            </w:rPr>
          </w:pPr>
          <w:r w:rsidRPr="00C656AC">
            <w:rPr>
              <w:rStyle w:val="Seitenzahl"/>
            </w:rPr>
            <w:fldChar w:fldCharType="begin"/>
          </w:r>
          <w:r w:rsidRPr="00C656AC">
            <w:rPr>
              <w:rStyle w:val="Seitenzahl"/>
            </w:rPr>
            <w:instrText xml:space="preserve"> PAGE </w:instrText>
          </w:r>
          <w:r w:rsidRPr="00C656AC">
            <w:rPr>
              <w:rStyle w:val="Seitenzahl"/>
            </w:rPr>
            <w:fldChar w:fldCharType="separate"/>
          </w:r>
          <w:r w:rsidR="00340F2B">
            <w:rPr>
              <w:rStyle w:val="Seitenzahl"/>
              <w:noProof/>
            </w:rPr>
            <w:t>1</w:t>
          </w:r>
          <w:r w:rsidRPr="00C656AC">
            <w:rPr>
              <w:rStyle w:val="Seitenzahl"/>
            </w:rPr>
            <w:fldChar w:fldCharType="end"/>
          </w:r>
          <w:r w:rsidRPr="00C656AC">
            <w:rPr>
              <w:rStyle w:val="Seitenzahl"/>
            </w:rPr>
            <w:t>/</w:t>
          </w:r>
          <w:r w:rsidRPr="00C656AC">
            <w:rPr>
              <w:rStyle w:val="Seitenzahl"/>
            </w:rPr>
            <w:fldChar w:fldCharType="begin"/>
          </w:r>
          <w:r w:rsidRPr="00C656AC">
            <w:rPr>
              <w:rStyle w:val="Seitenzahl"/>
            </w:rPr>
            <w:instrText xml:space="preserve"> NUMPAGES </w:instrText>
          </w:r>
          <w:r w:rsidRPr="00C656AC">
            <w:rPr>
              <w:rStyle w:val="Seitenzahl"/>
            </w:rPr>
            <w:fldChar w:fldCharType="separate"/>
          </w:r>
          <w:r w:rsidR="00340F2B">
            <w:rPr>
              <w:rStyle w:val="Seitenzahl"/>
              <w:noProof/>
            </w:rPr>
            <w:t>9</w:t>
          </w:r>
          <w:r w:rsidRPr="00C656AC">
            <w:rPr>
              <w:rStyle w:val="Seitenzahl"/>
            </w:rPr>
            <w:fldChar w:fldCharType="end"/>
          </w:r>
        </w:p>
      </w:tc>
    </w:tr>
  </w:tbl>
  <w:p w14:paraId="49230FFF" w14:textId="77777777" w:rsidR="0034278C" w:rsidRDefault="0034278C" w:rsidP="001A43A8">
    <w:pPr>
      <w:pStyle w:val="Minimal"/>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10036" w:type="dxa"/>
      <w:tblLayout w:type="fixed"/>
      <w:tblLook w:val="04A0" w:firstRow="1" w:lastRow="0" w:firstColumn="1" w:lastColumn="0" w:noHBand="0" w:noVBand="1"/>
    </w:tblPr>
    <w:tblGrid>
      <w:gridCol w:w="9446"/>
      <w:gridCol w:w="590"/>
    </w:tblGrid>
    <w:tr w:rsidR="0034278C" w14:paraId="49231003" w14:textId="77777777" w:rsidTr="00071A3E">
      <w:tc>
        <w:tcPr>
          <w:tcW w:w="9072" w:type="dxa"/>
          <w:tcBorders>
            <w:top w:val="nil"/>
            <w:left w:val="nil"/>
            <w:bottom w:val="nil"/>
            <w:right w:val="nil"/>
          </w:tcBorders>
        </w:tcPr>
        <w:p w14:paraId="49231001" w14:textId="396CB41F" w:rsidR="0034278C" w:rsidRDefault="0034278C" w:rsidP="00971686">
          <w:pPr>
            <w:pStyle w:val="Fuzeile"/>
          </w:pPr>
          <w:r>
            <w:t xml:space="preserve">IWB, Margarethenstrasse 40, Postfach, CH-4002 Basel, T +41 61 275 51 11, </w:t>
          </w:r>
          <w:hyperlink r:id="rId1" w:history="1">
            <w:r w:rsidRPr="00002584">
              <w:t>info@iwb.ch</w:t>
            </w:r>
          </w:hyperlink>
          <w:r w:rsidRPr="00002584">
            <w:t>,</w:t>
          </w:r>
          <w:r>
            <w:t xml:space="preserve"> www.iwb.ch</w:t>
          </w:r>
        </w:p>
      </w:tc>
      <w:tc>
        <w:tcPr>
          <w:tcW w:w="567" w:type="dxa"/>
          <w:tcBorders>
            <w:top w:val="nil"/>
            <w:left w:val="nil"/>
            <w:bottom w:val="nil"/>
            <w:right w:val="nil"/>
          </w:tcBorders>
          <w:tcMar>
            <w:right w:w="0" w:type="dxa"/>
          </w:tcMar>
          <w:vAlign w:val="bottom"/>
        </w:tcPr>
        <w:p w14:paraId="49231002" w14:textId="5FC38722" w:rsidR="0034278C" w:rsidRPr="00C656AC" w:rsidRDefault="0034278C" w:rsidP="00071A3E">
          <w:pPr>
            <w:pStyle w:val="Fuzeile"/>
            <w:jc w:val="right"/>
            <w:rPr>
              <w:rStyle w:val="Seitenzahl"/>
            </w:rPr>
          </w:pPr>
          <w:r w:rsidRPr="00C656AC">
            <w:rPr>
              <w:rStyle w:val="Seitenzahl"/>
            </w:rPr>
            <w:fldChar w:fldCharType="begin"/>
          </w:r>
          <w:r w:rsidRPr="00C656AC">
            <w:rPr>
              <w:rStyle w:val="Seitenzahl"/>
            </w:rPr>
            <w:instrText xml:space="preserve"> PAGE </w:instrText>
          </w:r>
          <w:r w:rsidRPr="00C656AC">
            <w:rPr>
              <w:rStyle w:val="Seitenzahl"/>
            </w:rPr>
            <w:fldChar w:fldCharType="separate"/>
          </w:r>
          <w:r w:rsidR="00340F2B">
            <w:rPr>
              <w:rStyle w:val="Seitenzahl"/>
              <w:noProof/>
            </w:rPr>
            <w:t>9</w:t>
          </w:r>
          <w:r w:rsidRPr="00C656AC">
            <w:rPr>
              <w:rStyle w:val="Seitenzahl"/>
            </w:rPr>
            <w:fldChar w:fldCharType="end"/>
          </w:r>
          <w:r w:rsidRPr="00C656AC">
            <w:rPr>
              <w:rStyle w:val="Seitenzahl"/>
            </w:rPr>
            <w:t>/</w:t>
          </w:r>
          <w:r w:rsidRPr="00C656AC">
            <w:rPr>
              <w:rStyle w:val="Seitenzahl"/>
            </w:rPr>
            <w:fldChar w:fldCharType="begin"/>
          </w:r>
          <w:r w:rsidRPr="00C656AC">
            <w:rPr>
              <w:rStyle w:val="Seitenzahl"/>
            </w:rPr>
            <w:instrText xml:space="preserve"> NUMPAGES </w:instrText>
          </w:r>
          <w:r w:rsidRPr="00C656AC">
            <w:rPr>
              <w:rStyle w:val="Seitenzahl"/>
            </w:rPr>
            <w:fldChar w:fldCharType="separate"/>
          </w:r>
          <w:r w:rsidR="00340F2B">
            <w:rPr>
              <w:rStyle w:val="Seitenzahl"/>
              <w:noProof/>
            </w:rPr>
            <w:t>9</w:t>
          </w:r>
          <w:r w:rsidRPr="00C656AC">
            <w:rPr>
              <w:rStyle w:val="Seitenzahl"/>
            </w:rPr>
            <w:fldChar w:fldCharType="end"/>
          </w:r>
        </w:p>
      </w:tc>
    </w:tr>
  </w:tbl>
  <w:p w14:paraId="49231004" w14:textId="77777777" w:rsidR="0034278C" w:rsidRPr="00532C2C" w:rsidRDefault="0034278C" w:rsidP="00532C2C">
    <w:pPr>
      <w:pStyle w:val="Minimal"/>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B4DAA8" w14:textId="77777777" w:rsidR="0034278C" w:rsidRDefault="0034278C">
      <w:r>
        <w:separator/>
      </w:r>
    </w:p>
  </w:footnote>
  <w:footnote w:type="continuationSeparator" w:id="0">
    <w:p w14:paraId="3BC86C39" w14:textId="77777777" w:rsidR="0034278C" w:rsidRDefault="003427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30FF0" w14:textId="77777777" w:rsidR="0034278C" w:rsidRPr="006B3345" w:rsidRDefault="0034278C" w:rsidP="006B3345">
    <w:pPr>
      <w:pStyle w:val="Kopfzeile"/>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30FFB" w14:textId="77777777" w:rsidR="0034278C" w:rsidRDefault="0034278C" w:rsidP="00782C78">
    <w:pPr>
      <w:pStyle w:val="Kopfzeile"/>
      <w:jc w:val="left"/>
    </w:pPr>
    <w:r>
      <w:rPr>
        <w:noProof/>
      </w:rPr>
      <w:drawing>
        <wp:anchor distT="0" distB="0" distL="114300" distR="114300" simplePos="0" relativeHeight="251658240" behindDoc="1" locked="0" layoutInCell="1" allowOverlap="1" wp14:anchorId="49231005" wp14:editId="49231006">
          <wp:simplePos x="0" y="0"/>
          <wp:positionH relativeFrom="column">
            <wp:posOffset>5068376</wp:posOffset>
          </wp:positionH>
          <wp:positionV relativeFrom="paragraph">
            <wp:posOffset>189230</wp:posOffset>
          </wp:positionV>
          <wp:extent cx="1256665" cy="561340"/>
          <wp:effectExtent l="0" t="0" r="63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508_RZ-DIALOGBOX-CLAIM-IWB-DEF-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56665" cy="5613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1" locked="0" layoutInCell="1" allowOverlap="1" wp14:anchorId="49231007" wp14:editId="49231008">
          <wp:simplePos x="0" y="0"/>
          <wp:positionH relativeFrom="column">
            <wp:posOffset>-2540</wp:posOffset>
          </wp:positionH>
          <wp:positionV relativeFrom="paragraph">
            <wp:posOffset>4445</wp:posOffset>
          </wp:positionV>
          <wp:extent cx="1279525" cy="805180"/>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508_RZ-LOGO-IWB-DEF-RGB.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79525" cy="8051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31000" w14:textId="77777777" w:rsidR="0034278C" w:rsidRDefault="0034278C" w:rsidP="00532C2C">
    <w:pPr>
      <w:pStyle w:val="Kontaktangaben"/>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0250F2AA"/>
    <w:lvl w:ilvl="0">
      <w:start w:val="1"/>
      <w:numFmt w:val="decimal"/>
      <w:pStyle w:val="Listennummer"/>
      <w:lvlText w:val="%1."/>
      <w:lvlJc w:val="left"/>
      <w:pPr>
        <w:tabs>
          <w:tab w:val="num" w:pos="284"/>
        </w:tabs>
        <w:ind w:left="284" w:hanging="284"/>
      </w:pPr>
      <w:rPr>
        <w:rFonts w:hint="default"/>
      </w:rPr>
    </w:lvl>
  </w:abstractNum>
  <w:abstractNum w:abstractNumId="1" w15:restartNumberingAfterBreak="0">
    <w:nsid w:val="FFFFFF89"/>
    <w:multiLevelType w:val="singleLevel"/>
    <w:tmpl w:val="B2F886F6"/>
    <w:lvl w:ilvl="0">
      <w:start w:val="1"/>
      <w:numFmt w:val="bullet"/>
      <w:pStyle w:val="Aufzhlungszeichen"/>
      <w:lvlText w:val=""/>
      <w:lvlJc w:val="left"/>
      <w:pPr>
        <w:tabs>
          <w:tab w:val="num" w:pos="284"/>
        </w:tabs>
        <w:ind w:left="284" w:hanging="284"/>
      </w:pPr>
      <w:rPr>
        <w:rFonts w:ascii="Symbol" w:hAnsi="Symbol" w:hint="default"/>
      </w:rPr>
    </w:lvl>
  </w:abstractNum>
  <w:abstractNum w:abstractNumId="2" w15:restartNumberingAfterBreak="0">
    <w:nsid w:val="0666394E"/>
    <w:multiLevelType w:val="multilevel"/>
    <w:tmpl w:val="27A0B1D4"/>
    <w:lvl w:ilvl="0">
      <w:start w:val="1"/>
      <w:numFmt w:val="bullet"/>
      <w:pStyle w:val="Beilagen"/>
      <w:suff w:val="space"/>
      <w:lvlText w:val=""/>
      <w:lvlJc w:val="left"/>
      <w:pPr>
        <w:ind w:left="0" w:firstLine="0"/>
      </w:pPr>
      <w:rPr>
        <w:rFonts w:ascii="Symbol" w:hAnsi="Symbol" w:hint="default"/>
      </w:rPr>
    </w:lvl>
    <w:lvl w:ilvl="1">
      <w:start w:val="1"/>
      <w:numFmt w:val="bullet"/>
      <w:suff w:val="space"/>
      <w:lvlText w:val=""/>
      <w:lvlJc w:val="left"/>
      <w:pPr>
        <w:ind w:left="0" w:firstLine="0"/>
      </w:pPr>
      <w:rPr>
        <w:rFonts w:ascii="Symbol" w:hAnsi="Symbol" w:hint="default"/>
      </w:rPr>
    </w:lvl>
    <w:lvl w:ilvl="2">
      <w:start w:val="1"/>
      <w:numFmt w:val="bullet"/>
      <w:suff w:val="space"/>
      <w:lvlText w:val=""/>
      <w:lvlJc w:val="left"/>
      <w:pPr>
        <w:ind w:left="0" w:firstLine="0"/>
      </w:pPr>
      <w:rPr>
        <w:rFonts w:ascii="Symbol" w:hAnsi="Symbol" w:hint="default"/>
      </w:rPr>
    </w:lvl>
    <w:lvl w:ilvl="3">
      <w:start w:val="1"/>
      <w:numFmt w:val="bullet"/>
      <w:suff w:val="space"/>
      <w:lvlText w:val=""/>
      <w:lvlJc w:val="left"/>
      <w:pPr>
        <w:ind w:left="0" w:firstLine="0"/>
      </w:pPr>
      <w:rPr>
        <w:rFonts w:ascii="Symbol" w:hAnsi="Symbol" w:hint="default"/>
      </w:rPr>
    </w:lvl>
    <w:lvl w:ilvl="4">
      <w:start w:val="1"/>
      <w:numFmt w:val="bullet"/>
      <w:suff w:val="space"/>
      <w:lvlText w:val=""/>
      <w:lvlJc w:val="left"/>
      <w:pPr>
        <w:ind w:left="0" w:firstLine="0"/>
      </w:pPr>
      <w:rPr>
        <w:rFonts w:ascii="Symbol" w:hAnsi="Symbol" w:hint="default"/>
      </w:rPr>
    </w:lvl>
    <w:lvl w:ilvl="5">
      <w:start w:val="1"/>
      <w:numFmt w:val="bullet"/>
      <w:suff w:val="space"/>
      <w:lvlText w:val=""/>
      <w:lvlJc w:val="left"/>
      <w:pPr>
        <w:ind w:left="0" w:firstLine="0"/>
      </w:pPr>
      <w:rPr>
        <w:rFonts w:ascii="Symbol" w:hAnsi="Symbol" w:hint="default"/>
      </w:rPr>
    </w:lvl>
    <w:lvl w:ilvl="6">
      <w:start w:val="1"/>
      <w:numFmt w:val="bullet"/>
      <w:suff w:val="space"/>
      <w:lvlText w:val=""/>
      <w:lvlJc w:val="left"/>
      <w:pPr>
        <w:ind w:left="0" w:firstLine="0"/>
      </w:pPr>
      <w:rPr>
        <w:rFonts w:ascii="Symbol" w:hAnsi="Symbol" w:hint="default"/>
      </w:rPr>
    </w:lvl>
    <w:lvl w:ilvl="7">
      <w:start w:val="1"/>
      <w:numFmt w:val="bullet"/>
      <w:suff w:val="space"/>
      <w:lvlText w:val=""/>
      <w:lvlJc w:val="left"/>
      <w:pPr>
        <w:ind w:left="0" w:firstLine="0"/>
      </w:pPr>
      <w:rPr>
        <w:rFonts w:ascii="Symbol" w:hAnsi="Symbol" w:hint="default"/>
      </w:rPr>
    </w:lvl>
    <w:lvl w:ilvl="8">
      <w:start w:val="1"/>
      <w:numFmt w:val="bullet"/>
      <w:suff w:val="space"/>
      <w:lvlText w:val=""/>
      <w:lvlJc w:val="left"/>
      <w:pPr>
        <w:ind w:left="0" w:firstLine="0"/>
      </w:pPr>
      <w:rPr>
        <w:rFonts w:ascii="Symbol" w:hAnsi="Symbol" w:hint="default"/>
      </w:rPr>
    </w:lvl>
  </w:abstractNum>
  <w:abstractNum w:abstractNumId="3" w15:restartNumberingAfterBreak="0">
    <w:nsid w:val="0AB50660"/>
    <w:multiLevelType w:val="multilevel"/>
    <w:tmpl w:val="346459AA"/>
    <w:lvl w:ilvl="0">
      <w:start w:val="1"/>
      <w:numFmt w:val="decimal"/>
      <w:pStyle w:val="AuflistungmitNummern"/>
      <w:lvlText w:val="%1."/>
      <w:lvlJc w:val="left"/>
      <w:pPr>
        <w:tabs>
          <w:tab w:val="num" w:pos="567"/>
        </w:tabs>
        <w:ind w:left="567" w:hanging="567"/>
      </w:pPr>
      <w:rPr>
        <w:rFonts w:hint="default"/>
      </w:rPr>
    </w:lvl>
    <w:lvl w:ilvl="1">
      <w:start w:val="1"/>
      <w:numFmt w:val="decimal"/>
      <w:lvlRestart w:val="0"/>
      <w:lvlText w:val="%2."/>
      <w:lvlJc w:val="left"/>
      <w:pPr>
        <w:tabs>
          <w:tab w:val="num" w:pos="1134"/>
        </w:tabs>
        <w:ind w:left="1134" w:hanging="567"/>
      </w:pPr>
      <w:rPr>
        <w:rFonts w:hint="default"/>
      </w:rPr>
    </w:lvl>
    <w:lvl w:ilvl="2">
      <w:start w:val="1"/>
      <w:numFmt w:val="decimal"/>
      <w:lvlRestart w:val="0"/>
      <w:lvlText w:val="%3."/>
      <w:lvlJc w:val="left"/>
      <w:pPr>
        <w:tabs>
          <w:tab w:val="num" w:pos="1701"/>
        </w:tabs>
        <w:ind w:left="1701" w:hanging="567"/>
      </w:pPr>
      <w:rPr>
        <w:rFonts w:hint="default"/>
      </w:rPr>
    </w:lvl>
    <w:lvl w:ilvl="3">
      <w:start w:val="1"/>
      <w:numFmt w:val="decimal"/>
      <w:lvlRestart w:val="0"/>
      <w:lvlText w:val="%4."/>
      <w:lvlJc w:val="left"/>
      <w:pPr>
        <w:tabs>
          <w:tab w:val="num" w:pos="2268"/>
        </w:tabs>
        <w:ind w:left="2268" w:hanging="567"/>
      </w:pPr>
      <w:rPr>
        <w:rFonts w:hint="default"/>
      </w:rPr>
    </w:lvl>
    <w:lvl w:ilvl="4">
      <w:start w:val="1"/>
      <w:numFmt w:val="decimal"/>
      <w:lvlRestart w:val="0"/>
      <w:lvlText w:val="%5."/>
      <w:lvlJc w:val="left"/>
      <w:pPr>
        <w:tabs>
          <w:tab w:val="num" w:pos="2835"/>
        </w:tabs>
        <w:ind w:left="2835" w:hanging="567"/>
      </w:pPr>
      <w:rPr>
        <w:rFonts w:hint="default"/>
      </w:rPr>
    </w:lvl>
    <w:lvl w:ilvl="5">
      <w:start w:val="1"/>
      <w:numFmt w:val="decimal"/>
      <w:lvlRestart w:val="0"/>
      <w:lvlText w:val="%6."/>
      <w:lvlJc w:val="left"/>
      <w:pPr>
        <w:tabs>
          <w:tab w:val="num" w:pos="3402"/>
        </w:tabs>
        <w:ind w:left="3402" w:hanging="567"/>
      </w:pPr>
      <w:rPr>
        <w:rFonts w:hint="default"/>
      </w:rPr>
    </w:lvl>
    <w:lvl w:ilvl="6">
      <w:start w:val="1"/>
      <w:numFmt w:val="decimal"/>
      <w:lvlRestart w:val="0"/>
      <w:lvlText w:val="%7."/>
      <w:lvlJc w:val="left"/>
      <w:pPr>
        <w:tabs>
          <w:tab w:val="num" w:pos="3969"/>
        </w:tabs>
        <w:ind w:left="3969" w:hanging="567"/>
      </w:pPr>
      <w:rPr>
        <w:rFonts w:hint="default"/>
      </w:rPr>
    </w:lvl>
    <w:lvl w:ilvl="7">
      <w:start w:val="1"/>
      <w:numFmt w:val="decimal"/>
      <w:lvlRestart w:val="0"/>
      <w:lvlText w:val="%8."/>
      <w:lvlJc w:val="left"/>
      <w:pPr>
        <w:tabs>
          <w:tab w:val="num" w:pos="4536"/>
        </w:tabs>
        <w:ind w:left="4536" w:hanging="567"/>
      </w:pPr>
      <w:rPr>
        <w:rFonts w:hint="default"/>
      </w:rPr>
    </w:lvl>
    <w:lvl w:ilvl="8">
      <w:start w:val="1"/>
      <w:numFmt w:val="decimal"/>
      <w:lvlRestart w:val="0"/>
      <w:lvlText w:val="%9."/>
      <w:lvlJc w:val="left"/>
      <w:pPr>
        <w:tabs>
          <w:tab w:val="num" w:pos="5103"/>
        </w:tabs>
        <w:ind w:left="5103" w:hanging="567"/>
      </w:pPr>
      <w:rPr>
        <w:rFonts w:hint="default"/>
      </w:rPr>
    </w:lvl>
  </w:abstractNum>
  <w:abstractNum w:abstractNumId="4" w15:restartNumberingAfterBreak="0">
    <w:nsid w:val="0EE479E5"/>
    <w:multiLevelType w:val="multilevel"/>
    <w:tmpl w:val="8A3ED9B4"/>
    <w:lvl w:ilvl="0">
      <w:start w:val="1"/>
      <w:numFmt w:val="bullet"/>
      <w:pStyle w:val="AuflistungmitStrichen"/>
      <w:lvlText w:val="-"/>
      <w:lvlJc w:val="left"/>
      <w:pPr>
        <w:tabs>
          <w:tab w:val="num" w:pos="567"/>
        </w:tabs>
        <w:ind w:left="567" w:hanging="567"/>
      </w:pPr>
      <w:rPr>
        <w:rFonts w:ascii="Arial" w:hAnsi="Arial" w:hint="default"/>
      </w:rPr>
    </w:lvl>
    <w:lvl w:ilvl="1">
      <w:start w:val="1"/>
      <w:numFmt w:val="bullet"/>
      <w:lvlText w:val="-"/>
      <w:lvlJc w:val="left"/>
      <w:pPr>
        <w:tabs>
          <w:tab w:val="num" w:pos="1134"/>
        </w:tabs>
        <w:ind w:left="1134" w:hanging="567"/>
      </w:pPr>
      <w:rPr>
        <w:rFonts w:ascii="Arial" w:hAnsi="Arial" w:hint="default"/>
      </w:rPr>
    </w:lvl>
    <w:lvl w:ilvl="2">
      <w:start w:val="1"/>
      <w:numFmt w:val="bullet"/>
      <w:lvlText w:val="-"/>
      <w:lvlJc w:val="left"/>
      <w:pPr>
        <w:tabs>
          <w:tab w:val="num" w:pos="1701"/>
        </w:tabs>
        <w:ind w:left="1701" w:hanging="567"/>
      </w:pPr>
      <w:rPr>
        <w:rFonts w:ascii="Arial" w:hAnsi="Arial" w:hint="default"/>
      </w:rPr>
    </w:lvl>
    <w:lvl w:ilvl="3">
      <w:start w:val="1"/>
      <w:numFmt w:val="bullet"/>
      <w:lvlText w:val="-"/>
      <w:lvlJc w:val="left"/>
      <w:pPr>
        <w:tabs>
          <w:tab w:val="num" w:pos="2268"/>
        </w:tabs>
        <w:ind w:left="2268" w:hanging="567"/>
      </w:pPr>
      <w:rPr>
        <w:rFonts w:ascii="Arial" w:hAnsi="Arial" w:hint="default"/>
      </w:rPr>
    </w:lvl>
    <w:lvl w:ilvl="4">
      <w:start w:val="1"/>
      <w:numFmt w:val="bullet"/>
      <w:lvlText w:val="-"/>
      <w:lvlJc w:val="left"/>
      <w:pPr>
        <w:tabs>
          <w:tab w:val="num" w:pos="2835"/>
        </w:tabs>
        <w:ind w:left="2835" w:hanging="567"/>
      </w:pPr>
      <w:rPr>
        <w:rFonts w:ascii="Arial" w:hAnsi="Arial" w:hint="default"/>
      </w:rPr>
    </w:lvl>
    <w:lvl w:ilvl="5">
      <w:start w:val="1"/>
      <w:numFmt w:val="bullet"/>
      <w:lvlText w:val="-"/>
      <w:lvlJc w:val="left"/>
      <w:pPr>
        <w:tabs>
          <w:tab w:val="num" w:pos="3402"/>
        </w:tabs>
        <w:ind w:left="3402" w:hanging="567"/>
      </w:pPr>
      <w:rPr>
        <w:rFonts w:ascii="Arial" w:hAnsi="Arial" w:hint="default"/>
      </w:rPr>
    </w:lvl>
    <w:lvl w:ilvl="6">
      <w:start w:val="1"/>
      <w:numFmt w:val="bullet"/>
      <w:lvlText w:val="-"/>
      <w:lvlJc w:val="left"/>
      <w:pPr>
        <w:tabs>
          <w:tab w:val="num" w:pos="3969"/>
        </w:tabs>
        <w:ind w:left="3969" w:hanging="567"/>
      </w:pPr>
      <w:rPr>
        <w:rFonts w:ascii="Arial" w:hAnsi="Arial" w:hint="default"/>
      </w:rPr>
    </w:lvl>
    <w:lvl w:ilvl="7">
      <w:start w:val="1"/>
      <w:numFmt w:val="bullet"/>
      <w:lvlText w:val="-"/>
      <w:lvlJc w:val="left"/>
      <w:pPr>
        <w:tabs>
          <w:tab w:val="num" w:pos="4536"/>
        </w:tabs>
        <w:ind w:left="4536" w:hanging="567"/>
      </w:pPr>
      <w:rPr>
        <w:rFonts w:ascii="Arial" w:hAnsi="Arial" w:hint="default"/>
      </w:rPr>
    </w:lvl>
    <w:lvl w:ilvl="8">
      <w:start w:val="1"/>
      <w:numFmt w:val="bullet"/>
      <w:lvlText w:val="-"/>
      <w:lvlJc w:val="left"/>
      <w:pPr>
        <w:tabs>
          <w:tab w:val="num" w:pos="5103"/>
        </w:tabs>
        <w:ind w:left="5103" w:hanging="567"/>
      </w:pPr>
      <w:rPr>
        <w:rFonts w:ascii="Arial" w:hAnsi="Arial" w:hint="default"/>
      </w:rPr>
    </w:lvl>
  </w:abstractNum>
  <w:abstractNum w:abstractNumId="5" w15:restartNumberingAfterBreak="0">
    <w:nsid w:val="1A7A7029"/>
    <w:multiLevelType w:val="hybridMultilevel"/>
    <w:tmpl w:val="D848D9FE"/>
    <w:lvl w:ilvl="0" w:tplc="0A887E3C">
      <w:start w:val="1"/>
      <w:numFmt w:val="bullet"/>
      <w:pStyle w:val="ListCheckBox"/>
      <w:lvlText w:val=""/>
      <w:lvlJc w:val="left"/>
      <w:pPr>
        <w:tabs>
          <w:tab w:val="num" w:pos="284"/>
        </w:tabs>
        <w:ind w:left="284" w:hanging="284"/>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3805E7"/>
    <w:multiLevelType w:val="multilevel"/>
    <w:tmpl w:val="5EA8D33A"/>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tabs>
          <w:tab w:val="num" w:pos="567"/>
        </w:tabs>
        <w:ind w:left="567" w:hanging="567"/>
      </w:pPr>
      <w:rPr>
        <w:rFonts w:hint="default"/>
        <w:b/>
      </w:rPr>
    </w:lvl>
    <w:lvl w:ilvl="2">
      <w:start w:val="1"/>
      <w:numFmt w:val="decimal"/>
      <w:pStyle w:val="berschrift3"/>
      <w:lvlText w:val="%1.%2.%3"/>
      <w:lvlJc w:val="left"/>
      <w:pPr>
        <w:tabs>
          <w:tab w:val="num" w:pos="567"/>
        </w:tabs>
        <w:ind w:left="567" w:hanging="567"/>
      </w:pPr>
      <w:rPr>
        <w:rFonts w:hint="default"/>
      </w:rPr>
    </w:lvl>
    <w:lvl w:ilvl="3">
      <w:start w:val="1"/>
      <w:numFmt w:val="decimal"/>
      <w:pStyle w:val="berschrift4"/>
      <w:lvlText w:val="%1.%2.%3.%4"/>
      <w:lvlJc w:val="left"/>
      <w:pPr>
        <w:tabs>
          <w:tab w:val="num" w:pos="567"/>
        </w:tabs>
        <w:ind w:left="0" w:firstLine="0"/>
      </w:pPr>
      <w:rPr>
        <w:rFonts w:hint="default"/>
      </w:rPr>
    </w:lvl>
    <w:lvl w:ilvl="4">
      <w:start w:val="1"/>
      <w:numFmt w:val="decimal"/>
      <w:pStyle w:val="berschrift5"/>
      <w:lvlText w:val="%1.%2.%3.%4.%5"/>
      <w:lvlJc w:val="left"/>
      <w:pPr>
        <w:tabs>
          <w:tab w:val="num" w:pos="567"/>
        </w:tabs>
        <w:ind w:left="0" w:firstLine="0"/>
      </w:pPr>
      <w:rPr>
        <w:rFonts w:hint="default"/>
      </w:rPr>
    </w:lvl>
    <w:lvl w:ilvl="5">
      <w:start w:val="1"/>
      <w:numFmt w:val="decimal"/>
      <w:pStyle w:val="berschrift6"/>
      <w:lvlText w:val="%1.%2.%3.%4.%5.%6"/>
      <w:lvlJc w:val="left"/>
      <w:pPr>
        <w:tabs>
          <w:tab w:val="num" w:pos="567"/>
        </w:tabs>
        <w:ind w:left="0" w:firstLine="0"/>
      </w:pPr>
      <w:rPr>
        <w:rFonts w:hint="default"/>
      </w:rPr>
    </w:lvl>
    <w:lvl w:ilvl="6">
      <w:start w:val="1"/>
      <w:numFmt w:val="decimal"/>
      <w:pStyle w:val="berschrift7"/>
      <w:lvlText w:val="%1.%2.%3.%4.%5.%6.%7"/>
      <w:lvlJc w:val="left"/>
      <w:pPr>
        <w:tabs>
          <w:tab w:val="num" w:pos="567"/>
        </w:tabs>
        <w:ind w:left="0" w:firstLine="0"/>
      </w:pPr>
      <w:rPr>
        <w:rFonts w:hint="default"/>
      </w:rPr>
    </w:lvl>
    <w:lvl w:ilvl="7">
      <w:start w:val="1"/>
      <w:numFmt w:val="decimal"/>
      <w:pStyle w:val="berschrift8"/>
      <w:lvlText w:val="%1.%2.%3.%4.%5.%6.%7.%8"/>
      <w:lvlJc w:val="left"/>
      <w:pPr>
        <w:tabs>
          <w:tab w:val="num" w:pos="567"/>
        </w:tabs>
        <w:ind w:left="0" w:firstLine="0"/>
      </w:pPr>
      <w:rPr>
        <w:rFonts w:hint="default"/>
      </w:rPr>
    </w:lvl>
    <w:lvl w:ilvl="8">
      <w:start w:val="1"/>
      <w:numFmt w:val="decimal"/>
      <w:pStyle w:val="berschrift9"/>
      <w:lvlText w:val="%1.%2.%3.%4.%5.%6.%7.%8.%9"/>
      <w:lvlJc w:val="left"/>
      <w:pPr>
        <w:tabs>
          <w:tab w:val="num" w:pos="567"/>
        </w:tabs>
        <w:ind w:left="0" w:firstLine="0"/>
      </w:pPr>
      <w:rPr>
        <w:rFonts w:hint="default"/>
      </w:rPr>
    </w:lvl>
  </w:abstractNum>
  <w:abstractNum w:abstractNumId="7" w15:restartNumberingAfterBreak="0">
    <w:nsid w:val="37796D4D"/>
    <w:multiLevelType w:val="hybridMultilevel"/>
    <w:tmpl w:val="E63C0760"/>
    <w:lvl w:ilvl="0" w:tplc="18C6BC32">
      <w:start w:val="1"/>
      <w:numFmt w:val="bullet"/>
      <w:lvlText w:val="-"/>
      <w:lvlJc w:val="left"/>
      <w:pPr>
        <w:ind w:left="1080" w:hanging="360"/>
      </w:pPr>
      <w:rPr>
        <w:rFonts w:ascii="Courier New" w:hAnsi="Courier New" w:hint="default"/>
      </w:rPr>
    </w:lvl>
    <w:lvl w:ilvl="1" w:tplc="08070003">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8" w15:restartNumberingAfterBreak="0">
    <w:nsid w:val="3A05210B"/>
    <w:multiLevelType w:val="multilevel"/>
    <w:tmpl w:val="462A13E0"/>
    <w:lvl w:ilvl="0">
      <w:start w:val="1"/>
      <w:numFmt w:val="upperLetter"/>
      <w:pStyle w:val="AuflistungmitBuchstaben"/>
      <w:lvlText w:val="(%1)"/>
      <w:lvlJc w:val="left"/>
      <w:pPr>
        <w:tabs>
          <w:tab w:val="num" w:pos="567"/>
        </w:tabs>
        <w:ind w:left="567" w:hanging="567"/>
      </w:pPr>
      <w:rPr>
        <w:rFonts w:hint="default"/>
      </w:rPr>
    </w:lvl>
    <w:lvl w:ilvl="1">
      <w:start w:val="1"/>
      <w:numFmt w:val="upperLetter"/>
      <w:lvlRestart w:val="0"/>
      <w:lvlText w:val="(%2)"/>
      <w:lvlJc w:val="left"/>
      <w:pPr>
        <w:tabs>
          <w:tab w:val="num" w:pos="1134"/>
        </w:tabs>
        <w:ind w:left="1134" w:hanging="567"/>
      </w:pPr>
      <w:rPr>
        <w:rFonts w:hint="default"/>
      </w:rPr>
    </w:lvl>
    <w:lvl w:ilvl="2">
      <w:start w:val="1"/>
      <w:numFmt w:val="upperLetter"/>
      <w:lvlRestart w:val="0"/>
      <w:lvlText w:val="(%3)"/>
      <w:lvlJc w:val="left"/>
      <w:pPr>
        <w:tabs>
          <w:tab w:val="num" w:pos="1701"/>
        </w:tabs>
        <w:ind w:left="1701" w:hanging="567"/>
      </w:pPr>
      <w:rPr>
        <w:rFonts w:hint="default"/>
      </w:rPr>
    </w:lvl>
    <w:lvl w:ilvl="3">
      <w:start w:val="1"/>
      <w:numFmt w:val="upperLetter"/>
      <w:lvlRestart w:val="0"/>
      <w:lvlText w:val="(%4)"/>
      <w:lvlJc w:val="left"/>
      <w:pPr>
        <w:tabs>
          <w:tab w:val="num" w:pos="2268"/>
        </w:tabs>
        <w:ind w:left="2268" w:hanging="567"/>
      </w:pPr>
      <w:rPr>
        <w:rFonts w:hint="default"/>
      </w:rPr>
    </w:lvl>
    <w:lvl w:ilvl="4">
      <w:start w:val="1"/>
      <w:numFmt w:val="upperLetter"/>
      <w:lvlRestart w:val="0"/>
      <w:lvlText w:val="(%5)"/>
      <w:lvlJc w:val="left"/>
      <w:pPr>
        <w:tabs>
          <w:tab w:val="num" w:pos="2835"/>
        </w:tabs>
        <w:ind w:left="2835" w:hanging="567"/>
      </w:pPr>
      <w:rPr>
        <w:rFonts w:hint="default"/>
      </w:rPr>
    </w:lvl>
    <w:lvl w:ilvl="5">
      <w:start w:val="1"/>
      <w:numFmt w:val="upperLetter"/>
      <w:lvlRestart w:val="0"/>
      <w:lvlText w:val="(%6)"/>
      <w:lvlJc w:val="left"/>
      <w:pPr>
        <w:tabs>
          <w:tab w:val="num" w:pos="3402"/>
        </w:tabs>
        <w:ind w:left="3402" w:hanging="567"/>
      </w:pPr>
      <w:rPr>
        <w:rFonts w:hint="default"/>
      </w:rPr>
    </w:lvl>
    <w:lvl w:ilvl="6">
      <w:start w:val="1"/>
      <w:numFmt w:val="upperLetter"/>
      <w:lvlRestart w:val="0"/>
      <w:lvlText w:val="(%7)"/>
      <w:lvlJc w:val="left"/>
      <w:pPr>
        <w:tabs>
          <w:tab w:val="num" w:pos="3969"/>
        </w:tabs>
        <w:ind w:left="3969" w:hanging="567"/>
      </w:pPr>
      <w:rPr>
        <w:rFonts w:hint="default"/>
      </w:rPr>
    </w:lvl>
    <w:lvl w:ilvl="7">
      <w:start w:val="1"/>
      <w:numFmt w:val="upperLetter"/>
      <w:lvlRestart w:val="0"/>
      <w:lvlText w:val="(%8)"/>
      <w:lvlJc w:val="left"/>
      <w:pPr>
        <w:tabs>
          <w:tab w:val="num" w:pos="4536"/>
        </w:tabs>
        <w:ind w:left="4536" w:hanging="567"/>
      </w:pPr>
      <w:rPr>
        <w:rFonts w:hint="default"/>
      </w:rPr>
    </w:lvl>
    <w:lvl w:ilvl="8">
      <w:start w:val="1"/>
      <w:numFmt w:val="upperLetter"/>
      <w:lvlRestart w:val="0"/>
      <w:lvlText w:val="(%9)"/>
      <w:lvlJc w:val="left"/>
      <w:pPr>
        <w:tabs>
          <w:tab w:val="num" w:pos="5103"/>
        </w:tabs>
        <w:ind w:left="5103" w:hanging="567"/>
      </w:pPr>
      <w:rPr>
        <w:rFonts w:hint="default"/>
      </w:rPr>
    </w:lvl>
  </w:abstractNum>
  <w:abstractNum w:abstractNumId="9" w15:restartNumberingAfterBreak="0">
    <w:nsid w:val="3D122A9B"/>
    <w:multiLevelType w:val="multilevel"/>
    <w:tmpl w:val="85824024"/>
    <w:lvl w:ilvl="0">
      <w:start w:val="1"/>
      <w:numFmt w:val="bullet"/>
      <w:pStyle w:val="AuflistungmitSymbolen"/>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bullet"/>
      <w:lvlText w:val=""/>
      <w:lvlJc w:val="left"/>
      <w:pPr>
        <w:tabs>
          <w:tab w:val="num" w:pos="2835"/>
        </w:tabs>
        <w:ind w:left="2835" w:hanging="567"/>
      </w:pPr>
      <w:rPr>
        <w:rFonts w:ascii="Symbol" w:hAnsi="Symbol" w:hint="default"/>
      </w:rPr>
    </w:lvl>
    <w:lvl w:ilvl="4">
      <w:start w:val="1"/>
      <w:numFmt w:val="bullet"/>
      <w:lvlText w:val=""/>
      <w:lvlJc w:val="left"/>
      <w:pPr>
        <w:tabs>
          <w:tab w:val="num" w:pos="3402"/>
        </w:tabs>
        <w:ind w:left="3402" w:hanging="567"/>
      </w:pPr>
      <w:rPr>
        <w:rFonts w:ascii="Symbol" w:hAnsi="Symbol" w:hint="default"/>
      </w:rPr>
    </w:lvl>
    <w:lvl w:ilvl="5">
      <w:start w:val="1"/>
      <w:numFmt w:val="bullet"/>
      <w:lvlText w:val=""/>
      <w:lvlJc w:val="left"/>
      <w:pPr>
        <w:tabs>
          <w:tab w:val="num" w:pos="3969"/>
        </w:tabs>
        <w:ind w:left="3969" w:hanging="567"/>
      </w:pPr>
      <w:rPr>
        <w:rFonts w:ascii="Symbol" w:hAnsi="Symbol" w:hint="default"/>
      </w:rPr>
    </w:lvl>
    <w:lvl w:ilvl="6">
      <w:start w:val="1"/>
      <w:numFmt w:val="bullet"/>
      <w:lvlText w:val=""/>
      <w:lvlJc w:val="left"/>
      <w:pPr>
        <w:tabs>
          <w:tab w:val="num" w:pos="4536"/>
        </w:tabs>
        <w:ind w:left="4536" w:hanging="567"/>
      </w:pPr>
      <w:rPr>
        <w:rFonts w:ascii="Symbol" w:hAnsi="Symbol" w:hint="default"/>
      </w:rPr>
    </w:lvl>
    <w:lvl w:ilvl="7">
      <w:start w:val="1"/>
      <w:numFmt w:val="bullet"/>
      <w:lvlText w:val=""/>
      <w:lvlJc w:val="left"/>
      <w:pPr>
        <w:tabs>
          <w:tab w:val="num" w:pos="5103"/>
        </w:tabs>
        <w:ind w:left="5103" w:hanging="567"/>
      </w:pPr>
      <w:rPr>
        <w:rFonts w:ascii="Symbol" w:hAnsi="Symbol" w:hint="default"/>
      </w:rPr>
    </w:lvl>
    <w:lvl w:ilvl="8">
      <w:start w:val="1"/>
      <w:numFmt w:val="bullet"/>
      <w:lvlText w:val=""/>
      <w:lvlJc w:val="left"/>
      <w:pPr>
        <w:tabs>
          <w:tab w:val="num" w:pos="5670"/>
        </w:tabs>
        <w:ind w:left="5670" w:hanging="567"/>
      </w:pPr>
      <w:rPr>
        <w:rFonts w:ascii="Symbol" w:hAnsi="Symbol" w:hint="default"/>
      </w:rPr>
    </w:lvl>
  </w:abstractNum>
  <w:abstractNum w:abstractNumId="10" w15:restartNumberingAfterBreak="0">
    <w:nsid w:val="4F681557"/>
    <w:multiLevelType w:val="hybridMultilevel"/>
    <w:tmpl w:val="027230D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abstractNumId w:val="1"/>
  </w:num>
  <w:num w:numId="2">
    <w:abstractNumId w:val="5"/>
  </w:num>
  <w:num w:numId="3">
    <w:abstractNumId w:val="0"/>
  </w:num>
  <w:num w:numId="4">
    <w:abstractNumId w:val="9"/>
  </w:num>
  <w:num w:numId="5">
    <w:abstractNumId w:val="8"/>
  </w:num>
  <w:num w:numId="6">
    <w:abstractNumId w:val="3"/>
  </w:num>
  <w:num w:numId="7">
    <w:abstractNumId w:val="4"/>
  </w:num>
  <w:num w:numId="8">
    <w:abstractNumId w:val="2"/>
  </w:num>
  <w:num w:numId="9">
    <w:abstractNumId w:val="6"/>
  </w:num>
  <w:num w:numId="10">
    <w:abstractNumId w:val="10"/>
  </w:num>
  <w:num w:numId="1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forms" w:formatting="1" w:enforcement="0"/>
  <w:defaultTabStop w:val="720"/>
  <w:hyphenationZone w:val="425"/>
  <w:noPunctuationKerning/>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ate.Format.Long" w:val=" "/>
    <w:docVar w:name="Date.Format.Long.dateValue" w:val="39869"/>
    <w:docVar w:name="DocumentDate" w:val=" "/>
    <w:docVar w:name="DocumentDate.dateValue" w:val="38047"/>
    <w:docVar w:name="OawBuiltInDocProps" w:val="&lt;OawBuiltInDocProps&gt;&lt;default profileUID=&quot;0&quot;&gt;&lt;word&gt;&lt;manager&gt;&lt;value type=&quot;OawDocProperty&quot; name=&quot;Contactperson.Name&quot;&gt;&lt;separator text=&quot;&quot;&gt;&lt;/separator&gt;&lt;format text=&quot;&quot;&gt;&lt;/format&gt;&lt;/value&gt;&lt;/manager&gt;&lt;category&gt;&lt;/category&gt;&lt;keywords&gt;&lt;/keywords&gt;&lt;comments&gt;&lt;/comments&gt;&lt;fileName&gt;&lt;/fileName&gt;&lt;title&gt;&lt;value type=&quot;OawDocProperty&quot; name=&quot;Doc.Letter&quot;&gt;&lt;separator text=&quot;&quot;&gt;&lt;/separator&gt;&lt;format text=&quot;&quot;&gt;&lt;/format&gt;&lt;/value&gt;&lt;/title&gt;&lt;defaultPath&gt;&lt;/defaultPath&gt;&lt;hyperlinkBase&gt;&lt;/hyperlinkBase&gt;&lt;defaultFilename&gt;&lt;value type=&quot;OawDocProperty&quot; name=&quot;BM_Subject&quot;&gt;&lt;separator text=&quot;&quot;&gt;&lt;/separator&gt;&lt;format text=&quot;&quot;&gt;&lt;/format&gt;&lt;/value&gt;&lt;/defaultFilename&gt;&lt;company&gt;&lt;value type=&quot;OawDocProperty&quot; name=&quot;Organisation.Organisation&quot;&gt;&lt;separator text=&quot;&quot;&gt;&lt;/separator&gt;&lt;format text=&quot;&quot;&gt;&lt;/format&gt;&lt;/value&gt;&lt;/company&gt;&lt;author&gt;&lt;value type=&quot;OawDocProperty&quot; name=&quot;Author.Name&quot;&gt;&lt;separator text=&quot;&quot;&gt;&lt;/separator&gt;&lt;format text=&quot;&quot;&gt;&lt;/format&gt;&lt;/value&gt;&lt;/author&gt;&lt;subject&gt;&lt;value type=&quot;OawBookmark&quot; name=&quot;Subject&quot;&gt;&lt;separator text=&quot;&quot;&gt;&lt;/separator&gt;&lt;format text=&quot;&quot;&gt;&lt;/format&gt;&lt;/value&gt;&lt;/subject&gt;&lt;/word&gt;&lt;PDF&gt;&lt;manager&gt;&lt;value type=&quot;OawDocProperty&quot; name=&quot;Contactperson.Name&quot;&gt;&lt;separator text=&quot;&quot;&gt;&lt;/separator&gt;&lt;format text=&quot;&quot;&gt;&lt;/format&gt;&lt;/value&gt;&lt;/manager&gt;&lt;category&gt;&lt;/category&gt;&lt;keywords&gt;&lt;/keywords&gt;&lt;comments&gt;&lt;/comments&gt;&lt;fileName&gt;&lt;/fileName&gt;&lt;title&gt;&lt;value type=&quot;OawDocProperty&quot; name=&quot;Doc.Letter&quot;&gt;&lt;separator text=&quot;&quot;&gt;&lt;/separator&gt;&lt;format text=&quot;&quot;&gt;&lt;/format&gt;&lt;/value&gt;&lt;/title&gt;&lt;defaultPath&gt;&lt;/defaultPath&gt;&lt;hyperlinkBase&gt;&lt;/hyperlinkBase&gt;&lt;defaultFilename&gt;&lt;value type=&quot;OawDocProperty&quot; name=&quot;BM_Subject&quot;&gt;&lt;separator text=&quot;&quot;&gt;&lt;/separator&gt;&lt;format text=&quot;&quot;&gt;&lt;/format&gt;&lt;/value&gt;&lt;/defaultFilename&gt;&lt;company&gt;&lt;value type=&quot;OawDocProperty&quot; name=&quot;Organisation.Organisation&quot;&gt;&lt;separator text=&quot;&quot;&gt;&lt;/separator&gt;&lt;format text=&quot;&quot;&gt;&lt;/format&gt;&lt;/value&gt;&lt;/company&gt;&lt;author&gt;&lt;value type=&quot;OawDocProperty&quot; name=&quot;Author.Name&quot;&gt;&lt;separator text=&quot;&quot;&gt;&lt;/separator&gt;&lt;format text=&quot;&quot;&gt;&lt;/format&gt;&lt;/value&gt;&lt;/author&gt;&lt;subject&gt;&lt;value type=&quot;OawBookmark&quot; name=&quot;Subject&quot;&gt;&lt;separator text=&quot;&quot;&gt;&lt;/separator&gt;&lt;format text=&quot;&quot;&gt;&lt;/format&gt;&lt;/value&gt;&lt;/subject&gt;&lt;/PDF&gt;&lt;/default&gt;&lt;/OawBuiltInDocProps&gt;_x000d_"/>
    <w:docVar w:name="OawDate.Manual" w:val="&lt;document&gt;&lt;OawDateManual name=&quot;DocumentDate&quot;&gt;&lt;profile type=&quot;default&quot; UID=&quot;&quot; sameAsDefault=&quot;0&quot;&gt;&lt;format UID=&quot;2004031916255083469524&quot; type=&quot;6&quot; defaultValue=&quot;%OawCreationDate%&quot; dateFormat=&quot;&amp;lt;translate&amp;gt;Date.Format.Long&amp;lt;/translate&amp;gt;&quot;/&gt;&lt;/profile&gt;&lt;/OawDateManual&gt;&lt;OawDateManual name=&quot;Date.Format.Long&quot;&gt;&lt;profile type=&quot;default&quot; UID=&quot;&quot; sameAsDefault=&quot;0&quot;&gt;&lt;format UID=&quot;2009022514423657662914&quot; type=&quot;6&quot; defaultValue=&quot;%OawCreationDate%&quot; dateFormat=&quot;Date.Format.Long&quot;/&gt;&lt;/profile&gt;&lt;/OawDateManual&gt;&lt;/document&gt;"/>
    <w:docVar w:name="oawDefinitionTmpl" w:val="&lt;document&gt;&lt;OawDocProperty name=&quot;Doc.Subject&quot;&gt;&lt;profile type=&quot;default&quot; UID=&quot;&quot; sameAsDefault=&quot;0&quot;&gt;&lt;documentProperty UID=&quot;2003060614150123456789&quot; dataSourceUID=&quot;2003060614150123456789&quot;/&gt;&lt;type type=&quot;OawLanguage&quot;&gt;&lt;OawLanguage UID=&quot;Doc.Subject&quot;/&gt;&lt;/type&gt;&lt;/profile&gt;&lt;/OawDocProperty&gt;_x000d__x0009_&lt;OawDocProperty name=&quot;Contactperson.Name&quot;&gt;&lt;profile type=&quot;default&quot; UID=&quot;&quot; sameAsDefault=&quot;0&quot;&gt;&lt;documentProperty UID=&quot;200212191811121321310321301031x&quot; dataSourceUID=&quot;prj.2003041709434161414032&quot;/&gt;&lt;type type=&quot;OawDatabase&quot;&gt;&lt;OawDatabase table=&quot;Data&quot; field=&quot;Nam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ocProperty name=&quot;Contactperson.DirectPhone&quot;&gt;&lt;profile type=&quot;default&quot; UID=&quot;&quot; sameAsDefault=&quot;0&quot;&gt;&lt;documentProperty UID=&quot;200212191811121321310321301031x&quot; dataSourceUID=&quot;prj.2003041709434161414032&quot;/&gt;&lt;type type=&quot;OawDatabase&quot;&gt;&lt;OawDatabase table=&quot;Data&quot; field=&quot;DirectPhon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ocProperty name=&quot;Contactperson.EMail&quot;&gt;&lt;profile type=&quot;default&quot; UID=&quot;&quot; sameAsDefault=&quot;0&quot;&gt;&lt;documentProperty UID=&quot;200212191811121321310321301031x&quot; dataSourceUID=&quot;prj.2003041709434161414032&quot;/&gt;&lt;type type=&quot;OawDatabase&quot;&gt;&lt;OawDatabase table=&quot;Data&quot; field=&quot;EMail&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ocProperty name=&quot;Contactperson.Function&quot;&gt;&lt;profile type=&quot;default&quot; UID=&quot;&quot; sameAsDefault=&quot;0&quot;&gt;&lt;documentProperty UID=&quot;200212191811121321310321301031x&quot; dataSourceUID=&quot;prj.2003041709434161414032&quot;/&gt;&lt;type type=&quot;OawDatabase&quot;&gt;&lt;OawDatabase table=&quot;Data&quot; field=&quot;Function&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ateManual name=&quot;DocumentDate&quot;&gt;&lt;profile type=&quot;default&quot; UID=&quot;&quot; sameAsDefault=&quot;0&quot;&gt;&lt;format UID=&quot;2004031916255083469524&quot; type=&quot;6&quot; defaultValue=&quot;%OawCreationDate%&quot; dateFormat=&quot;&amp;lt;translate&amp;gt;Date.Format.Long&amp;lt;/translate&amp;gt;&quot;/&gt;&lt;/profile&gt;&lt;/OawDateManual&gt;_x000d__x0009_&lt;OawBookmark name=&quot;RecipientIntroduction&quot;&gt;&lt;profile type=&quot;default&quot; UID=&quot;&quot; sameAsDefault=&quot;0&quot;&gt;&lt;documentProperty UID=&quot;2003080714212273705547&quot; dataSourceUID=&quot;prj.2004031513484256983218&quot;/&gt;&lt;type type=&quot;OawRecipient&quot;&gt;&lt;OawRecipient table=&quot;Data&quot; field=&quot;Introduction&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Bookmark&gt;_x000d__x0009_&lt;OawDocProperty name=&quot;Doc.Page&quot;&gt;&lt;profile type=&quot;default&quot; UID=&quot;&quot; sameAsDefault=&quot;0&quot;&gt;&lt;documentProperty UID=&quot;2003060614150123456789&quot; dataSourceUID=&quot;2003060614150123456789&quot;/&gt;&lt;type type=&quot;OawLanguage&quot;&gt;&lt;OawLanguage UID=&quot;Doc.Pag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ocProperty name=&quot;Signature1.Name&quot;&gt;&lt;profile type=&quot;default&quot; UID=&quot;&quot; sameAsDefault=&quot;0&quot;&gt;&lt;documentProperty UID=&quot;2002122010583847234010578&quot; dataSourceUID=&quot;prj.2003041709434161414032&quot;/&gt;&lt;type type=&quot;OawDatabase&quot;&gt;&lt;OawDatabase table=&quot;Data&quot; field=&quot;Nam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DocProperty name=&quot;Signature1.Function&quot;&gt;&lt;profile type=&quot;default&quot; UID=&quot;&quot; sameAsDefault=&quot;0&quot;&gt;&lt;documentProperty UID=&quot;2002122010583847234010578&quot; dataSourceUID=&quot;prj.2003041709434161414032&quot;/&gt;&lt;type type=&quot;OawDatabase&quot;&gt;&lt;OawDatabase table=&quot;Data&quot; field=&quot;Function&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1&quot; sameAsDefault=&quot;-1&quot;&gt;&lt;/profile&gt;&lt;profile type=&quot;save&quot; UID=&quot;2003112513571987705547&quot; sameAsDefault=&quot;-1&quot;&gt;&lt;/profile&gt;&lt;/OawDocProperty&gt;_x000d__x0009_&lt;OawBookmark name=&quot;RecipientClosing&quot;&gt;&lt;profile type=&quot;default&quot; UID=&quot;&quot; sameAsDefault=&quot;0&quot;&gt;&lt;documentProperty UID=&quot;2003080714212273705547&quot; dataSourceUID=&quot;prj.2004031513484256983218&quot;/&gt;&lt;type type=&quot;OawRecipient&quot;&gt;&lt;OawRecipient table=&quot;Data&quot; field=&quot;Closing&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Bookmark&gt;_x000d__x0009_&lt;OawDocProperty name=&quot;Doc.Text&quot;&gt;&lt;profile type=&quot;default&quot; UID=&quot;&quot; sameAsDefault=&quot;0&quot;&gt;&lt;documentProperty UID=&quot;2003060614150123456789&quot; dataSourceUID=&quot;2003060614150123456789&quot;/&gt;&lt;type type=&quot;OawLanguage&quot;&gt;&lt;OawLanguage UID=&quot;Doc.Text&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DocProperty&gt;_x000d__x0009_&lt;OawDocProperty name=&quot;Doc.Date&quot;&gt;&lt;profile type=&quot;default&quot; UID=&quot;&quot; sameAsDefault=&quot;0&quot;&gt;&lt;documentProperty UID=&quot;2003060614150123456789&quot; dataSourceUID=&quot;2003060614150123456789&quot;/&gt;&lt;type type=&quot;OawLanguage&quot;&gt;&lt;OawLanguage UID=&quot;Doc.Dat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DocProperty&gt;_x000d__x0009_&lt;OawDocProperty name=&quot;Doc.Document&quot;&gt;&lt;profile type=&quot;default&quot; UID=&quot;&quot; sameAsDefault=&quot;0&quot;&gt;&lt;documentProperty UID=&quot;2003060614150123456789&quot; dataSourceUID=&quot;2003060614150123456789&quot;/&gt;&lt;type type=&quot;OawLanguage&quot;&gt;&lt;OawLanguage UID=&quot;Doc.Document&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DocProperty&gt;_x000d__x0009_&lt;OawDocProperty name=&quot;Signature2.Name&quot;&gt;&lt;profile type=&quot;default&quot; UID=&quot;&quot; sameAsDefault=&quot;0&quot;&gt;&lt;documentProperty UID=&quot;2003061115381095709037&quot; dataSourceUID=&quot;prj.2003041709434161414032&quot;/&gt;&lt;type type=&quot;OawDatabase&quot;&gt;&lt;OawDatabase table=&quot;Data&quot; field=&quot;Name&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DocProperty&gt;_x000d__x0009_&lt;OawDocProperty name=&quot;Signature2.Function&quot;&gt;&lt;profile type=&quot;default&quot; UID=&quot;&quot; sameAsDefault=&quot;0&quot;&gt;&lt;documentProperty UID=&quot;2003061115381095709037&quot; dataSourceUID=&quot;prj.2003041709434161414032&quot;/&gt;&lt;type type=&quot;OawDatabase&quot;&gt;&lt;OawDatabase table=&quot;Data&quot; field=&quot;Function&quot;/&gt;&lt;/type&gt;&lt;/profile&gt;&lt;profile type=&quot;print&quot; UID=&quot;2003010711185094343750537&quot; sameAsDefault=&quot;-1&quot;&gt;&lt;/profile&gt;&lt;profile type=&quot;print&quot; UID=&quot;3&quot; sameAsDefault=&quot;-1&quot;&gt;&lt;/profile&gt;&lt;profile type=&quot;print&quot; UID=&quot;4&quot; sameAsDefault=&quot;-1&quot;&gt;&lt;/profile&gt;&lt;profile type=&quot;send&quot; UID=&quot;2003010711200895123470110&quot; sameAsDefault=&quot;-1&quot;&gt;&lt;/profile&gt;&lt;profile type=&quot;send&quot; UID=&quot;1&quot; sameAsDefault=&quot;-1&quot;&gt;&lt;/profile&gt;&lt;profile type=&quot;save&quot; UID=&quot;2003112717153125284480&quot; sameAsDefault=&quot;-1&quot;&gt;&lt;/profile&gt;&lt;profile type=&quot;save&quot; UID=&quot;2003112513571987705547&quot; sameAsDefault=&quot;-1&quot;&gt;&lt;/profile&gt;&lt;/OawDocProperty&gt;_x000d__x0009_&lt;OawBookmark name=&quot;Text&quot;&gt;&lt;profile type=&quot;default&quot; UID=&quot;&quot; sameAsDefault=&quot;0&quot;&gt;&lt;/profile&gt;&lt;/OawBookmark&gt;_x000d__x0009_&lt;OawDocProperty name=&quot;Doc.Facsimile&quot;&gt;&lt;profile type=&quot;default&quot; UID=&quot;&quot; sameAsDefault=&quot;0&quot;&gt;&lt;documentProperty UID=&quot;2003060614150123456789&quot; dataSourceUID=&quot;2003060614150123456789&quot;/&gt;&lt;type type=&quot;OawLanguage&quot;&gt;&lt;OawLanguage UID=&quot;Doc.Facsimile&quot;/&gt;&lt;/type&gt;&lt;/profile&gt;&lt;profile type=&quot;print&quot; UID=&quot;2003010711185094343750537&quot; sameAsDefault=&quot;-1&quot;&gt;&lt;/profile&gt;&lt;profile type=&quot;print&quot; UID=&quot;2006120514062149532222&quot; sameAsDefault=&quot;-1&quot;&gt;&lt;/profile&gt;&lt;profile type=&quot;print&quot; UID=&quot;3&quot; sameAsDefault=&quot;-1&quot;&gt;&lt;/profile&gt;&lt;profile type=&quot;print&quot; UID=&quot;2004040214370529854396&quot; sameAsDefault=&quot;-1&quot;&gt;&lt;/profile&gt;&lt;profile type=&quot;print&quot; UID=&quot;2006120514073882160728&quot; sameAsDefault=&quot;-1&quot;&gt;&lt;/profile&gt;&lt;profile type=&quot;print&quot; UID=&quot;4&quot; sameAsDefault=&quot;-1&quot;&gt;&lt;/profile&gt;&lt;profile type=&quot;print&quot; UID=&quot;2006120711380151760646&quot; sameAsDefault=&quot;-1&quot;&gt;&lt;/profile&gt;&lt;profile type=&quot;send&quot; UID=&quot;2003010711200895123470110&quot; sameAsDefault=&quot;-1&quot;&gt;&lt;/profile&gt;&lt;profile type=&quot;send&quot; UID=&quot;2006120514241910601803&quot; sameAsDefault=&quot;-1&quot;&gt;&lt;/profile&gt;&lt;profile type=&quot;send&quot; UID=&quot;2006120514175878093883&quot; sameAsDefault=&quot;-1&quot;&gt;&lt;/profile&gt;&lt;profile type=&quot;send&quot; UID=&quot;2006121210395821292110&quot; sameAsDefault=&quot;-1&quot;&gt;&lt;/profile&gt;&lt;profile type=&quot;save&quot; UID=&quot;2004062216425255253277&quot; sameAsDefault=&quot;-1&quot;&gt;&lt;/profile&gt;&lt;profile type=&quot;save&quot; UID=&quot;2006120514423114802349&quot; sameAsDefault=&quot;-1&quot;&gt;&lt;/profile&gt;&lt;profile type=&quot;save&quot; UID=&quot;2006120514401556040061&quot; sameAsDefault=&quot;-1&quot;&gt;&lt;/profile&gt;&lt;profile type=&quot;save&quot; UID=&quot;2006121210441235887611&quot; sameAsDefault=&quot;-1&quot;&gt;&lt;/profile&gt;&lt;/OawDocProperty&gt;_x000d__x0009_&lt;OawBookmark name=&quot;Subject&quot;&gt;&lt;profile type=&quot;default&quot; UID=&quot;&quot; sameAsDefault=&quot;0&quot;&gt;&lt;/profile&gt;&lt;/OawBookmark&gt;_x000d__x0009_&lt;OawDocProperty name=&quot;BM_Subject&quot;&gt;&lt;profile type=&quot;default&quot; UID=&quot;&quot; sameAsDefault=&quot;0&quot;&gt;&lt;documentProperty UID=&quot;2003070216009988776655&quot; dataSourceUID=&quot;2003070216009988776655&quot;/&gt;&lt;type type=&quot;WordBookmark&quot;&gt;&lt;WordBookmark name=&quot;Subject&quot;/&gt;&lt;/type&gt;&lt;/profile&gt;&lt;/OawDocProperty&gt;_x000d__x0009_&lt;OawDocProperty name=&quot;Doc.Letter&quot;&gt;&lt;profile type=&quot;default&quot; UID=&quot;&quot; sameAsDefault=&quot;0&quot;&gt;&lt;documentProperty UID=&quot;2003060614150123456789&quot; dataSourceUID=&quot;2003060614150123456789&quot;/&gt;&lt;type type=&quot;OawLanguage&quot;&gt;&lt;OawLanguage UID=&quot;Doc.Letter&quot;/&gt;&lt;/type&gt;&lt;/profile&gt;&lt;/OawDocProperty&gt;_x000d__x0009_&lt;OawDocProperty name=&quot;Doc.Regarding&quot;&gt;&lt;profile type=&quot;default&quot; UID=&quot;&quot; sameAsDefault=&quot;0&quot;&gt;&lt;documentProperty UID=&quot;2003060614150123456789&quot; dataSourceUID=&quot;2003060614150123456789&quot;/&gt;&lt;type type=&quot;OawLanguage&quot;&gt;&lt;OawLanguage UID=&quot;Doc.Regarding&quot;/&gt;&lt;/type&gt;&lt;/profile&gt;&lt;/OawDocProperty&gt;_x000d__x0009_&lt;OawDocProperty name=&quot;Author.Name&quot;&gt;&lt;profile type=&quot;default&quot; UID=&quot;&quot; sameAsDefault=&quot;0&quot;&gt;&lt;documentProperty UID=&quot;2006040509495284662868&quot; dataSourceUID=&quot;prj.2003041709434161414032&quot;/&gt;&lt;type type=&quot;OawDatabase&quot;&gt;&lt;OawDatabase table=&quot;Data&quot; field=&quot;Name&quot;/&gt;&lt;/type&gt;&lt;/profile&gt;&lt;/OawDocProperty&gt;_x000d__x0009_&lt;OawDocProperty name=&quot;Outputprofile.External.Copy&quot;&gt;&lt;profile type=&quot;default&quot; UID=&quot;&quot; sameAsDefault=&quot;0&quot;&gt;&lt;documentProperty UID=&quot;&quot; dataSourceUID=&quot;&quot;/&gt;&lt;type type=&quot;OawDatabase&quot;&gt;&lt;OawDatabase table=&quot;Data&quot; field=&quot;&quot;/&gt;&lt;/type&gt;&lt;/profile&gt;&lt;profile type=&quot;print&quot; UID=&quot;2003010711185094343750537&quot; sameAsDefault=&quot;0&quot;&gt;&lt;documentProperty UID=&quot;&quot; dataSourceUID=&quot;&quot;/&gt;&lt;type type=&quot;OawDatabase&quot;&gt;&lt;OawDatabase table=&quot;Data&quot; field=&quot;&quot;/&gt;&lt;/type&gt;&lt;/profile&gt;&lt;profile type=&quot;print&quot; UID=&quot;2006120514062149532222&quot; sameAsDefault=&quot;0&quot;&gt;&lt;documentProperty UID=&quot;&quot; dataSourceUID=&quot;&quot;/&gt;&lt;type type=&quot;OawDatabase&quot;&gt;&lt;OawDatabase table=&quot;Data&quot; field=&quot;&quot;/&gt;&lt;/type&gt;&lt;/profile&gt;&lt;profile type=&quot;print&quot; UID=&quot;3&quot; sameAsDefault=&quot;0&quot;&gt;&lt;documentProperty UID=&quot;&quot; dataSourceUID=&quot;&quot;/&gt;&lt;type type=&quot;OawDatabase&quot;&gt;&lt;OawDatabase table=&quot;Data&quot; field=&quot;&quot;/&gt;&lt;/type&gt;&lt;/profile&gt;&lt;profile type=&quot;print&quot; UID=&quot;2004040214370529854396&quot; sameAsDefault=&quot;0&quot;&gt;&lt;documentProperty UID=&quot;&quot; dataSourceUID=&quot;&quot;/&gt;&lt;type type=&quot;OawDatabase&quot;&gt;&lt;OawDatabase table=&quot;Data&quot; field=&quot;&quot;/&gt;&lt;/type&gt;&lt;/profile&gt;&lt;profile type=&quot;print&quot; UID=&quot;2006120514073882160728&quot; sameAsDefault=&quot;0&quot;&gt;&lt;documentProperty UID=&quot;2003060614150123456789&quot; dataSourceUID=&quot;2003060614150123456789&quot;/&gt;&lt;type type=&quot;OawLanguage&quot;&gt;&lt;OawLanguage UID=&quot;Outputprofile.External.Copy&quot;/&gt;&lt;/type&gt;&lt;/profile&gt;&lt;profile type=&quot;print&quot; UID=&quot;4&quot; sameAsDefault=&quot;0&quot;&gt;&lt;documentProperty UID=&quot;&quot; dataSourceUID=&quot;&quot;/&gt;&lt;type type=&quot;OawDatabase&quot;&gt;&lt;OawDatabase table=&quot;Data&quot; field=&quot;&quot;/&gt;&lt;/type&gt;&lt;/profile&gt;&lt;profile type=&quot;print&quot; UID=&quot;2006120711380151760646&quot; sameAsDefault=&quot;0&quot;&gt;&lt;documentProperty UID=&quot;&quot; dataSourceUID=&quot;&quot;/&gt;&lt;type type=&quot;OawDatabase&quot;&gt;&lt;OawDatabase table=&quot;Data&quot; field=&quot;&quot;/&gt;&lt;/type&gt;&lt;/profile&gt;&lt;profile type=&quot;send&quot; UID=&quot;2003010711200895123470110&quot; sameAsDefault=&quot;0&quot;&gt;&lt;documentProperty UID=&quot;&quot; dataSourceUID=&quot;&quot;/&gt;&lt;type type=&quot;OawDatabase&quot;&gt;&lt;OawDatabase table=&quot;Data&quot; field=&quot;&quot;/&gt;&lt;/type&gt;&lt;/profile&gt;&lt;profile type=&quot;send&quot; UID=&quot;2006120514241910601803&quot; sameAsDefault=&quot;0&quot;&gt;&lt;documentProperty UID=&quot;2003060614150123456789&quot; dataSourceUID=&quot;2003060614150123456789&quot;/&gt;&lt;type type=&quot;OawLanguage&quot;&gt;&lt;OawLanguage UID=&quot;Outputprofile.External.Copy&quot;/&gt;&lt;/type&gt;&lt;/profile&gt;&lt;profile type=&quot;send&quot; UID=&quot;2006120514175878093883&quot; sameAsDefault=&quot;0&quot;&gt;&lt;documentProperty UID=&quot;&quot; dataSourceUID=&quot;&quot;/&gt;&lt;type type=&quot;OawDatabase&quot;&gt;&lt;OawDatabase table=&quot;Data&quot; field=&quot;&quot;/&gt;&lt;/type&gt;&lt;/profile&gt;&lt;profile type=&quot;send&quot; UID=&quot;2006121210395821292110&quot; sameAsDefault=&quot;0&quot;&gt;&lt;documentProperty UID=&quot;&quot; dataSourceUID=&quot;&quot;/&gt;&lt;type type=&quot;OawDatabase&quot;&gt;&lt;OawDatabase table=&quot;Data&quot; field=&quot;&quot;/&gt;&lt;/type&gt;&lt;/profile&gt;&lt;profile type=&quot;save&quot; UID=&quot;2004062216425255253277&quot; sameAsDefault=&quot;0&quot;&gt;&lt;documentProperty UID=&quot;&quot; dataSourceUID=&quot;&quot;/&gt;&lt;type type=&quot;OawDatabase&quot;&gt;&lt;OawDatabase table=&quot;Data&quot; field=&quot;&quot;/&gt;&lt;/type&gt;&lt;/profile&gt;&lt;profile type=&quot;save&quot; UID=&quot;2006120514423114802349&quot; sameAsDefault=&quot;0&quot;&gt;&lt;documentProperty UID=&quot;2003060614150123456789&quot; dataSourceUID=&quot;2003060614150123456789&quot;/&gt;&lt;type type=&quot;OawLanguage&quot;&gt;&lt;OawLanguage UID=&quot;Outputprofile.External.Copy&quot;/&gt;&lt;/type&gt;&lt;/profile&gt;&lt;profile type=&quot;save&quot; UID=&quot;2006120514401556040061&quot; sameAsDefault=&quot;0&quot;&gt;&lt;documentProperty UID=&quot;&quot; dataSourceUID=&quot;&quot;/&gt;&lt;type type=&quot;OawDatabase&quot;&gt;&lt;OawDatabase table=&quot;Data&quot; field=&quot;&quot;/&gt;&lt;/type&gt;&lt;/profile&gt;&lt;profile type=&quot;save&quot; UID=&quot;2006121210441235887611&quot; sameAsDefault=&quot;0&quot;&gt;&lt;documentProperty UID=&quot;&quot; dataSourceUID=&quot;&quot;/&gt;&lt;type type=&quot;OawDatabase&quot;&gt;&lt;OawDatabase table=&quot;Data&quot; field=&quot;&quot;/&gt;&lt;/type&gt;&lt;/profile&gt;&lt;/OawDocProperty&gt;_x000d__x0009_&lt;OawDocProperty name=&quot;Outputprofile.External.Draft&quot;&gt;&lt;profile type=&quot;default&quot; UID=&quot;&quot; sameAsDefault=&quot;0&quot;&gt;&lt;documentProperty UID=&quot;&quot; dataSourceUID=&quot;&quot;/&gt;&lt;type type=&quot;OawDatabase&quot;&gt;&lt;OawDatabase table=&quot;Data&quot; field=&quot;&quot;/&gt;&lt;/type&gt;&lt;/profile&gt;&lt;profile type=&quot;print&quot; UID=&quot;2003010711185094343750537&quot; sameAsDefault=&quot;0&quot;&gt;&lt;documentProperty UID=&quot;&quot; dataSourceUID=&quot;&quot;/&gt;&lt;type type=&quot;OawDatabase&quot;&gt;&lt;OawDatabase table=&quot;Data&quot; field=&quot;&quot;/&gt;&lt;/type&gt;&lt;/profile&gt;&lt;profile type=&quot;print&quot; UID=&quot;2006120514062149532222&quot; sameAsDefault=&quot;0&quot;&gt;&lt;documentProperty UID=&quot;&quot; dataSourceUID=&quot;&quot;/&gt;&lt;type type=&quot;OawDatabase&quot;&gt;&lt;OawDatabase table=&quot;Data&quot; field=&quot;&quot;/&gt;&lt;/type&gt;&lt;/profile&gt;&lt;profile type=&quot;print&quot; UID=&quot;3&quot; sameAsDefault=&quot;0&quot;&gt;&lt;documentProperty UID=&quot;&quot; dataSourceUID=&quot;&quot;/&gt;&lt;type type=&quot;OawDatabase&quot;&gt;&lt;OawDatabase table=&quot;Data&quot; field=&quot;&quot;/&gt;&lt;/type&gt;&lt;/profile&gt;&lt;profile type=&quot;print&quot; UID=&quot;2004040214370529854396&quot; sameAsDefault=&quot;0&quot;&gt;&lt;documentProperty UID=&quot;2003060614150123456789&quot; dataSourceUID=&quot;2003060614150123456789&quot;/&gt;&lt;type type=&quot;OawLanguage&quot;&gt;&lt;OawLanguage UID=&quot;Outputprofile.External.Draft&quot;/&gt;&lt;/type&gt;&lt;/profile&gt;&lt;profile type=&quot;print&quot; UID=&quot;2006120514073882160728&quot; sameAsDefault=&quot;0&quot;&gt;&lt;documentProperty UID=&quot;&quot; dataSourceUID=&quot;&quot;/&gt;&lt;type type=&quot;OawDatabase&quot;&gt;&lt;OawDatabase table=&quot;Data&quot; field=&quot;&quot;/&gt;&lt;/type&gt;&lt;/profile&gt;&lt;profile type=&quot;print&quot; UID=&quot;4&quot; sameAsDefault=&quot;0&quot;&gt;&lt;documentProperty UID=&quot;&quot; dataSourceUID=&quot;&quot;/&gt;&lt;type type=&quot;OawDatabase&quot;&gt;&lt;OawDatabase table=&quot;Data&quot; field=&quot;&quot;/&gt;&lt;/type&gt;&lt;/profile&gt;&lt;profile type=&quot;print&quot; UID=&quot;2006120711380151760646&quot; sameAsDefault=&quot;0&quot;&gt;&lt;documentProperty UID=&quot;&quot; dataSourceUID=&quot;&quot;/&gt;&lt;type type=&quot;OawDatabase&quot;&gt;&lt;OawDatabase table=&quot;Data&quot; field=&quot;&quot;/&gt;&lt;/type&gt;&lt;/profile&gt;&lt;profile type=&quot;send&quot; UID=&quot;2003010711200895123470110&quot; sameAsDefault=&quot;0&quot;&gt;&lt;documentProperty UID=&quot;2003060614150123456789&quot; dataSourceUID=&quot;2003060614150123456789&quot;/&gt;&lt;type type=&quot;OawLanguage&quot;&gt;&lt;OawLanguage UID=&quot;Outputprofile.External.Draft&quot;/&gt;&lt;/type&gt;&lt;/profile&gt;&lt;profile type=&quot;send&quot; UID=&quot;2006120514241910601803&quot; sameAsDefault=&quot;0&quot;&gt;&lt;documentProperty UID=&quot;&quot; dataSourceUID=&quot;&quot;/&gt;&lt;type type=&quot;OawDatabase&quot;&gt;&lt;OawDatabase table=&quot;Data&quot; field=&quot;&quot;/&gt;&lt;/type&gt;&lt;/profile&gt;&lt;profile type=&quot;send&quot; UID=&quot;2006120514175878093883&quot; sameAsDefault=&quot;0&quot;&gt;&lt;documentProperty UID=&quot;&quot; dataSourceUID=&quot;&quot;/&gt;&lt;type type=&quot;OawDatabase&quot;&gt;&lt;OawDatabase table=&quot;Data&quot; field=&quot;&quot;/&gt;&lt;/type&gt;&lt;/profile&gt;&lt;profile type=&quot;send&quot; UID=&quot;2006121210395821292110&quot; sameAsDefault=&quot;0&quot;&gt;&lt;documentProperty UID=&quot;&quot; dataSourceUID=&quot;&quot;/&gt;&lt;type type=&quot;OawDatabase&quot;&gt;&lt;OawDatabase table=&quot;Data&quot; field=&quot;&quot;/&gt;&lt;/type&gt;&lt;/profile&gt;&lt;profile type=&quot;save&quot; UID=&quot;2004062216425255253277&quot; sameAsDefault=&quot;0&quot;&gt;&lt;documentProperty UID=&quot;2003060614150123456789&quot; dataSourceUID=&quot;2003060614150123456789&quot;/&gt;&lt;type type=&quot;OawLanguage&quot;&gt;&lt;OawLanguage UID=&quot;Outputprofile.External.Draft&quot;/&gt;&lt;/type&gt;&lt;/profile&gt;&lt;profile type=&quot;save&quot; UID=&quot;2006120514423114802349&quot; sameAsDefault=&quot;0&quot;&gt;&lt;documentProperty UID=&quot;&quot; dataSourceUID=&quot;&quot;/&gt;&lt;type type=&quot;OawDatabase&quot;&gt;&lt;OawDatabase table=&quot;Data&quot; field=&quot;&quot;/&gt;&lt;/type&gt;&lt;/profile&gt;&lt;profile type=&quot;save&quot; UID=&quot;2006120514401556040061&quot; sameAsDefault=&quot;0&quot;&gt;&lt;documentProperty UID=&quot;&quot; dataSourceUID=&quot;&quot;/&gt;&lt;type type=&quot;OawDatabase&quot;&gt;&lt;OawDatabase table=&quot;Data&quot; field=&quot;&quot;/&gt;&lt;/type&gt;&lt;/profile&gt;&lt;profile type=&quot;save&quot; UID=&quot;2006121210441235887611&quot; sameAsDefault=&quot;0&quot;&gt;&lt;documentProperty UID=&quot;&quot; dataSourceUID=&quot;&quot;/&gt;&lt;type type=&quot;OawDatabase&quot;&gt;&lt;OawDatabase table=&quot;Data&quot; field=&quot;&quot;/&gt;&lt;/type&gt;&lt;/profile&gt;&lt;/OawDocProperty&gt;_x000d__x0009_&lt;OawDocProperty name=&quot;Outputprofile.Internal.Copy&quot;&gt;&lt;profile type=&quot;default&quot; UID=&quot;&quot; sameAsDefault=&quot;0&quot;&gt;&lt;documentProperty UID=&quot;&quot; dataSourceUID=&quot;&quot;/&gt;&lt;type type=&quot;OawDatabase&quot;&gt;&lt;OawDatabase table=&quot;Data&quot; field=&quot;&quot;/&gt;&lt;/type&gt;&lt;/profile&gt;&lt;profile type=&quot;print&quot; UID=&quot;2003010711185094343750537&quot; sameAsDefault=&quot;0&quot;&gt;&lt;documentProperty UID=&quot;&quot; dataSourceUID=&quot;&quot;/&gt;&lt;type type=&quot;OawDatabase&quot;&gt;&lt;OawDatabase table=&quot;Data&quot; field=&quot;&quot;/&gt;&lt;/type&gt;&lt;/profile&gt;&lt;profile type=&quot;print&quot; UID=&quot;2006120514062149532222&quot; sameAsDefault=&quot;0&quot;&gt;&lt;documentProperty UID=&quot;2003060614150123456789&quot; dataSourceUID=&quot;2003060614150123456789&quot;/&gt;&lt;type type=&quot;OawLanguage&quot;&gt;&lt;OawLanguage UID=&quot;Outputprofile.Internal.Copy&quot;/&gt;&lt;/type&gt;&lt;/profile&gt;&lt;profile type=&quot;print&quot; UID=&quot;3&quot; sameAsDefault=&quot;0&quot;&gt;&lt;documentProperty UID=&quot;&quot; dataSourceUID=&quot;&quot;/&gt;&lt;type type=&quot;OawDatabase&quot;&gt;&lt;OawDatabase table=&quot;Data&quot; field=&quot;&quot;/&gt;&lt;/type&gt;&lt;/profile&gt;&lt;profile type=&quot;print&quot; UID=&quot;2004040214370529854396&quot; sameAsDefault=&quot;0&quot;&gt;&lt;documentProperty UID=&quot;&quot; dataSourceUID=&quot;&quot;/&gt;&lt;type type=&quot;OawDatabase&quot;&gt;&lt;OawDatabase table=&quot;Data&quot; field=&quot;&quot;/&gt;&lt;/type&gt;&lt;/profile&gt;&lt;profile type=&quot;print&quot; UID=&quot;2006120514073882160728&quot; sameAsDefault=&quot;0&quot;&gt;&lt;documentProperty UID=&quot;&quot; dataSourceUID=&quot;&quot;/&gt;&lt;type type=&quot;OawDatabase&quot;&gt;&lt;OawDatabase table=&quot;Data&quot; field=&quot;&quot;/&gt;&lt;/type&gt;&lt;/profile&gt;&lt;profile type=&quot;print&quot; UID=&quot;4&quot; sameAsDefault=&quot;0&quot;&gt;&lt;documentProperty UID=&quot;&quot; dataSourceUID=&quot;&quot;/&gt;&lt;type type=&quot;OawDatabase&quot;&gt;&lt;OawDatabase table=&quot;Data&quot; field=&quot;&quot;/&gt;&lt;/type&gt;&lt;/profile&gt;&lt;profile type=&quot;print&quot; UID=&quot;2006120711380151760646&quot; sameAsDefault=&quot;0&quot;&gt;&lt;documentProperty UID=&quot;&quot; dataSourceUID=&quot;&quot;/&gt;&lt;type type=&quot;OawDatabase&quot;&gt;&lt;OawDatabase table=&quot;Data&quot; field=&quot;&quot;/&gt;&lt;/type&gt;&lt;/profile&gt;&lt;profile type=&quot;send&quot; UID=&quot;2003010711200895123470110&quot; sameAsDefault=&quot;0&quot;&gt;&lt;documentProperty UID=&quot;&quot; dataSourceUID=&quot;&quot;/&gt;&lt;type type=&quot;OawDatabase&quot;&gt;&lt;OawDatabase table=&quot;Data&quot; field=&quot;&quot;/&gt;&lt;/type&gt;&lt;/profile&gt;&lt;profile type=&quot;send&quot; UID=&quot;2006120514241910601803&quot; sameAsDefault=&quot;0&quot;&gt;&lt;documentProperty UID=&quot;&quot; dataSourceUID=&quot;&quot;/&gt;&lt;type type=&quot;OawDatabase&quot;&gt;&lt;OawDatabase table=&quot;Data&quot; field=&quot;&quot;/&gt;&lt;/type&gt;&lt;/profile&gt;&lt;profile type=&quot;send&quot; UID=&quot;2006120514175878093883&quot; sameAsDefault=&quot;0&quot;&gt;&lt;documentProperty UID=&quot;&quot; dataSourceUID=&quot;&quot;/&gt;&lt;type type=&quot;OawDatabase&quot;&gt;&lt;OawDatabase table=&quot;Data&quot; field=&quot;&quot;/&gt;&lt;/type&gt;&lt;/profile&gt;&lt;profile type=&quot;send&quot; UID=&quot;2006121210395821292110&quot; sameAsDefault=&quot;0&quot;&gt;&lt;documentProperty UID=&quot;&quot; dataSourceUID=&quot;&quot;/&gt;&lt;type type=&quot;OawDatabase&quot;&gt;&lt;OawDatabase table=&quot;Data&quot; field=&quot;&quot;/&gt;&lt;/type&gt;&lt;/profile&gt;&lt;profile type=&quot;save&quot; UID=&quot;2004062216425255253277&quot; sameAsDefault=&quot;0&quot;&gt;&lt;documentProperty UID=&quot;&quot; dataSourceUID=&quot;&quot;/&gt;&lt;type type=&quot;OawDatabase&quot;&gt;&lt;OawDatabase table=&quot;Data&quot; field=&quot;&quot;/&gt;&lt;/type&gt;&lt;/profile&gt;&lt;profile type=&quot;save&quot; UID=&quot;2006120514423114802349&quot; sameAsDefault=&quot;0&quot;&gt;&lt;documentProperty UID=&quot;&quot; dataSourceUID=&quot;&quot;/&gt;&lt;type type=&quot;OawDatabase&quot;&gt;&lt;OawDatabase table=&quot;Data&quot; field=&quot;&quot;/&gt;&lt;/type&gt;&lt;/profile&gt;&lt;profile type=&quot;save&quot; UID=&quot;2006120514401556040061&quot; sameAsDefault=&quot;0&quot;&gt;&lt;documentProperty UID=&quot;&quot; dataSourceUID=&quot;&quot;/&gt;&lt;type type=&quot;OawDatabase&quot;&gt;&lt;OawDatabase table=&quot;Data&quot; field=&quot;&quot;/&gt;&lt;/type&gt;&lt;/profile&gt;&lt;profile type=&quot;save&quot; UID=&quot;2006121210441235887611&quot; sameAsDefault=&quot;0&quot;&gt;&lt;documentProperty UID=&quot;&quot; dataSourceUID=&quot;&quot;/&gt;&lt;type type=&quot;OawDatabase&quot;&gt;&lt;OawDatabase table=&quot;Data&quot; field=&quot;&quot;/&gt;&lt;/type&gt;&lt;/profile&gt;&lt;/OawDocProperty&gt;_x000d__x0009_&lt;OawDocProperty name=&quot;Outputprofile.Internal.Draft&quot;&gt;&lt;profile type=&quot;default&quot; UID=&quot;&quot; sameAsDefault=&quot;0&quot;&gt;&lt;documentProperty UID=&quot;&quot; dataSourceUID=&quot;&quot;/&gt;&lt;type type=&quot;OawDatabase&quot;&gt;&lt;OawDatabase table=&quot;Data&quot; field=&quot;&quot;/&gt;&lt;/type&gt;&lt;/profile&gt;&lt;profile type=&quot;print&quot; UID=&quot;2003010711185094343750537&quot; sameAsDefault=&quot;0&quot;&gt;&lt;documentProperty UID=&quot;2003060614150123456789&quot; dataSourceUID=&quot;2003060614150123456789&quot;/&gt;&lt;type type=&quot;OawLanguage&quot;&gt;&lt;OawLanguage UID=&quot;Outputprofile.Internal.Draft&quot;/&gt;&lt;/type&gt;&lt;/profile&gt;&lt;profile type=&quot;print&quot; UID=&quot;2006120514062149532222&quot; sameAsDefault=&quot;0&quot;&gt;&lt;documentProperty UID=&quot;&quot; dataSourceUID=&quot;&quot;/&gt;&lt;type type=&quot;OawDatabase&quot;&gt;&lt;OawDatabase table=&quot;Data&quot; field=&quot;&quot;/&gt;&lt;/type&gt;&lt;/profile&gt;&lt;profile type=&quot;print&quot; UID=&quot;3&quot; sameAsDefault=&quot;0&quot;&gt;&lt;documentProperty UID=&quot;&quot; dataSourceUID=&quot;&quot;/&gt;&lt;type type=&quot;OawDatabase&quot;&gt;&lt;OawDatabase table=&quot;Data&quot; field=&quot;&quot;/&gt;&lt;/type&gt;&lt;/profile&gt;&lt;profile type=&quot;print&quot; UID=&quot;2004040214370529854396&quot; sameAsDefault=&quot;0&quot;&gt;&lt;documentProperty UID=&quot;&quot; dataSourceUID=&quot;&quot;/&gt;&lt;type type=&quot;OawDatabase&quot;&gt;&lt;OawDatabase table=&quot;Data&quot; field=&quot;&quot;/&gt;&lt;/type&gt;&lt;/profile&gt;&lt;profile type=&quot;print&quot; UID=&quot;2006120514073882160728&quot; sameAsDefault=&quot;0&quot;&gt;&lt;documentProperty UID=&quot;&quot; dataSourceUID=&quot;&quot;/&gt;&lt;type type=&quot;OawDatabase&quot;&gt;&lt;OawDatabase table=&quot;Data&quot; field=&quot;&quot;/&gt;&lt;/type&gt;&lt;/profile&gt;&lt;profile type=&quot;print&quot; UID=&quot;4&quot; sameAsDefault=&quot;0&quot;&gt;&lt;documentProperty UID=&quot;&quot; dataSourceUID=&quot;&quot;/&gt;&lt;type type=&quot;OawDatabase&quot;&gt;&lt;OawDatabase table=&quot;Data&quot; field=&quot;&quot;/&gt;&lt;/type&gt;&lt;/profile&gt;&lt;profile type=&quot;print&quot; UID=&quot;2006120711380151760646&quot; sameAsDefault=&quot;0&quot;&gt;&lt;documentProperty UID=&quot;&quot; dataSourceUID=&quot;&quot;/&gt;&lt;type type=&quot;OawDatabase&quot;&gt;&lt;OawDatabase table=&quot;Data&quot; field=&quot;&quot;/&gt;&lt;/type&gt;&lt;/profile&gt;&lt;profile type=&quot;send&quot; UID=&quot;2003010711200895123470110&quot; sameAsDefault=&quot;0&quot;&gt;&lt;documentProperty UID=&quot;&quot; dataSourceUID=&quot;&quot;/&gt;&lt;type type=&quot;OawDatabase&quot;&gt;&lt;OawDatabase table=&quot;Data&quot; field=&quot;&quot;/&gt;&lt;/type&gt;&lt;/profile&gt;&lt;profile type=&quot;send&quot; UID=&quot;2006120514241910601803&quot; sameAsDefault=&quot;0&quot;&gt;&lt;documentProperty UID=&quot;&quot; dataSourceUID=&quot;&quot;/&gt;&lt;type type=&quot;OawDatabase&quot;&gt;&lt;OawDatabase table=&quot;Data&quot; field=&quot;&quot;/&gt;&lt;/type&gt;&lt;/profile&gt;&lt;profile type=&quot;send&quot; UID=&quot;2006120514175878093883&quot; sameAsDefault=&quot;0&quot;&gt;&lt;documentProperty UID=&quot;&quot; dataSourceUID=&quot;&quot;/&gt;&lt;type type=&quot;OawDatabase&quot;&gt;&lt;OawDatabase table=&quot;Data&quot; field=&quot;&quot;/&gt;&lt;/type&gt;&lt;/profile&gt;&lt;profile type=&quot;send&quot; UID=&quot;2006121210395821292110&quot; sameAsDefault=&quot;0&quot;&gt;&lt;documentProperty UID=&quot;&quot; dataSourceUID=&quot;&quot;/&gt;&lt;type type=&quot;OawDatabase&quot;&gt;&lt;OawDatabase table=&quot;Data&quot; field=&quot;&quot;/&gt;&lt;/type&gt;&lt;/profile&gt;&lt;profile type=&quot;save&quot; UID=&quot;2004062216425255253277&quot; sameAsDefault=&quot;0&quot;&gt;&lt;documentProperty UID=&quot;&quot; dataSourceUID=&quot;&quot;/&gt;&lt;type type=&quot;OawDatabase&quot;&gt;&lt;OawDatabase table=&quot;Data&quot; field=&quot;&quot;/&gt;&lt;/type&gt;&lt;/profile&gt;&lt;profile type=&quot;save&quot; UID=&quot;2006120514423114802349&quot; sameAsDefault=&quot;0&quot;&gt;&lt;documentProperty UID=&quot;&quot; dataSourceUID=&quot;&quot;/&gt;&lt;type type=&quot;OawDatabase&quot;&gt;&lt;OawDatabase table=&quot;Data&quot; field=&quot;&quot;/&gt;&lt;/type&gt;&lt;/profile&gt;&lt;profile type=&quot;save&quot; UID=&quot;2006120514401556040061&quot; sameAsDefault=&quot;0&quot;&gt;&lt;documentProperty UID=&quot;&quot; dataSourceUID=&quot;&quot;/&gt;&lt;type type=&quot;OawDatabase&quot;&gt;&lt;OawDatabase table=&quot;Data&quot; field=&quot;&quot;/&gt;&lt;/type&gt;&lt;/profile&gt;&lt;profile type=&quot;save&quot; UID=&quot;2006121210441235887611&quot; sameAsDefault=&quot;0&quot;&gt;&lt;documentProperty UID=&quot;&quot; dataSourceUID=&quot;&quot;/&gt;&lt;type type=&quot;OawDatabase&quot;&gt;&lt;OawDatabase table=&quot;Data&quot; field=&quot;&quot;/&gt;&lt;/type&gt;&lt;/profile&gt;&lt;/OawDocProperty&gt;_x000d__x0009_&lt;OawDocProperty name=&quot;Outputprofile.Internal.Original&quot;&gt;&lt;profile type=&quot;default&quot; UID=&quot;&quot; sameAsDefault=&quot;0&quot;&gt;&lt;documentProperty UID=&quot;&quot; dataSourceUID=&quot;&quot;/&gt;&lt;type type=&quot;OawDatabase&quot;&gt;&lt;OawDatabase table=&quot;Data&quot; field=&quot;&quot;/&gt;&lt;/type&gt;&lt;/profile&gt;&lt;profile type=&quot;print&quot; UID=&quot;2003010711185094343750537&quot; sameAsDefault=&quot;0&quot;&gt;&lt;documentProperty UID=&quot;&quot; dataSourceUID=&quot;&quot;/&gt;&lt;type type=&quot;OawDatabase&quot;&gt;&lt;OawDatabase table=&quot;Data&quot; field=&quot;&quot;/&gt;&lt;/type&gt;&lt;/profile&gt;&lt;profile type=&quot;print&quot; UID=&quot;2006120514062149532222&quot; sameAsDefault=&quot;0&quot;&gt;&lt;documentProperty UID=&quot;&quot; dataSourceUID=&quot;&quot;/&gt;&lt;type type=&quot;OawDatabase&quot;&gt;&lt;OawDatabase table=&quot;Data&quot; field=&quot;&quot;/&gt;&lt;/type&gt;&lt;/profile&gt;&lt;profile type=&quot;print&quot; UID=&quot;3&quot; sameAsDefault=&quot;0&quot;&gt;&lt;documentProperty UID=&quot;2003060614150123456789&quot; dataSourceUID=&quot;2003060614150123456789&quot;/&gt;&lt;type type=&quot;OawLanguage&quot;&gt;&lt;OawLanguage UID=&quot;Outputprofile.Internal.Original&quot;/&gt;&lt;/type&gt;&lt;/profile&gt;&lt;profile type=&quot;print&quot; UID=&quot;2004040214370529854396&quot; sameAsDefault=&quot;0&quot;&gt;&lt;documentProperty UID=&quot;&quot; dataSourceUID=&quot;&quot;/&gt;&lt;type type=&quot;OawDatabase&quot;&gt;&lt;OawDatabase table=&quot;Data&quot; field=&quot;&quot;/&gt;&lt;/type&gt;&lt;/profile&gt;&lt;profile type=&quot;print&quot; UID=&quot;2006120514073882160728&quot; sameAsDefault=&quot;0&quot;&gt;&lt;documentProperty UID=&quot;&quot; dataSourceUID=&quot;&quot;/&gt;&lt;type type=&quot;OawDatabase&quot;&gt;&lt;OawDatabase table=&quot;Data&quot; field=&quot;&quot;/&gt;&lt;/type&gt;&lt;/profile&gt;&lt;profile type=&quot;print&quot; UID=&quot;4&quot; sameAsDefault=&quot;0&quot;&gt;&lt;documentProperty UID=&quot;&quot; dataSourceUID=&quot;&quot;/&gt;&lt;type type=&quot;OawDatabase&quot;&gt;&lt;OawDatabase table=&quot;Data&quot; field=&quot;&quot;/&gt;&lt;/type&gt;&lt;/profile&gt;&lt;profile type=&quot;print&quot; UID=&quot;2006120711380151760646&quot; sameAsDefault=&quot;0&quot;&gt;&lt;documentProperty UID=&quot;&quot; dataSourceUID=&quot;&quot;/&gt;&lt;type type=&quot;OawDatabase&quot;&gt;&lt;OawDatabase table=&quot;Data&quot; field=&quot;&quot;/&gt;&lt;/type&gt;&lt;/profile&gt;&lt;profile type=&quot;send&quot; UID=&quot;2003010711200895123470110&quot; sameAsDefault=&quot;0&quot;&gt;&lt;documentProperty UID=&quot;&quot; dataSourceUID=&quot;&quot;/&gt;&lt;type type=&quot;OawDatabase&quot;&gt;&lt;OawDatabase table=&quot;Data&quot; field=&quot;&quot;/&gt;&lt;/type&gt;&lt;/profile&gt;&lt;profile type=&quot;send&quot; UID=&quot;2006120514241910601803&quot; sameAsDefault=&quot;0&quot;&gt;&lt;documentProperty UID=&quot;&quot; dataSourceUID=&quot;&quot;/&gt;&lt;type type=&quot;OawDatabase&quot;&gt;&lt;OawDatabase table=&quot;Data&quot; field=&quot;&quot;/&gt;&lt;/type&gt;&lt;/profile&gt;&lt;profile type=&quot;send&quot; UID=&quot;2006120514175878093883&quot; sameAsDefault=&quot;0&quot;&gt;&lt;documentProperty UID=&quot;&quot; dataSourceUID=&quot;&quot;/&gt;&lt;type type=&quot;OawDatabase&quot;&gt;&lt;OawDatabase table=&quot;Data&quot; field=&quot;&quot;/&gt;&lt;/type&gt;&lt;/profile&gt;&lt;profile type=&quot;send&quot; UID=&quot;2006121210395821292110&quot; sameAsDefault=&quot;0&quot;&gt;&lt;documentProperty UID=&quot;&quot; dataSourceUID=&quot;&quot;/&gt;&lt;type type=&quot;OawDatabase&quot;&gt;&lt;OawDatabase table=&quot;Data&quot; field=&quot;&quot;/&gt;&lt;/type&gt;&lt;/profile&gt;&lt;profile type=&quot;save&quot; UID=&quot;2004062216425255253277&quot; sameAsDefault=&quot;0&quot;&gt;&lt;documentProperty UID=&quot;&quot; dataSourceUID=&quot;&quot;/&gt;&lt;type type=&quot;OawDatabase&quot;&gt;&lt;OawDatabase table=&quot;Data&quot; field=&quot;&quot;/&gt;&lt;/type&gt;&lt;/profile&gt;&lt;profile type=&quot;save&quot; UID=&quot;2006120514423114802349&quot; sameAsDefault=&quot;0&quot;&gt;&lt;documentProperty UID=&quot;&quot; dataSourceUID=&quot;&quot;/&gt;&lt;type type=&quot;OawDatabase&quot;&gt;&lt;OawDatabase table=&quot;Data&quot; field=&quot;&quot;/&gt;&lt;/type&gt;&lt;/profile&gt;&lt;profile type=&quot;save&quot; UID=&quot;2006120514401556040061&quot; sameAsDefault=&quot;0&quot;&gt;&lt;documentProperty UID=&quot;&quot; dataSourceUID=&quot;&quot;/&gt;&lt;type type=&quot;OawDatabase&quot;&gt;&lt;OawDatabase table=&quot;Data&quot; field=&quot;&quot;/&gt;&lt;/type&gt;&lt;/profile&gt;&lt;profile type=&quot;save&quot; UID=&quot;2006121210441235887611&quot; sameAsDefault=&quot;0&quot;&gt;&lt;documentProperty UID=&quot;&quot; dataSourceUID=&quot;&quot;/&gt;&lt;type type=&quot;OawDatabase&quot;&gt;&lt;OawDatabase table=&quot;Data&quot; field=&quot;&quot;/&gt;&lt;/type&gt;&lt;/profile&gt;&lt;/OawDocProperty&gt;_x000d__x0009_&lt;OawDocProperty name=&quot;Organisation.City&quot;&gt;&lt;profile type=&quot;default&quot; UID=&quot;&quot; sameAsDefault=&quot;0&quot;&gt;&lt;documentProperty UID=&quot;2002122011014149059130932&quot; dataSourceUID=&quot;prj.2003050916522158373536&quot;/&gt;&lt;type type=&quot;OawDatabase&quot;&gt;&lt;OawDatabase table=&quot;Data&quot; field=&quot;City&quot;/&gt;&lt;/type&gt;&lt;/profile&gt;&lt;/OawDocProperty&gt;_x000d__x0009_&lt;OawDateManual name=&quot;Date.Format.Long&quot;&gt;&lt;profile type=&quot;default&quot; UID=&quot;&quot; sameAsDefault=&quot;0&quot;&gt;&lt;format UID=&quot;2009022514423657662914&quot; type=&quot;6&quot; defaultValue=&quot;%OawCreationDate%&quot; dateFormat=&quot;Date.Format.Long&quot;/&gt;&lt;/profile&gt;&lt;/OawDateManual&gt;_x000d__x0009_&lt;OawDocProperty name=&quot;Author.Initials&quot;&gt;&lt;profile type=&quot;default&quot; UID=&quot;&quot; sameAsDefault=&quot;0&quot;&gt;&lt;/profile&gt;&lt;/OawDocProperty&gt;_x000d__x0009_&lt;OawDocProperty name=&quot;Organisation.Country&quot;&gt;&lt;profile type=&quot;default&quot; UID=&quot;&quot; sameAsDefault=&quot;0&quot;&gt;&lt;/profile&gt;&lt;/OawDocProperty&gt;_x000d__x0009_&lt;OawDocProperty name=&quot;Organisation.Footer1&quot;&gt;&lt;profile type=&quot;default&quot; UID=&quot;&quot; sameAsDefault=&quot;0&quot;&gt;&lt;documentProperty UID=&quot;2002122011014149059130932&quot; dataSourceUID=&quot;prj.2003050916522158373536&quot;/&gt;&lt;type type=&quot;OawDatabase&quot;&gt;&lt;OawDatabase table=&quot;Data&quot; field=&quot;Footer1&quot;/&gt;&lt;/type&gt;&lt;/profile&gt;&lt;/OawDocProperty&gt;_x000d__x0009_&lt;OawDocProperty name=&quot;Organisation.Footer2&quot;&gt;&lt;profile type=&quot;default&quot; UID=&quot;&quot; sameAsDefault=&quot;0&quot;&gt;&lt;documentProperty UID=&quot;2002122011014149059130932&quot; dataSourceUID=&quot;prj.2003050916522158373536&quot;/&gt;&lt;type type=&quot;OawDatabase&quot;&gt;&lt;OawDatabase table=&quot;Data&quot; field=&quot;Footer2&quot;/&gt;&lt;/type&gt;&lt;/profile&gt;&lt;/OawDocProperty&gt;_x000d__x0009_&lt;OawDocProperty name=&quot;Organisation.Footer3&quot;&gt;&lt;profile type=&quot;default&quot; UID=&quot;&quot; sameAsDefault=&quot;0&quot;&gt;&lt;documentProperty UID=&quot;2002122011014149059130932&quot; dataSourceUID=&quot;prj.2003050916522158373536&quot;/&gt;&lt;type type=&quot;OawDatabase&quot;&gt;&lt;OawDatabase table=&quot;Data&quot; field=&quot;Footer3&quot;/&gt;&lt;/type&gt;&lt;/profile&gt;&lt;/OawDocProperty&gt;_x000d__x0009_&lt;OawDocProperty name=&quot;Organisation.Footer4&quot;&gt;&lt;profile type=&quot;default&quot; UID=&quot;&quot; sameAsDefault=&quot;0&quot;&gt;&lt;documentProperty UID=&quot;2002122011014149059130932&quot; dataSourceUID=&quot;prj.2003050916522158373536&quot;/&gt;&lt;type type=&quot;OawDatabase&quot;&gt;&lt;OawDatabase table=&quot;Data&quot; field=&quot;Footer4&quot;/&gt;&lt;/type&gt;&lt;/profile&gt;&lt;/OawDocProperty&gt;_x000d__x0009_&lt;OawDocProperty name=&quot;Organisation.Fax&quot;&gt;&lt;profile type=&quot;default&quot; UID=&quot;&quot; sameAsDefault=&quot;0&quot;&gt;&lt;documentProperty UID=&quot;2002122011014149059130932&quot; dataSourceUID=&quot;prj.2003050916522158373536&quot;/&gt;&lt;type type=&quot;OawDatabase&quot;&gt;&lt;OawDatabase table=&quot;Data&quot; field=&quot;Fax&quot;/&gt;&lt;/type&gt;&lt;/profile&gt;&lt;/OawDocProperty&gt;_x000d__x0009_&lt;OawDocProperty name=&quot;Contactperson.DirectFax&quot;&gt;&lt;profile type=&quot;default&quot; UID=&quot;&quot; sameAsDefault=&quot;0&quot;&gt;&lt;documentProperty UID=&quot;200212191811121321310321301031x&quot; dataSourceUID=&quot;prj.2003041709434161414032&quot;/&gt;&lt;type type=&quot;OawDatabase&quot;&gt;&lt;OawDatabase table=&quot;Data&quot; field=&quot;DirectFax&quot;/&gt;&lt;/type&gt;&lt;/profile&gt;&lt;/OawDocProperty&gt;_x000d__x0009_&lt;OawDocProperty name=&quot;Organisation.Organisation&quot;&gt;&lt;profile type=&quot;default&quot; UID=&quot;&quot; sameAsDefault=&quot;0&quot;&gt;&lt;documentProperty UID=&quot;2002122011014149059130932&quot; dataSourceUID=&quot;prj.2003050916522158373536&quot;/&gt;&lt;type type=&quot;OawDatabase&quot;&gt;&lt;OawDatabase table=&quot;Data&quot; field=&quot;Organisation&quot;/&gt;&lt;/type&gt;&lt;/profile&gt;&lt;/OawDocProperty&gt;_x000d__x0009_&lt;OawDocProperty name=&quot;Organisation.Address1&quot;&gt;&lt;profile type=&quot;default&quot; UID=&quot;&quot; sameAsDefault=&quot;0&quot;&gt;&lt;documentProperty UID=&quot;2002122011014149059130932&quot; dataSourceUID=&quot;prj.2003050916522158373536&quot;/&gt;&lt;type type=&quot;OawDatabase&quot;&gt;&lt;OawDatabase table=&quot;Data&quot; field=&quot;Address1&quot;/&gt;&lt;/type&gt;&lt;/profile&gt;&lt;/OawDocProperty&gt;_x000d__x0009_&lt;OawDocProperty name=&quot;Organisation.Address2&quot;&gt;&lt;profile type=&quot;default&quot; UID=&quot;&quot; sameAsDefault=&quot;0&quot;&gt;&lt;documentProperty UID=&quot;2002122011014149059130932&quot; dataSourceUID=&quot;prj.2003050916522158373536&quot;/&gt;&lt;type type=&quot;OawDatabase&quot;&gt;&lt;OawDatabase table=&quot;Data&quot; field=&quot;Address2&quot;/&gt;&lt;/type&gt;&lt;/profile&gt;&lt;/OawDocProperty&gt;_x000d__x0009_&lt;OawDocProperty name=&quot;Organisation.Address3&quot;&gt;&lt;profile type=&quot;default&quot; UID=&quot;&quot; sameAsDefault=&quot;0&quot;&gt;&lt;documentProperty UID=&quot;2002122011014149059130932&quot; dataSourceUID=&quot;prj.2003050916522158373536&quot;/&gt;&lt;type type=&quot;OawDatabase&quot;&gt;&lt;OawDatabase table=&quot;Data&quot; field=&quot;Address3&quot;/&gt;&lt;/type&gt;&lt;/profile&gt;&lt;/OawDocProperty&gt;_x000d__x0009_&lt;OawDocProperty name=&quot;Organisation.Address4&quot;&gt;&lt;profile type=&quot;default&quot; UID=&quot;&quot; sameAsDefault=&quot;0&quot;&gt;&lt;documentProperty UID=&quot;2002122011014149059130932&quot; dataSourceUID=&quot;prj.2003050916522158373536&quot;/&gt;&lt;type type=&quot;OawDatabase&quot;&gt;&lt;OawDatabase table=&quot;Data&quot; field=&quot;Address4&quot;/&gt;&lt;/type&gt;&lt;/profile&gt;&lt;/OawDocProperty&gt;_x000d__x0009_&lt;OawDocProperty name=&quot;Organisation.Address5&quot;&gt;&lt;profile type=&quot;default&quot; UID=&quot;&quot; sameAsDefault=&quot;0&quot;&gt;&lt;documentProperty UID=&quot;2002122011014149059130932&quot; dataSourceUID=&quot;prj.2003050916522158373536&quot;/&gt;&lt;type type=&quot;OawDatabase&quot;&gt;&lt;OawDatabase table=&quot;Data&quot; field=&quot;Address5&quot;/&gt;&lt;/type&gt;&lt;/profile&gt;&lt;/OawDocProperty&gt;_x000d__x0009_&lt;OawDocProperty name=&quot;Organisation.Address6&quot;&gt;&lt;profile type=&quot;default&quot; UID=&quot;&quot; sameAsDefault=&quot;0&quot;&gt;&lt;documentProperty UID=&quot;2002122011014149059130932&quot; dataSourceUID=&quot;prj.2003050916522158373536&quot;/&gt;&lt;type type=&quot;OawDatabase&quot;&gt;&lt;OawDatabase table=&quot;Data&quot; field=&quot;Address6&quot;/&gt;&lt;/type&gt;&lt;/profile&gt;&lt;/OawDocProperty&gt;_x000d__x0009_&lt;OawDocProperty name=&quot;Organisation.Department&quot;&gt;&lt;profile type=&quot;default&quot; UID=&quot;&quot; sameAsDefault=&quot;0&quot;&gt;&lt;documentProperty UID=&quot;2002122011014149059130932&quot; dataSourceUID=&quot;prj.2003050916522158373536&quot;/&gt;&lt;type type=&quot;OawDatabase&quot;&gt;&lt;OawDatabase table=&quot;Data&quot; field=&quot;Department&quot;/&gt;&lt;/type&gt;&lt;/profile&gt;&lt;/OawDocProperty&gt;_x000d__x0009_&lt;OawDocProperty name=&quot;Organisation.Telefon&quot;&gt;&lt;profile type=&quot;default&quot; UID=&quot;&quot; sameAsDefault=&quot;0&quot;&gt;&lt;documentProperty UID=&quot;2002122011014149059130932&quot; dataSourceUID=&quot;prj.2003050916522158373536&quot;/&gt;&lt;type type=&quot;OawDatabase&quot;&gt;&lt;OawDatabase table=&quot;Data&quot; field=&quot;Telefon&quot;/&gt;&lt;/type&gt;&lt;/profile&gt;&lt;/OawDocProperty&gt;_x000d__x0009_&lt;OawDocProperty name=&quot;Doc.Telephone&quot;&gt;&lt;profile type=&quot;default&quot; UID=&quot;&quot; sameAsDefault=&quot;0&quot;&gt;&lt;documentProperty UID=&quot;2003060614150123456789&quot; dataSourceUID=&quot;2003060614150123456789&quot;/&gt;&lt;type type=&quot;OawLanguage&quot;&gt;&lt;OawLanguage UID=&quot;Doc.Telephone&quot;/&gt;&lt;/type&gt;&lt;/profile&gt;&lt;/OawDocProperty&gt;_x000d__x0009_&lt;OawBookmark name=&quot;Enclosures&quot;&gt;&lt;profile type=&quot;default&quot; UID=&quot;&quot; sameAsDefault=&quot;0&quot;&gt;&lt;/profile&gt;&lt;/OawBookmark&gt;_x000d__x0009_&lt;OawBookmark name=&quot;RecipientFormattedFullAddress&quot;&gt;&lt;profile type=&quot;default&quot; UID=&quot;&quot; sameAsDefault=&quot;0&quot;&gt;&lt;documentProperty UID=&quot;2003080714212273705547&quot; dataSourceUID=&quot;prj.2004031513484256983218&quot;/&gt;&lt;type type=&quot;OawRecipient&quot;&gt;&lt;OawRecipient table=&quot;Data&quot; field=&quot;FormattedFullAddress&quot;/&gt;&lt;/type&gt;&lt;/profile&gt;&lt;/OawBookmark&gt;_x000d__x0009_&lt;OawDocProperty name=&quot;Recipient.EMail&quot;&gt;&lt;profile type=&quot;default&quot; UID=&quot;&quot; sameAsDefault=&quot;0&quot;&gt;&lt;documentProperty UID=&quot;2003080714212273705547&quot; dataSourceUID=&quot;prj.2004031513484256983218&quot;/&gt;&lt;type type=&quot;OawRecipient&quot;&gt;&lt;OawRecipient table=&quot;Data&quot; field=&quot;EMail&quot;/&gt;&lt;/type&gt;&lt;/profile&gt;&lt;/OawDocProperty&gt;_x000d_&lt;/document&gt;_x000d_"/>
    <w:docVar w:name="OawDistributionEnabled" w:val="&lt;empty/&gt;"/>
    <w:docVar w:name="OawDocProp.200212191811121321310321301031x" w:val="&lt;source&gt;&lt;Fields List=&quot;Name|DirectPhone|EMail|Function|DirectFax&quot;/&gt;&lt;profile type=&quot;default&quot; UID=&quot;&quot; sameAsDefault=&quot;0&quot;&gt;&lt;OawDocProperty name=&quot;Contactperson.Name&quot; field=&quot;Name&quot;/&gt;&lt;OawDocProperty name=&quot;Contactperson.DirectPhone&quot; field=&quot;DirectPhone&quot;/&gt;&lt;OawDocProperty name=&quot;Contactperson.EMail&quot; field=&quot;EMail&quot;/&gt;&lt;OawDocProperty name=&quot;Contactperson.Function&quot; field=&quot;Function&quot;/&gt;&lt;OawDocProperty name=&quot;Contactperson.DirectFax&quot; field=&quot;DirectFax&quot;/&gt;&lt;/profile&gt;&lt;/source&gt;"/>
    <w:docVar w:name="OawDocProp.2002122010583847234010578" w:val="&lt;source&gt;&lt;Fields List=&quot;Name|Function|SignatureHighResColor|SignatureLowResColor|SignatureLowResColor&quot;/&gt;&lt;profile type=&quot;default&quot; UID=&quot;&quot; sameAsDefault=&quot;0&quot;&gt;&lt;OawDocProperty name=&quot;Signature1.Name&quot; field=&quot;Name&quot;/&gt;&lt;OawDocProperty name=&quot;Signature1.Function&quot; field=&quot;Function&quot;/&gt;&lt;/profile&gt;&lt;profile type=&quot;print&quot; UID=&quot;2006120711380151760646&quot; sameAsDefault=&quot;0&quot;&gt;&lt;OawPicture name=&quot;Signature1&quot; field=&quot;SignatureHighResColor&quot; UID=&quot;2004040209084980843362&quot; top=&quot;-150&quot; left=&quot;-100&quot; relativeHorizontalPosition=&quot;0&quot; relativeVerticalPosition=&quot;2&quot; anchorBookmark=&quot;Signature&quot;/&gt;&lt;/profile&gt;&lt;profile type=&quot;send&quot; UID=&quot;2006121210395821292110&quot; sameAsDefault=&quot;0&quot;&gt;&lt;OawPicture name=&quot;Signature1&quot; field=&quot;SignatureLowResColor&quot; UID=&quot;2004040209084980843362&quot; top=&quot;-150&quot; left=&quot;-100&quot; relativeHorizontalPosition=&quot;0&quot; relativeVerticalPosition=&quot;2&quot; anchorBookmark=&quot;Signature&quot;/&gt;&lt;/profile&gt;&lt;profile type=&quot;save&quot; UID=&quot;2006121210441235887611&quot; sameAsDefault=&quot;0&quot;&gt;&lt;OawPicture name=&quot;Signature1&quot; field=&quot;SignatureLowResColor&quot; UID=&quot;2004040209084980843362&quot; top=&quot;-150&quot; left=&quot;-100&quot; relativeHorizontalPosition=&quot;0&quot; relativeVerticalPosition=&quot;2&quot; anchorBookmark=&quot;Signature&quot;/&gt;&lt;/profile&gt;&lt;/source&gt;"/>
    <w:docVar w:name="OawDocProp.2002122011014149059130932" w:val="&lt;source&gt;&lt;Fields List=&quot;A4LogoColorHoch|City|Footer1|Footer2|Footer3|Footer4|Fax|Organisation|Address1|Address2|Address3|Address4|Address5|Address6|Department|Telefon|A4LogoBlackWhiteHoch|A4LogoBlackWhiteHoch|A4LogoColorHoch|LogoBlackWhite|LogoHighResColor|LogoBlackWhite|LogoLowResColor|LogoBlackWhite|A4LogoColorHoch|LogoBlackWhite|A4LogoColorHoch|LogoBlackWhite|LogoColor|LogoBlackWhite|A4LogoColorHoch|LogoBlackWhite|LogoColor|A4LogoColorHoch|A4LogoColorHoch&quot;/&gt;&lt;profile type=&quot;default&quot; UID=&quot;&quot; sameAsDefault=&quot;0&quot;&gt;&lt;OawPicture name=&quot;Logo&quot; field=&quot;A4LogoColorHoch&quot; UID=&quot;2004030310155302814490&quot; top=&quot;0&quot; left=&quot;0&quot; relativeHorizontalPosition=&quot;1&quot; relativeVerticalPosition=&quot;1&quot; anchorBookmark=&quot;Logo2,Logo&quot;/&gt;&lt;OawDocProperty name=&quot;Organisation.City&quot; field=&quot;City&quot;/&gt;&lt;OawDocProperty name=&quot;Organisation.Footer1&quot; field=&quot;Footer1&quot;/&gt;&lt;OawDocProperty name=&quot;Organisation.Footer2&quot; field=&quot;Footer2&quot;/&gt;&lt;OawDocProperty name=&quot;Organisation.Footer3&quot; field=&quot;Footer3&quot;/&gt;&lt;OawDocProperty name=&quot;Organisation.Footer4&quot; field=&quot;Footer4&quot;/&gt;&lt;OawDocProperty name=&quot;Organisation.Fax&quot; field=&quot;Fax&quot;/&gt;&lt;OawDocProperty name=&quot;Organisation.Organisation&quot; field=&quot;Organisation&quot;/&gt;&lt;OawDocProperty name=&quot;Organisation.Address1&quot; field=&quot;Address1&quot;/&gt;&lt;OawDocProperty name=&quot;Organisation.Address2&quot; field=&quot;Address2&quot;/&gt;&lt;OawDocProperty name=&quot;Organisation.Address3&quot; field=&quot;Address3&quot;/&gt;&lt;OawDocProperty name=&quot;Organisation.Address4&quot; field=&quot;Address4&quot;/&gt;&lt;OawDocProperty name=&quot;Organisation.Address5&quot; field=&quot;Address5&quot;/&gt;&lt;OawDocProperty name=&quot;Organisation.Address6&quot; field=&quot;Address6&quot;/&gt;&lt;OawDocProperty name=&quot;Organisation.Department&quot; field=&quot;Department&quot;/&gt;&lt;OawDocProperty name=&quot;Organisation.Telefon&quot; field=&quot;Telefon&quot;/&gt;&lt;/profile&gt;&lt;profile type=&quot;print&quot; UID=&quot;2003010711185094343750537&quot; sameAsDefault=&quot;0&quot;&gt;&lt;OawPicture name=&quot;Logo&quot; field=&quot;A4LogoBlackWhiteHoch&quot; UID=&quot;2004030310155302814490&quot; top=&quot;0&quot; left=&quot;0&quot; relativeHorizontalPosition=&quot;1&quot; relativeVerticalPosition=&quot;1&quot; anchorBookmark=&quot;Logo2,Logo&quot;/&gt;&lt;/profile&gt;&lt;profile type=&quot;print&quot; UID=&quot;3&quot; sameAsDefault=&quot;0&quot;&gt;&lt;OawPicture name=&quot;Logo&quot; field=&quot;A4LogoBlackWhiteHoch&quot; UID=&quot;2004030310155302814490&quot; top=&quot;0&quot; left=&quot;0&quot; relativeHorizontalPosition=&quot;1&quot; relativeVerticalPosition=&quot;1&quot; anchorBookmark=&quot;Logo2,Logo&quot;/&gt;&lt;/profile&gt;&lt;profile type=&quot;send&quot; UID=&quot;2003010711200895123470110&quot; sameAsDefault=&quot;0&quot;&gt;&lt;OawPicture name=&quot;Logo&quot; field=&quot;A4LogoColorHoch&quot; UID=&quot;2004030310155302814490&quot; top=&quot;0&quot; left=&quot;0&quot; relativeHorizontalPosition=&quot;1&quot; relativeVerticalPosition=&quot;1&quot; anchorBookmark=&quot;Logo2,Logo&quot;/&gt;&lt;/profile&gt;&lt;profile type=&quot;send&quot; UID=&quot;1&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ave&quot; UID=&quot;2003112717153125284480&quot; sameAsDefault=&quot;0&quot;&gt;&lt;OawPicture name=&quot;Logo&quot; field=&quot;LogoHighResColor&quot; UID=&quot;2004030310155302814490&quot; top=&quot;0&quot; left=&quot;0&quot; relativeHorizontalPosition=&quot;1&quot; relativeVerticalPosition=&quot;1&quot; anchorBookmark=&quot;Logo2,Logo&quot;/&gt;&lt;/profile&gt;&lt;profile type=&quot;send&quot; UID=&quot;2004040214394261858638&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end&quot; UID=&quot;2004040214394214143821&quot; sameAsDefault=&quot;0&quot;&gt;&lt;OawPicture name=&quot;Logo&quot; field=&quot;LogoLowResColor&quot; UID=&quot;2004030310155302814490&quot; top=&quot;0&quot; left=&quot;0&quot; relativeHorizontalPosition=&quot;1&quot; relativeVerticalPosition=&quot;1&quot; anchorBookmark=&quot;Logo2,Logo&quot;/&gt;&lt;/profile&gt;&lt;profile type=&quot;save&quot; UID=&quot;2004040214492466553768&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ave&quot; UID=&quot;2004062216425255253277&quot; sameAsDefault=&quot;0&quot;&gt;&lt;OawPicture name=&quot;Logo&quot; field=&quot;A4LogoColorHoch&quot; UID=&quot;2004030310155302814490&quot; top=&quot;0&quot; left=&quot;0&quot; relativeHorizontalPosition=&quot;1&quot; relativeVerticalPosition=&quot;1&quot; anchorBookmark=&quot;Logo2,Logo&quot;/&gt;&lt;/profile&gt;&lt;profile type=&quot;print&quot; UID=&quot;2006120514062149532222&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end&quot; UID=&quot;2006120514175878093883&quot; sameAsDefault=&quot;0&quot;&gt;&lt;OawPicture name=&quot;Logo&quot; field=&quot;A4LogoColorHoch&quot; UID=&quot;2004030310155302814490&quot; top=&quot;0&quot; left=&quot;0&quot; relativeHorizontalPosition=&quot;1&quot; relativeVerticalPosition=&quot;1&quot; anchorBookmark=&quot;Logo2,Logo&quot;/&gt;&lt;/profile&gt;&lt;profile type=&quot;send&quot; UID=&quot;2006120514215842576656&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end&quot; UID=&quot;2006120514241910601803&quot; sameAsDefault=&quot;0&quot;&gt;&lt;OawPicture name=&quot;Logo&quot; field=&quot;LogoColor&quot; UID=&quot;2004030310155302814490&quot; top=&quot;0&quot; left=&quot;0&quot; relativeHorizontalPosition=&quot;1&quot; relativeVerticalPosition=&quot;1&quot; anchorBookmark=&quot;Logo2,Logo&quot;/&gt;&lt;/profile&gt;&lt;profile type=&quot;save&quot; UID=&quot;2006120514374995979992&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ave&quot; UID=&quot;2006120514401556040061&quot; sameAsDefault=&quot;0&quot;&gt;&lt;OawPicture name=&quot;Logo&quot; field=&quot;A4LogoColorHoch&quot; UID=&quot;2004030310155302814490&quot; top=&quot;0&quot; left=&quot;0&quot; relativeHorizontalPosition=&quot;1&quot; relativeVerticalPosition=&quot;1&quot; anchorBookmark=&quot;Logo2,Logo&quot;/&gt;&lt;/profile&gt;&lt;profile type=&quot;save&quot; UID=&quot;2006120514412679025182&quot; sameAsDefault=&quot;0&quot;&gt;&lt;OawPicture name=&quot;Logo&quot; field=&quot;LogoBlackWhite&quot; UID=&quot;2004030310155302814490&quot; top=&quot;0&quot; left=&quot;0&quot; relativeHorizontalPosition=&quot;1&quot; relativeVerticalPosition=&quot;1&quot; anchorBookmark=&quot;Logo2,Logo&quot;/&gt;&lt;/profile&gt;&lt;profile type=&quot;save&quot; UID=&quot;2006120514423114802349&quot; sameAsDefault=&quot;0&quot;&gt;&lt;OawPicture name=&quot;Logo&quot; field=&quot;LogoColor&quot; UID=&quot;2004030310155302814490&quot; top=&quot;0&quot; left=&quot;0&quot; relativeHorizontalPosition=&quot;1&quot; relativeVerticalPosition=&quot;1&quot; anchorBookmark=&quot;Logo2,Logo&quot;/&gt;&lt;/profile&gt;&lt;profile type=&quot;send&quot; UID=&quot;2006121210395821292110&quot; sameAsDefault=&quot;0&quot;&gt;&lt;OawPicture name=&quot;Logo&quot; field=&quot;A4LogoColorHoch&quot; UID=&quot;2004030310155302814490&quot; top=&quot;0&quot; left=&quot;0&quot; relativeHorizontalPosition=&quot;1&quot; relativeVerticalPosition=&quot;1&quot; anchorBookmark=&quot;Logo2,Logo&quot;/&gt;&lt;/profile&gt;&lt;profile type=&quot;save&quot; UID=&quot;2006121210441235887611&quot; sameAsDefault=&quot;0&quot;&gt;&lt;OawPicture name=&quot;Logo&quot; field=&quot;A4LogoColorHoch&quot; UID=&quot;2004030310155302814490&quot; top=&quot;0&quot; left=&quot;0&quot; relativeHorizontalPosition=&quot;1&quot; relativeVerticalPosition=&quot;1&quot; anchorBookmark=&quot;Logo2,Logo&quot;/&gt;&lt;/profile&gt;&lt;/source&gt;"/>
    <w:docVar w:name="OawDocProp.2003060614150123456789" w:val="&lt;source&gt;&lt;profile type=&quot;default&quot; UID=&quot;&quot; sameAsDefault=&quot;0&quot;&gt;&lt;SQL&gt;SELECT Value, UID FROM Data WHERE LCID = '%WhereLCID%';&lt;/SQL&gt;&lt;OawDocProperty name=&quot;Doc.Subject&quot; field=&quot;Doc.Subject&quot;/&gt;&lt;OawDocProperty name=&quot;Doc.Page&quot; field=&quot;Doc.Page&quot;/&gt;&lt;OawDocProperty name=&quot;Doc.Text&quot; field=&quot;Doc.Text&quot;/&gt;&lt;OawDocProperty name=&quot;Doc.Date&quot; field=&quot;Doc.Date&quot;/&gt;&lt;OawDocProperty name=&quot;Doc.Document&quot; field=&quot;Doc.Document&quot;/&gt;&lt;OawDocProperty name=&quot;Doc.Facsimile&quot; field=&quot;Doc.Facsimile&quot;/&gt;&lt;OawDocProperty name=&quot;Doc.Letter&quot; field=&quot;Doc.Letter&quot;/&gt;&lt;OawDocProperty name=&quot;Doc.Regarding&quot; field=&quot;Doc.Regarding&quot;/&gt;&lt;OawDocProperty name=&quot;Doc.Telephone&quot; field=&quot;Doc.Telephone&quot;/&gt;&lt;/profile&gt;&lt;profile type=&quot;print&quot; UID=&quot;2006120514073882160728&quot; sameAsDefault=&quot;0&quot;&gt;&lt;SQL&gt;SELECT Value, UID FROM Data WHERE LCID = '%WhereLCID%';&lt;/SQL&gt;&lt;OawDocProperty name=&quot;Outputprofile.External.Copy&quot; field=&quot;Outputprofile.External.Copy&quot;/&gt;&lt;/profile&gt;&lt;profile type=&quot;send&quot; UID=&quot;2006120514241910601803&quot; sameAsDefault=&quot;0&quot;&gt;&lt;SQL&gt;SELECT Value, UID FROM Data WHERE LCID = '%WhereLCID%';&lt;/SQL&gt;&lt;OawDocProperty name=&quot;Outputprofile.External.Copy&quot; field=&quot;Outputprofile.External.Copy&quot;/&gt;&lt;/profile&gt;&lt;profile type=&quot;save&quot; UID=&quot;2006120514423114802349&quot; sameAsDefault=&quot;0&quot;&gt;&lt;SQL&gt;SELECT Value, UID FROM Data WHERE LCID = '%WhereLCID%';&lt;/SQL&gt;&lt;OawDocProperty name=&quot;Outputprofile.External.Copy&quot; field=&quot;Outputprofile.External.Copy&quot;/&gt;&lt;/profile&gt;&lt;profile type=&quot;print&quot; UID=&quot;2004040214370529854396&quot; sameAsDefault=&quot;0&quot;&gt;&lt;SQL&gt;SELECT Value, UID FROM Data WHERE LCID = '%WhereLCID%';&lt;/SQL&gt;&lt;OawDocProperty name=&quot;Outputprofile.External.Draft&quot; field=&quot;Outputprofile.External.Draft&quot;/&gt;&lt;/profile&gt;&lt;profile type=&quot;send&quot; UID=&quot;2003010711200895123470110&quot; sameAsDefault=&quot;0&quot;&gt;&lt;SQL&gt;SELECT Value, UID FROM Data WHERE LCID = '%WhereLCID%';&lt;/SQL&gt;&lt;OawDocProperty name=&quot;Outputprofile.External.Draft&quot; field=&quot;Outputprofile.External.Draft&quot;/&gt;&lt;/profile&gt;&lt;profile type=&quot;save&quot; UID=&quot;2004062216425255253277&quot; sameAsDefault=&quot;0&quot;&gt;&lt;SQL&gt;SELECT Value, UID FROM Data WHERE LCID = '%WhereLCID%';&lt;/SQL&gt;&lt;OawDocProperty name=&quot;Outputprofile.External.Draft&quot; field=&quot;Outputprofile.External.Draft&quot;/&gt;&lt;/profile&gt;&lt;profile type=&quot;print&quot; UID=&quot;2006120514062149532222&quot; sameAsDefault=&quot;0&quot;&gt;&lt;SQL&gt;SELECT Value, UID FROM Data WHERE LCID = '%WhereLCID%';&lt;/SQL&gt;&lt;OawDocProperty name=&quot;Outputprofile.Internal.Copy&quot; field=&quot;Outputprofile.Internal.Copy&quot;/&gt;&lt;/profile&gt;&lt;profile type=&quot;print&quot; UID=&quot;2003010711185094343750537&quot; sameAsDefault=&quot;0&quot;&gt;&lt;SQL&gt;SELECT Value, UID FROM Data WHERE LCID = '%WhereLCID%';&lt;/SQL&gt;&lt;OawDocProperty name=&quot;Outputprofile.Internal.Draft&quot; field=&quot;Outputprofile.Internal.Draft&quot;/&gt;&lt;/profile&gt;&lt;profile type=&quot;print&quot; UID=&quot;3&quot; sameAsDefault=&quot;0&quot;&gt;&lt;SQL&gt;SELECT Value, UID FROM Data WHERE LCID = '%WhereLCID%';&lt;/SQL&gt;&lt;OawDocProperty name=&quot;Outputprofile.Internal.Original&quot; field=&quot;Outputprofile.Internal.Original&quot;/&gt;&lt;/profile&gt;&lt;/source&gt;"/>
    <w:docVar w:name="OawDocProp.2003061115381095709037" w:val="&lt;source&gt;&lt;Fields List=&quot;Name|Function|SignatureHighResColor|SignatureLowResColor|SignatureLowResColor&quot;/&gt;&lt;profile type=&quot;default&quot; UID=&quot;&quot; sameAsDefault=&quot;0&quot;&gt;&lt;OawDocProperty name=&quot;Signature2.Name&quot; field=&quot;Name&quot;/&gt;&lt;OawDocProperty name=&quot;Signature2.Function&quot; field=&quot;Function&quot;/&gt;&lt;/profile&gt;&lt;profile type=&quot;print&quot; UID=&quot;2006120711380151760646&quot; sameAsDefault=&quot;0&quot;&gt;&lt;OawPicture name=&quot;Signature2&quot; field=&quot;SignatureHighResColor&quot; UID=&quot;2004040210492106773324&quot; top=&quot;-150&quot; left=&quot;600&quot; relativeHorizontalPosition=&quot;0&quot; relativeVerticalPosition=&quot;2&quot; anchorBookmark=&quot;Signature&quot;/&gt;&lt;/profile&gt;&lt;profile type=&quot;send&quot; UID=&quot;2006121210395821292110&quot; sameAsDefault=&quot;0&quot;&gt;&lt;OawPicture name=&quot;Signature2&quot; field=&quot;SignatureLowResColor&quot; UID=&quot;2004040210492106773324&quot; top=&quot;-150&quot; left=&quot;600&quot; relativeHorizontalPosition=&quot;0&quot; relativeVerticalPosition=&quot;2&quot; anchorBookmark=&quot;Signature&quot;/&gt;&lt;/profile&gt;&lt;profile type=&quot;save&quot; UID=&quot;2006121210441235887611&quot; sameAsDefault=&quot;0&quot;&gt;&lt;OawPicture name=&quot;Signature2&quot; field=&quot;SignatureLowResColor&quot; UID=&quot;2004040210492106773324&quot; top=&quot;-150&quot; left=&quot;600&quot; relativeHorizontalPosition=&quot;0&quot; relativeVerticalPosition=&quot;2&quot; anchorBookmark=&quot;Signature&quot;/&gt;&lt;/profile&gt;&lt;/source&gt;"/>
    <w:docVar w:name="OawDocProp.2003080714212273705547" w:val="&lt;source&gt;&lt;Fields List=&quot;Introduction|Closing|FormattedFullAddress|EMail&quot;/&gt;&lt;profile type=&quot;default&quot; UID=&quot;&quot; sameAsDefault=&quot;0&quot;&gt;&lt;OawBookmark name=&quot;RecipientIntroduction&quot; field=&quot;Introduction&quot;/&gt;&lt;OawBookmark name=&quot;RecipientClosing&quot; field=&quot;Closing&quot;/&gt;&lt;OawBookmark name=&quot;RecipientFormattedFullAddress&quot; field=&quot;FormattedFullAddress&quot;/&gt;&lt;OawDocProperty name=&quot;Recipient.EMail&quot; field=&quot;EMail&quot;/&gt;&lt;/profile&gt;&lt;/source&gt;"/>
    <w:docVar w:name="OawDocProp.2006040509495284662868" w:val="&lt;source&gt;&lt;Fields List=&quot;Name&quot;/&gt;&lt;profile type=&quot;default&quot; UID=&quot;&quot; sameAsDefault=&quot;0&quot;&gt;&lt;OawDocProperty name=&quot;Author.Name&quot; field=&quot;Name&quot;/&gt;&lt;/profile&gt;&lt;/source&gt;"/>
    <w:docVar w:name="OawDocumentStatus" w:val="default"/>
    <w:docVar w:name="OawFormulasInDocument" w:val="0"/>
    <w:docVar w:name="OawMenusDef" w:val="&lt;MenusDef xmlns:xsi=&quot;http://www.w3.org/2001/XMLSchema-instance&quot; xsi:noNamespaceSchemaLocation=&quot;MenusDef_1.xsd&quot; SchemaVersion=&quot;1&quot;&gt;_x000d_&lt;Item Type=&quot;SubMenu&quot; IDName=&quot;TextStyles&quot;&gt;_x000d_&lt;Item Type=&quot;Button&quot; IDName=&quot;Normal&quot; Icon=&quot;3546&quot; Label=&quot;&amp;lt;translate&amp;gt;Style.Normal&amp;lt;/translate&amp;gt;&quot; Command=&quot;StyleApply&quot; Parameter=&quot;-1&quot;/&gt;_x000d_&lt;Item Type=&quot;Button&quot; IDName=&quot;NormalKeepTogether&quot; Icon=&quot;3546&quot; Label=&quot;&amp;lt;translate&amp;gt;Style.NormalKeepTogether&amp;lt;/translate&amp;gt;&quot; Command=&quot;StyleApply&quot; Parameter=&quot;NormalKeepTogether&quot;/&gt;_x000d_&lt;Item Type=&quot;Separator&quot;/&gt;_x000d_&lt;Item Type=&quot;Button&quot; IDName=&quot;PositionWithValue&quot; Icon=&quot;3546&quot; Label=&quot;&amp;lt;translate&amp;gt;Style.PositionWithValue&amp;lt;/translate&amp;gt;&quot; Command=&quot;StyleApply&quot; Parameter=&quot;PositionWithValue&quot;/&gt;_x000d_&lt;Item Type=&quot;Separator&quot;/&gt;_x000d_&lt;Item Type=&quot;Button&quot; IDName=&quot;SignatureLines&quot; Icon=&quot;3546&quot; Label=&quot;&amp;lt;translate&amp;gt;Style.SignatureLines&amp;lt;/translate&amp;gt;&quot; Command=&quot;StyleApply&quot; Parameter=&quot;SignatureLines&quot;/&gt;_x000d_&lt;Item Type=&quot;Button&quot; IDName=&quot;SignatureText&quot; Icon=&quot;3546&quot; Label=&quot;&amp;lt;translate&amp;gt;Style.SignatureText&amp;lt;/translate&amp;gt;&quot; Command=&quot;StyleApply&quot; Parameter=&quot;SignatureText&quot;/&gt;_x000d_&lt;/Item&gt;_x000d_&lt;Item Type=&quot;SubMenu&quot; IDName=&quot;CharacterStyles&quot;&gt;_x000d_&lt;Item Type=&quot;Button&quot; IDName=&quot;DefaultParagraphFont&quot;  Icon=&quot;3114&quot; Label=&quot;&amp;lt;translate&amp;gt;Style.DefaultParagraphFont&amp;lt;/translate&amp;gt;&quot; Command=&quot;StyleApply&quot; Parameter=&quot;-66&quot;/&gt;_x000d_&lt;Item Type=&quot;Button&quot; IDName=&quot;Emphasis&quot;  Icon=&quot;3114&quot; Label=&quot;&amp;lt;translate&amp;gt;Style.Emphasis&amp;lt;/translate&amp;gt;&quot; Command=&quot;StyleApply&quot; Parameter=&quot;-88&quot;/&gt;_x000d_&lt;Item Type=&quot;Button&quot; IDName=&quot;Italic&quot;  Icon=&quot;3114&quot; Label=&quot;&amp;lt;translate&amp;gt;Style.Italic&amp;lt;/translate&amp;gt;&quot; Command=&quot;StyleApply&quot; Parameter=&quot;-89&quot;/&gt;_x000d_&lt;Item Type=&quot;Button&quot; IDName=&quot;Description&quot;  Icon=&quot;3114&quot; Label=&quot;&amp;lt;translate&amp;gt;Style.Description&amp;lt;/translate&amp;gt;&quot; Command=&quot;StyleApply&quot; Parameter=&quot;Description&quot;/&gt;_x000d_&lt;/Item&gt;_x000d_&lt;Item Type=&quot;SubMenu&quot; IDName=&quot;StructureStyles&quot;&gt;_x000d_&lt;Item Type=&quot;Button&quot; IDName=&quot;DocumentType&quot; Icon=&quot;3546&quot; Label=&quot;&amp;lt;translate&amp;gt;Style.DocumentType&amp;lt;/translate&amp;gt;&quot; Command=&quot;StyleApply&quot; Parameter=&quot;DocumentType&quot;/&gt;_x000d_&lt;Item Type=&quot;Button&quot; IDName=&quot;Subject&quot; Icon=&quot;3546&quot; Label=&quot;&amp;lt;translate&amp;gt;Style.Subject&amp;lt;/translate&amp;gt;&quot; Command=&quot;StyleApply&quot; Parameter=&quot;Subject&quot;/&gt;_x000d_&lt;Item Type=&quot;Button&quot; IDName=&quot;Title&quot; Icon=&quot;3546&quot; Label=&quot;&amp;lt;translate&amp;gt;Style.Title&amp;lt;/translate&amp;gt;&quot; Command=&quot;StyleApply&quot; Parameter=&quot;-63&quot;/&gt;_x000d_&lt;Item Type=&quot;Separator&quot;/&gt;_x000d_&lt;Item Type=&quot;Button&quot; IDName=&quot;Heading1&quot; Icon=&quot;3546&quot; Label=&quot;&amp;lt;translate&amp;gt;Style.Heading1&amp;lt;/translate&amp;gt;&quot; Command=&quot;StyleApply&quot; Parameter=&quot;-2&quot;/&gt;_x000d_&lt;Item Type=&quot;Button&quot; IDName=&quot;Heading2&quot; Icon=&quot;3546&quot; Label=&quot;&amp;lt;translate&amp;gt;Style.Heading2&amp;lt;/translate&amp;gt;&quot; Command=&quot;StyleApply&quot; Parameter=&quot;-3&quot;/&gt;_x000d_&lt;Item Type=&quot;Button&quot; IDName=&quot;Heading3&quot; Icon=&quot;3546&quot; Label=&quot;&amp;lt;translate&amp;gt;Style.Heading3&amp;lt;/translate&amp;gt;&quot; Command=&quot;StyleApply&quot; Parameter=&quot;-4&quot;/&gt;_x000d_&lt;Item Type=&quot;Button&quot; IDName=&quot;Heading4&quot; Icon=&quot;3546&quot; Label=&quot;&amp;lt;translate&amp;gt;Style.Heading4&amp;lt;/translate&amp;gt;&quot; Command=&quot;StyleApply&quot; Parameter=&quot;-5&quot;/&gt;_x000d_&lt;Item Type=&quot;Separator&quot;/&gt;_x000d_&lt;Item Type=&quot;Button&quot; IDName=&quot;Separator&quot; Icon=&quot;3546&quot; Label=&quot;&amp;lt;translate&amp;gt;Style.Separator&amp;lt;/translate&amp;gt;&quot; Command=&quot;StyleApply&quot; Parameter=&quot;Separator&quot;/&gt;_x000d_&lt;/Item&gt;_x000d_&lt;Item Type=&quot;SubMenu&quot; IDName=&quot;TopicStyles&quot;&gt;_x000d_&lt;Item Type=&quot;Button&quot; IDName=&quot;Topic075&quot; Icon=&quot;3546&quot; Label=&quot;&amp;lt;translate&amp;gt;Style.Topic075&amp;lt;/translate&amp;gt;&quot; Command=&quot;StyleApply&quot; Parameter=&quot;Topic075&quot;/&gt;_x000d_&lt;Item Type=&quot;Button&quot; IDName=&quot;Topic300&quot; Icon=&quot;3546&quot; Label=&quot;&amp;lt;translate&amp;gt;Style.Topic300&amp;lt;/translate&amp;gt;&quot; Command=&quot;StyleApply&quot; Parameter=&quot;Topic300&quot;/&gt;_x000d_&lt;Item Type=&quot;Button&quot; IDName=&quot;Topic600&quot; Icon=&quot;3546&quot; Label=&quot;&amp;lt;translate&amp;gt;Style.Topic600&amp;lt;/translate&amp;gt;&quot; Command=&quot;StyleApply&quot; Parameter=&quot;Topic600&quot;/&gt;_x000d_&lt;Item Type=&quot;Button&quot; IDName=&quot;Topic900&quot; Icon=&quot;3546&quot; Label=&quot;&amp;lt;translate&amp;gt;Style.Topic900&amp;lt;/translate&amp;gt;&quot; Command=&quot;StyleApply&quot; Parameter=&quot;Topic900&quot;/&gt;_x000d_&lt;Item Type=&quot;Separator&quot;/&gt;_x000d_&lt;Item Type=&quot;Button&quot; IDName=&quot;Topic075Line&quot; Icon=&quot;3546&quot; Label=&quot;&amp;lt;translate&amp;gt;Style.Topic075Line&amp;lt;/translate&amp;gt;&quot; Command=&quot;StyleApply&quot; Parameter=&quot;Topic075Line&quot;/&gt;_x000d_&lt;Item Type=&quot;Button&quot; IDName=&quot;Topic300Line&quot; Icon=&quot;3546&quot; Label=&quot;&amp;lt;translate&amp;gt;Style.Topic300Line&amp;lt;/translate&amp;gt;&quot; Command=&quot;StyleApply&quot; Parameter=&quot;Topic300Line&quot;/&gt;_x000d_&lt;Item Type=&quot;Button&quot; IDName=&quot;Topic600Line&quot; Icon=&quot;3546&quot; Label=&quot;&amp;lt;translate&amp;gt;Style.Topic600Line&amp;lt;/translate&amp;gt;&quot; Command=&quot;StyleApply&quot; Parameter=&quot;Topic600Line&quot;/&gt;_x000d_&lt;Item Type=&quot;Button&quot; IDName=&quot;Topic900Line&quot; Icon=&quot;3546&quot; Label=&quot;&amp;lt;translate&amp;gt;Style.Topic900Line&amp;lt;/translate&amp;gt;&quot; Command=&quot;StyleApply&quot; Parameter=&quot;Topic900Line&quot;/&gt;_x000d_&lt;/Item&gt;_x000d_&lt;Item Type=&quot;SubMenu&quot; IDName=&quot;ListStyles&quot;&gt;_x000d_&lt;Item Type=&quot;Button&quot; IDName=&quot;ListWithBullets&quot; Icon=&quot;3546&quot; Label=&quot;&amp;lt;translate&amp;gt;Style.ListWithBullets&amp;lt;/translate&amp;gt;&quot; Command=&quot;StyleApply&quot; Parameter=&quot;ListWithBullets&quot;/&gt;_x000d_&lt;Item Type=&quot;Button&quot; IDName=&quot;ListWithLetters&quot; Icon=&quot;3546&quot; Label=&quot;&amp;lt;translate&amp;gt;Style.ListWithLetters&amp;lt;/translate&amp;gt;&quot; Command=&quot;StyleApply&quot; Parameter=&quot;ListWithLetters&quot;/&gt;_x000d_&lt;Item Type=&quot;Button&quot; IDName=&quot;ListWithNumbers&quot; Icon=&quot;3546&quot; Label=&quot;&amp;lt;translate&amp;gt;Style.ListWithNumbers&amp;lt;/translate&amp;gt;&quot; Command=&quot;StyleApply&quot; Parameter=&quot;ListWithNumbers&quot;/&gt;_x000d_&lt;Item Type=&quot;Button&quot; IDName=&quot;ListWithCheckBoxes&quot; Icon=&quot;3546&quot; Label=&quot;&amp;lt;translate&amp;gt;Style.ListWithCheckBoxes&amp;lt;/translate&amp;gt;&quot; Command=&quot;StyleApply&quot; Parameter=&quot;ListWithCheckBoxes&quot;/&gt;_x000d_&lt;/Item&gt;_x000d_&lt;/MenusDef&gt;"/>
    <w:docVar w:name="OawOMS" w:val="&lt;OawOMS&gt;&lt;send profileUID=&quot;1&quot;&gt;&lt;mail&gt;&lt;cc&gt;&lt;/cc&gt;&lt;bcc&gt;&lt;/bcc&gt;&lt;to&gt;&lt;value type=&quot;OawDocProperty&quot; name=&quot;Receipient.EMail&quot;&gt;&lt;separator text=&quot;&quot;&gt;&lt;/separator&gt;&lt;format text=&quot;&quot;&gt;&lt;/format&gt;&lt;/value&gt;&lt;/to&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mail&gt;&lt;word&gt;&lt;subject&gt;&lt;value type=&quot;OawDocVar&quot; name=&quot;BM_DocumentSubject&quot;&gt;&lt;separator text=&quot;&quot;&gt;&lt;/separator&gt;&lt;format text=&quot;&quot;&gt;&lt;/format&gt;&lt;/value&gt;&lt;/subject&gt;&lt;title&gt;&lt;value type=&quot;OawLanguage&quot; name=&quot;Template.Letter&quot;&gt;&lt;separator text=&quot;&quot;&gt;&lt;/separator&gt;&lt;format text=&quot;&quot;&gt;&lt;/format&gt;&lt;/value&gt;&lt;/title&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word&gt;&lt;PDF&gt;&lt;subject&gt;&lt;value type=&quot;OawDocVar&quot; name=&quot;BM_DocumentSubject&quot;&gt;&lt;separator text=&quot;&quot;&gt;&lt;/separator&gt;&lt;format text=&quot;&quot;&gt;&lt;/format&gt;&lt;/value&gt;&lt;/subject&gt;&lt;title&gt;&lt;value type=&quot;OawLanguage&quot; name=&quot;Template.Letter&quot;&gt;&lt;separator text=&quot;&quot;&gt;&lt;/separator&gt;&lt;format text=&quot;&quot;&gt;&lt;/format&gt;&lt;/value&gt;&lt;/title&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send&gt;&lt;save profileUID=&quot;2003112610595290705547&quot;&gt;&lt;word&gt;&lt;fileName&gt;&lt;value type=&quot;OawBookmark&quot; name=&quot;Subject&quot;&gt;&lt;separator text=&quot;&quot;&gt;&lt;/separator&gt;&lt;format text=&quot;&quot;&gt;&lt;/format&gt;&lt;/value&gt;&lt;/fileName&gt;&lt;/word&gt;&lt;PDF&gt;&lt;fileName&gt;&lt;value type=&quot;OawBookmark&quot; name=&quot;Subject&quot;&gt;&lt;separator text=&quot;&quot;&gt;&lt;/separator&gt;&lt;format text=&quot;&quot;&gt;&lt;/format&gt;&lt;/value&gt;&lt;/fileName&gt;&lt;/PDF&gt;&lt;/save&gt;&lt;send profileUID=&quot;2003010711200895123470110&quot;&gt;&lt;mail&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to&gt;&lt;value type=&quot;OawDocProperty&quot; name=&quot;Recipient.EMail&quot;&gt;&lt;separator text=&quot;&quot;&gt;&lt;/separator&gt;&lt;format text=&quot;&quot;&gt;&lt;/format&gt;&lt;/value&gt;&lt;/to&gt;&lt;/mail&gt;&lt;word&gt;&lt;title&gt;&lt;value type=&quot;OawLanguage&quot; name=&quot;Template.Letter&quot;&gt;&lt;separator text=&quot;&quot;&gt;&lt;/separator&gt;&lt;format text=&quot;&quot;&gt;&lt;/format&gt;&lt;/value&gt;&lt;/title&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subject&gt;&lt;value type=&quot;OawBookmark&quot; name=&quot;Subject&quot;&gt;&lt;separator text=&quot;&quot;&gt;&lt;/separator&gt;&lt;format text=&quot;&quot;&gt;&lt;/format&gt;&lt;/value&gt;&lt;/subject&gt;&lt;/word&gt;&lt;PDF&gt;&lt;title&gt;&lt;value type=&quot;OawLanguage&quot; name=&quot;Template.Letter&quot;&gt;&lt;separator text=&quot;&quot;&gt;&lt;/separator&gt;&lt;format text=&quot;&quot;&gt;&lt;/format&gt;&lt;/value&gt;&lt;/title&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subject&gt;&lt;value type=&quot;OawBookmark&quot; name=&quot;Subject&quot;&gt;&lt;separator text=&quot;&quot;&gt;&lt;/separator&gt;&lt;format text=&quot;&quot;&gt;&lt;/format&gt;&lt;/value&gt;&lt;/subject&gt;&lt;/PDF&gt;&lt;/send&gt;&lt;send profileUID=&quot;2004040214394261858638&quot;&gt;&lt;PDF&gt;&lt;title&gt;&lt;value type=&quot;OawLanguage&quot; name=&quot;Template.Letter&quot;&gt;&lt;separator text=&quot;&quot;&gt;&lt;/separator&gt;&lt;format text=&quot;&quot;&gt;&lt;/format&gt;&lt;/value&gt;&lt;/title&gt;&lt;subject&gt;&lt;value type=&quot;OawBookmark&quot; name=&quo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mail&gt;&lt;to&gt;&lt;value type=&quot;OawDocProperty&quot; name=&quot;Receipient.EMail&quot;&gt;&lt;separator text=&quot;&quot;&gt;&lt;/separator&gt;&lt;format text=&quot;&quot;&gt;&lt;/format&gt;&lt;/value&gt;&lt;/to&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mail&gt;&lt;/send&gt;&lt;send profileUID=&quot;2004040214394214143821&quot;&gt;&lt;mail&gt;&lt;subject&gt;&lt;value type=&quot;OawDocVar&quot; name=&quot;BM_DocumentSubject&quot;&gt;&lt;separator text=&quot;&quot;&gt;&lt;/separator&gt;&lt;format text=&quot;&quot;&gt;&lt;/format&gt;&lt;/value&gt;&lt;/subject&gt;&lt;to&gt;&lt;value type=&quot;OawDocProperty&quot; name=&quot;Receipient.EMail&quot;&gt;&lt;separator text=&quot;&quot;&gt;&lt;/separator&gt;&lt;format text=&quot;&quot;&gt;&lt;/format&gt;&lt;/value&gt;&lt;/to&gt;&lt;body&gt;&lt;value type=&quot;OawDocVar&quot; name=&quot;BM_ReceipientSalutation&quot;&gt;&lt;separator text=&quot;%CrLf%%CrLf%&quot;&gt;&lt;/separator&gt;&lt;format text=&quot;&quot;&gt;&lt;/format&gt;&lt;/value&gt;&lt;value type=&quot;OawLanguage&quot; name=&quot;Email.Text01&quot;&gt;&lt;separator text=&quot;&quot;&gt;&lt;/separator&gt;&lt;format text=&quot;&quot;&gt;&lt;/format&gt;&lt;/value&gt;&lt;value type=&quot;OawDocVar&quot; name=&quot;BM_DocumentSubject&quot;&gt;&lt;separator text=&quot;&quot;&gt;&lt;/separator&gt;&lt;format text=&quot;&quot;&gt;&lt;/format&gt;&lt;/value&gt;&lt;value type=&quot;OawLanguage&quot; name=&quot;Email.Text02&quot;&gt;&lt;separator text=&quot;%CrLf%%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mail&gt;&lt;/send&gt;&lt;save profileUID=&quot;2003112717153125284480&quot;&gt;&lt;word&gt;&lt;keywords&gt;&lt;/keywords&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fileName&gt;&lt;value type=&quot;OawBookmark&quot; name=&quot;Subject&quot;&gt;&lt;separator text=&quot;&quot;&gt;&lt;/separator&gt;&lt;format text=&quot;&quot;&gt;&lt;/format&gt;&lt;/value&gt;&lt;/fileName&gt;&lt;/word&gt;&lt;PDF&gt;&lt;keywords&gt;&lt;/keywords&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fileName&gt;&lt;value type=&quot;OawBookmark&quot; name=&quot;Subject&quot;&gt;&lt;separator text=&quot;&quot;&gt;&lt;/separator&gt;&lt;format text=&quot;&quot;&gt;&lt;/format&gt;&lt;/value&gt;&lt;/fileName&gt;&lt;/PDF&gt;&lt;/save&gt;&lt;save profileUID=&quot;2004040214492466553768&quot;&gt;&lt;word&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word&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save&gt;&lt;save profileUID=&quot;2003112513571987705547&quot;&gt;&lt;word&gt;&lt;fileName&gt;&lt;value type=&quot;OawBookmark&quot; name=&quot;Subject&quot;&gt;&lt;separator text=&quot;&quot;&gt;&lt;/separator&gt;&lt;format text=&quot;&quot;&gt;&lt;/format&gt;&lt;/value&gt;&lt;/fileName&gt;&lt;/word&gt;&lt;PDF&gt;&lt;fileName&gt;&lt;value type=&quot;OawBookmark&quot; name=&quot;Subject&quot;&gt;&lt;separator text=&quot;&quot;&gt;&lt;/separator&gt;&lt;format text=&quot;&quot;&gt;&lt;/format&gt;&lt;/value&gt;&lt;/fileName&gt;&lt;/PDF&gt;&lt;/save&gt;&lt;save profileUID=&quot;2004062216425255253277&quot;&gt;&lt;word&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word&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save&gt;&lt;save profileUID=&quot;2006120514374995979992&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DocVar&quot; name=&quot;BM_DocumentSubject&quot;&gt;&lt;separator text=&quot;&quot;&gt;&lt;/separator&gt;&lt;format text=&quot;&quot;&gt;&lt;/format&gt;&lt;/value&gt;&lt;/fileName&gt;&lt;/PDF&gt;&lt;/save&gt;&lt;save profileUID=&quot;2006120514401556040061&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DocVar&quot; name=&quot;BM_DocumentSubject&quot;&gt;&lt;separator text=&quot;&quot;&gt;&lt;/separator&gt;&lt;format text=&quot;&quot;&gt;&lt;/format&gt;&lt;/value&gt;&lt;/fileName&gt;&lt;/PDF&gt;&lt;/save&gt;&lt;save profileUID=&quot;2006120514412679025182&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DocVar&quot; name=&quot;BM_DocumentSubject&quot;&gt;&lt;separator text=&quot;&quot;&gt;&lt;/separator&gt;&lt;format text=&quot;&quot;&gt;&lt;/format&gt;&lt;/value&gt;&lt;/fileName&gt;&lt;/PDF&gt;&lt;/save&gt;&lt;save profileUID=&quot;2006120514423114802349&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DocVar&quot; name=&quot;BM_DocumentSubject&quot;&gt;&lt;separator text=&quot;&quot;&gt;&lt;/separator&gt;&lt;format text=&quot;&quot;&gt;&lt;/format&gt;&lt;/value&gt;&lt;/fileName&gt;&lt;/PDF&gt;&lt;/save&gt;&lt;send profileUID=&quot;2006120514175878093883&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mail&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to&gt;&lt;value type=&quot;OawDocProperty&quot; name=&quot;Recipient.EMail&quot;&gt;&lt;separator text=&quot;&quot;&gt;&lt;/separator&gt;&lt;format text=&quot;&quot;&gt;&lt;/format&gt;&lt;/value&gt;&lt;/to&gt;&lt;/mail&gt;&lt;/send&gt;&lt;send profileUID=&quot;2006120514215842576656&quot;&gt;&lt;PDF&gt;&lt;fileName&gt;&lt;value type=&quot;OawBookmark&quot; name=&quot;Subject&quot;&gt;&lt;separator text=&quot;&quot;&gt;&lt;/separator&gt;&lt;format text=&quot;&quot;&gt;&lt;/format&gt;&lt;/value&gt;&lt;/fileName&gt;&lt;keywords&gt;&lt;/keywords&gt;&lt;author&gt;&lt;value type=&quot;OawDocProperty&quot; name=&quot;Company.Company&quot;&gt;&lt;separator text=&quot;&quot;&gt;&lt;/separator&gt;&lt;format text=&quot;&quot;&gt;&lt;/format&gt;&lt;/value&gt;&lt;/author&gt;&lt;subject&gt;&lt;value type=&quot;OawDocVar&quot; name=&quot;BM_DocumentSubject&quot;&gt;&lt;separator text=&quot;&quot;&gt;&lt;/separator&gt;&lt;format text=&quot;&quot;&gt;&lt;/format&gt;&lt;/value&gt;&lt;/subject&gt;&lt;title&gt;&lt;value type=&quot;OawLanguage&quot; name=&quot;Template.Letter&quot;&gt;&lt;separator text=&quot;&quot;&gt;&lt;/separator&gt;&lt;format text=&quot;&quot;&gt;&lt;/format&gt;&lt;/value&gt;&lt;/title&gt;&lt;/PDF&gt;&lt;mail&gt;&lt;to&gt;&lt;value type=&quot;OawDocProperty&quot; name=&quot;Receipient.EMail&quot;&gt;&lt;separator text=&quot;&quot;&gt;&lt;/separator&gt;&lt;format text=&quot;&quot;&gt;&lt;/format&gt;&lt;/value&gt;&lt;/to&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mail&gt;&lt;/send&gt;&lt;send profileUID=&quot;2006120514241910601803&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mail&gt;&lt;to&gt;&lt;value type=&quot;OawDocProperty&quot; name=&quot;Receipient.EMail&quot;&gt;&lt;separator text=&quot;&quot;&gt;&lt;/separator&gt;&lt;format text=&quot;&quot;&gt;&lt;/format&gt;&lt;/value&gt;&lt;/to&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mail&gt;&lt;/send&gt;&lt;send profileUID=&quot;2006121210395821292110&quot;&gt;&lt;mail&gt;&lt;cc&gt;&lt;/cc&gt;&lt;bcc&gt;&lt;/bcc&gt;&lt;subject&gt;&lt;value type=&quot;OawBookmark&quot; name=&quot;Subject&quot;&gt;&lt;separator text=&quot;&quot;&gt;&lt;/separator&gt;&lt;format text=&quot;&quot;&gt;&lt;/format&gt;&lt;/value&gt;&lt;/subject&gt;&lt;body&gt;&lt;value type=&quot;OawBookmark&quot; name=&quot;RecipientIntroduction&quot;&gt;&lt;separator text=&quot;%CrLf%%CrLf%&quot;&gt;&lt;/separator&gt;&lt;format text=&quot;&quot;&gt;&lt;/format&gt;&lt;/value&gt;&lt;value type=&quot;OawLanguage&quot; name=&quot;Email.Text01&quot;&gt;&lt;separator text=&quot;&quot;&gt;&lt;/separator&gt;&lt;format text=&quot;&quot;&gt;&lt;/format&gt;&lt;/value&gt;&lt;value type=&quot;OawBookmark&quot; name=&quot;Subject&quot;&gt;&lt;separator text=&quot;&quot;&gt;&lt;/separator&gt;&lt;format text=&quot;&quot;&gt;&lt;/format&gt;&lt;/value&gt;&lt;value type=&quot;OawLanguage&quot; name=&quot;Email.Text02&quot;&gt;&lt;separator text=&quot;%CrLf%%CrLf%&quot;&gt;&lt;/separator&gt;&lt;format text=&quot;&quot;&gt;&lt;/format&gt;&lt;/value&gt;&lt;value type=&quot;OawBookmark&quot; name=&quot;RecipientClosing&quot;&gt;&lt;separator text=&quot;%CrLf%%CrLf%&quot;&gt;&lt;/separator&gt;&lt;format text=&quot;&quot;&gt;&lt;/format&gt;&lt;/value&gt;&lt;value type=&quot;OawDocProperty&quot; name=&quot;Signature1.Name&quot;&gt;&lt;separator text=&quot;%CrLf%&quot;&gt;&lt;/separator&gt;&lt;format text=&quot;&quot;&gt;&lt;/format&gt;&lt;/value&gt;&lt;value type=&quot;OawDocProperty&quot; name=&quot;Signature1.Function&quot;&gt;&lt;separator text=&quot;%CrLf%%CrLf%&quot;&gt;&lt;/separator&gt;&lt;format text=&quot;&quot;&gt;&lt;/format&gt;&lt;/value&gt;&lt;value type=&quot;OawDocProperty&quot; name=&quot;Company.Company&quot;&gt;&lt;separator text=&quot;%CrLf%&quot;&gt;&lt;/separator&gt;&lt;format text=&quot;&quot;&gt;&lt;/format&gt;&lt;/value&gt;&lt;value type=&quot;OawDocProperty&quot; name=&quot;Company.Address1&quot;&gt;&lt;separator text=&quot;%CrLf%&quot;&gt;&lt;/separator&gt;&lt;format text=&quot;&quot;&gt;&lt;/format&gt;&lt;/value&gt;&lt;value type=&quot;OawDocProperty&quot; name=&quot;Company.Address2&quot;&gt;&lt;separator text=&quot;%CrLf%&quot;&gt;&lt;/separator&gt;&lt;format text=&quot;&quot;&gt;&lt;/format&gt;&lt;/value&gt;&lt;value type=&quot;OawDocProperty&quot; name=&quot;Company.Address3&quot;&gt;&lt;separator text=&quot;%CrLf%&quot;&gt;&lt;/separator&gt;&lt;format text=&quot;&quot;&gt;&lt;/format&gt;&lt;/value&gt;&lt;value type=&quot;OawDocProperty&quot; name=&quot;Company.Address4&quot;&gt;&lt;separator text=&quot;%CrLf%&quot;&gt;&lt;/separator&gt;&lt;format text=&quot;&quot;&gt;&lt;/format&gt;&lt;/value&gt;&lt;value type=&quot;OawDocProperty&quot; name=&quot;Company.Address5&quot;&gt;&lt;separator text=&quot;%CrLf%&quot;&gt;&lt;/separator&gt;&lt;format text=&quot;&quot;&gt;&lt;/format&gt;&lt;/value&gt;&lt;value type=&quot;OawDocProperty&quot; name=&quot;Company.Address6&quot;&gt;&lt;separator text=&quot;%CrLf%&quot;&gt;&lt;/separator&gt;&lt;format text=&quot;&quot;&gt;&lt;/format&gt;&lt;/value&gt;&lt;value type=&quot;text&quot;&gt;=========================&lt;separator text=&quot;%CrLf%&quot;&gt;&lt;/separator&gt;&lt;format text=&quot;&quot;&gt;&lt;/format&gt;&lt;/value&gt;&lt;value type=&quot;OawLanguage&quot; name=&quot;Email.TextDisclaimer&quot;&gt;&lt;separator text=&quot;%CrLf%&quot;&gt;&lt;/separator&gt;&lt;format text=&quot;&quot;&gt;&lt;/format&gt;&lt;/value&gt;&lt;value type=&quot;text&quot;&gt;http://www.officeatwork.com&lt;separator text=&quot;%CrLf%&quot;&gt;&lt;/separator&gt;&lt;format text=&quot;&quot;&gt;&lt;/format&gt;&lt;/value&gt;&lt;value type=&quot;text&quot;&gt;=========================&lt;separator text=&quot;%CrLf%&quot;&gt;&lt;/separator&gt;&lt;format text=&quot;&quot;&gt;&lt;/format&gt;&lt;/value&gt;&lt;/body&gt;&lt;to&gt;&lt;value type=&quot;OawDocProperty&quot; name=&quot;Recipient.EMail&quot;&gt;&lt;separator text=&quot;&quot;&gt;&lt;/separator&gt;&lt;format text=&quot;&quot;&gt;&lt;/format&gt;&lt;/value&gt;&lt;/to&gt;&lt;/mail&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Bookmark&quot; name=&quot;Subject&quot;&gt;&lt;separator text=&quot;&quot;&gt;&lt;/separator&gt;&lt;format text=&quot;&quot;&gt;&lt;/format&gt;&lt;/value&gt;&lt;/fileName&gt;&lt;/PDF&gt;&lt;/send&gt;&lt;save profileUID=&quot;2006121210441235887611&quot;&gt;&lt;PDF&gt;&lt;title&gt;&lt;value type=&quot;OawLanguage&quot; name=&quot;Template.Letter&quot;&gt;&lt;separator text=&quot;&quot;&gt;&lt;/separator&gt;&lt;format text=&quot;&quot;&gt;&lt;/format&gt;&lt;/value&gt;&lt;/title&gt;&lt;subject&gt;&lt;value type=&quot;OawDocVar&quot; name=&quot;BM_DocumentSubject&quot;&gt;&lt;separator text=&quot;&quot;&gt;&lt;/separator&gt;&lt;format text=&quot;&quot;&gt;&lt;/format&gt;&lt;/value&gt;&lt;/subject&gt;&lt;author&gt;&lt;value type=&quot;OawDocProperty&quot; name=&quot;Company.Company&quot;&gt;&lt;separator text=&quot;&quot;&gt;&lt;/separator&gt;&lt;format text=&quot;&quot;&gt;&lt;/format&gt;&lt;/value&gt;&lt;/author&gt;&lt;keywords&gt;&lt;/keywords&gt;&lt;fileName&gt;&lt;value type=&quot;OawDocVar&quot; name=&quot;BM_DocumentSubject&quot;&gt;&lt;separator text=&quot;&quot;&gt;&lt;/separator&gt;&lt;format text=&quot;&quot;&gt;&lt;/format&gt;&lt;/value&gt;&lt;/fileName&gt;&lt;/PDF&gt;&lt;/save&gt;&lt;/OawOMS&gt;_x000d_"/>
    <w:docVar w:name="OawPrint.2003010711185094343750537" w:val="&lt;source&gt;&lt;documentProperty UID=&quot;2002122011014149059130932&quot;&gt;&lt;Fields List=&quot;A4LogoBlackWhiteHoch&quot;/&gt;&lt;OawPicture name=&quot;Logo&quot; field=&quot;A4LogoBlackWhite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Original&quot; field=&quot;&quot;/&gt;&lt;/documentProperty&gt;&lt;documentProperty UID=&quot;2003060614150123456789&quot;&gt;&lt;SQL&gt;SELECT Value, UID FROM Data WHERE LCID = '%WhereLCID%';&lt;/SQL&gt;&lt;OawDocProperty name=&quot;Outputprofile.Internal.Draft&quot; field=&quot;Outputprofile.Internal.Draft&quot;/&gt;&lt;/documentProperty&gt;&lt;documentProperty UID=&quot;2003070216009988776655&quot;&gt;&lt;OawDocProperty name=&quot;BM_Subject&quot; field=&quot;Subject&quot;/&gt;&lt;/documentProperty&gt;&lt;/source&gt;"/>
    <w:docVar w:name="OawPrint.2004040214370529854396" w:val="&lt;source&gt;&lt;documentProperty UID=&quot;&quot;&gt;&lt;Fields List=&quot;&quot;/&gt;&lt;OawPicture name=&quot;Logo&quot; field=&quot;&quot; UID=&quot;2004030310155302814490&quot; top=&quot;0&quot; left=&quot;0&quot; relativeHorizontalPosition=&quot;1&quot; relativeVerticalPosition=&quot;1&quot; anchorBookmark=&quot;Logo2,Logo&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Draft&quot; field=&quot;Outputprofile.External.Draft&quot;/&gt;&lt;/documentProperty&gt;&lt;documentProperty UID=&quot;2003070216009988776655&quot;&gt;&lt;OawDocProperty name=&quot;BM_Subject&quot; field=&quot;Subject&quot;/&gt;&lt;/documentProperty&gt;&lt;/source&gt;"/>
    <w:docVar w:name="OawPrint.2006120514062149532222"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Internal.Copy&quot; field=&quot;Outputprofile.Internal.Copy&quot;/&gt;&lt;/documentProperty&gt;&lt;documentProperty UID=&quot;2003070216009988776655&quot;&gt;&lt;OawDocProperty name=&quot;BM_Subject&quot; field=&quot;Subject&quot;/&gt;&lt;/documentProperty&gt;&lt;/source&gt;"/>
    <w:docVar w:name="OawPrint.2006120514073882160728" w:val="&lt;source&gt;&lt;documentProperty UID=&quot;&quot;&gt;&lt;Fields List=&quot;&quot;/&gt;&lt;OawPicture name=&quot;Logo&quot; field=&quot;&quot; UID=&quot;2004030310155302814490&quot; top=&quot;0&quot; left=&quot;0&quot; relativeHorizontalPosition=&quot;1&quot; relativeVerticalPosition=&quot;1&quot; anchorBookmark=&quot;Logo2,Logo&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Copy&quot; field=&quot;Outputprofile.External.Copy&quot;/&gt;&lt;/documentProperty&gt;&lt;documentProperty UID=&quot;2003070216009988776655&quot;&gt;&lt;OawDocProperty name=&quot;BM_Subject&quot; field=&quot;Subject&quot;/&gt;&lt;/documentProperty&gt;&lt;/source&gt;"/>
    <w:docVar w:name="OawPrint.2006120711380151760646" w:val="&lt;source&gt;&lt;documentProperty UID=&quot;&quot;&gt;&lt;Fields List=&quot;&quot;/&gt;&lt;OawPicture name=&quot;Logo&quot; field=&quot;&quot; UID=&quot;2004030310155302814490&quot; top=&quot;0&quot; left=&quot;0&quot; relativeHorizontalPosition=&quot;1&quot; relativeVerticalPosition=&quot;1&quot; anchorBookmark=&quot;Logo2,Logo&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2122010583847234010578&quot;&gt;&lt;Fields List=&quot;SignatureHighResColor&quot;/&gt;&lt;OawPicture name=&quot;Signature1&quot; field=&quot;SignatureHighResColor&quot; UID=&quot;2004040209084980843362&quot; top=&quot;-150&quot; left=&quot;-100&quot; relativeHorizontalPosition=&quot;0&quot; relativeVerticalPosition=&quot;2&quot; anchorBookmark=&quot;Signature&quot;/&gt;&lt;/documentProperty&gt;&lt;documentProperty UID=&quot;2003061115381095709037&quot;&gt;&lt;Fields List=&quot;SignatureHighResColor&quot;/&gt;&lt;OawPicture name=&quot;Signature2&quot; field=&quot;SignatureHighResColor&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Print.3" w:val="&lt;source&gt;&lt;documentProperty UID=&quot;2002122011014149059130932&quot;&gt;&lt;Fields List=&quot;A4LogoBlackWhiteHoch&quot;/&gt;&lt;OawPicture name=&quot;Logo&quot; field=&quot;A4LogoBlackWhite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documentProperty&gt;&lt;documentProperty UID=&quot;2003060614150123456789&quot;&gt;&lt;SQL&gt;SELECT Value, UID FROM Data WHERE LCID = '%WhereLCID%';&lt;/SQL&gt;&lt;OawDocProperty name=&quot;Outputprofile.Internal.Original&quot; field=&quot;Outputprofile.Internal.Original&quot;/&gt;&lt;/documentProperty&gt;&lt;documentProperty UID=&quot;2003070216009988776655&quot;&gt;&lt;OawDocProperty name=&quot;BM_Subject&quot; field=&quot;Subject&quot;/&gt;&lt;/documentProperty&gt;&lt;/source&gt;"/>
    <w:docVar w:name="OawPrint.4" w:val="&lt;source&gt;&lt;documentProperty UID=&quot;&quot;&gt;&lt;Fields List=&quot;&quot;/&gt;&lt;OawPicture name=&quot;Logo&quot; field=&quot;&quot; UID=&quot;2004030310155302814490&quot; top=&quot;0&quot; left=&quot;0&quot; relativeHorizontalPosition=&quot;1&quot; relativeVerticalPosition=&quot;1&quot; anchorBookmark=&quot;Logo2,Logo&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erTray.2003010711185094343750537" w:val="document.firstpage:=2004040215283940034110;document.otherpages:=2004040215283940034110;"/>
    <w:docVar w:name="OawPrinterTray.2004040214370529854396" w:val="document.firstpage:=2003061718064858105452;document.otherpages:=2003061718064858105452;"/>
    <w:docVar w:name="OawPrinterTray.2006120514062149532222" w:val="document.firstpage:=2003061718080779000241;document.otherpages:=2003061718080779000241;"/>
    <w:docVar w:name="OawPrinterTray.2006120514073882160728" w:val="document.firstpage:=2003061718064858105452;document.otherpages:=2003061718064858105452;"/>
    <w:docVar w:name="OawPrinterTray.2006120711380151760646" w:val="document.firstpage:=2003061718064858105452;document.otherpages:=2003061718064858105452;"/>
    <w:docVar w:name="OawPrinterTray.3" w:val="document.firstpage:=2003061718080779000241;document.otherpages:=2003061718080779000241;"/>
    <w:docVar w:name="OawPrinterTray.4" w:val="document.firstpage:=2003061718064858105452;document.otherpages:=2003061718064858105452;"/>
    <w:docVar w:name="OawPrintRestore.2003010711185094343750537"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2004040214370529854396"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2006120514062149532222"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2006120514073882160728"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2006120711380151760646"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3"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PrintRestore.4"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2003112513571987705547" w:val="&lt;source&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3112610595290705547" w:val="&lt;source&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3112717153125284480" w:val="&lt;source&gt;&lt;documentProperty UID=&quot;2002122011014149059130932&quot;&gt;&lt;Fields List=&quot;LogoHighResColor&quot;/&gt;&lt;OawPicture name=&quot;Logo&quot; field=&quot;LogoHighResColor&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4040214492466553768"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4062216425255253277"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Draft&quot; field=&quot;Outputprofile.External.Draft&quot;/&gt;&lt;/documentProperty&gt;&lt;documentProperty UID=&quot;2003070216009988776655&quot;&gt;&lt;OawDocProperty name=&quot;BM_Subject&quot; field=&quot;Subject&quot;/&gt;&lt;/documentProperty&gt;&lt;/source&gt;"/>
    <w:docVar w:name="OawSave.2006120514374995979992"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612051440155604006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2006120514412679025182"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2006120514423114802349" w:val="&lt;source&gt;&lt;documentProperty UID=&quot;2002122011014149059130932&quot;&gt;&lt;Fields List=&quot;LogoColor&quot;/&gt;&lt;OawPicture name=&quot;Logo&quot; field=&quot;LogoColor&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Copy&quot; field=&quot;Outputprofile.External.Copy&quot;/&gt;&lt;/documentProperty&gt;&lt;documentProperty UID=&quot;2003070216009988776655&quot;&gt;&lt;OawDocProperty name=&quot;BM_Subject&quot; field=&quot;Subject&quot;/&gt;&lt;/documentProperty&gt;&lt;/source&gt;"/>
    <w:docVar w:name="OawSave.200612121044123588761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2002122010583847234010578&quot;&gt;&lt;Fields List=&quot;SignatureLowResColor&quot;/&gt;&lt;OawPicture name=&quot;Signature1&quot; field=&quot;SignatureLowResColor&quot; UID=&quot;2004040209084980843362&quot; top=&quot;-150&quot; left=&quot;-100&quot; relativeHorizontalPosition=&quot;0&quot; relativeVerticalPosition=&quot;2&quot; anchorBookmark=&quot;Signature&quot;/&gt;&lt;/documentProperty&gt;&lt;documentProperty UID=&quot;2003061115381095709037&quot;&gt;&lt;Fields List=&quot;SignatureLowResColor&quot;/&gt;&lt;OawPicture name=&quot;Signature2&quot; field=&quot;SignatureLowResColor&quot; UID=&quot;2004040210492106773324&quot; top=&quot;-150&quot; left=&quot;600&quot; relativeHorizontalPosition=&quot;0&quot; relativeVerticalPosition=&quot;2&quot; anchorBookmark=&quot;Signature&quot;/&gt;&lt;/documentProperty&gt;&lt;documentProperty UID=&quot;&quot;&gt;&lt;Fields List=&quot;&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Restore.2003112513571987705547" w:val="&lt;source&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3112610595290705547" w:val="&lt;source&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3112717153125284480"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4040214492466553768"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4062216425255253277"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Restore.2006120514374995979992"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612051440155604006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Restore.2006120514412679025182"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aveRestore.2006120514423114802349"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aveRestore.200612121044123588761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1"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2003010711200895123470110"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Draft&quot; field=&quot;Outputprofile.External.Draft&quot;/&gt;&lt;/documentProperty&gt;&lt;documentProperty UID=&quot;2003070216009988776655&quot;&gt;&lt;OawDocProperty name=&quot;BM_Subject&quot; field=&quot;Subject&quot;/&gt;&lt;/documentProperty&gt;&lt;/source&gt;"/>
    <w:docVar w:name="OawSend.2004040214394214143821" w:val="&lt;source&gt;&lt;documentProperty UID=&quot;2002122011014149059130932&quot;&gt;&lt;Fields List=&quot;LogoLowResColor&quot;/&gt;&lt;OawPicture name=&quot;Logo&quot; field=&quot;LogoLowResColor&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2004040214394261858638"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2006120514175878093883"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2006120514215842576656" w:val="&lt;source&gt;&lt;documentProperty UID=&quot;2002122011014149059130932&quot;&gt;&lt;Fields List=&quot;LogoBlackWhite&quot;/&gt;&lt;OawPicture name=&quot;Logo&quot; field=&quot;LogoBlackWhite&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2006120514241910601803" w:val="&lt;source&gt;&lt;documentProperty UID=&quot;2002122011014149059130932&quot;&gt;&lt;Fields List=&quot;LogoColor&quot;/&gt;&lt;OawPicture name=&quot;Logo&quot; field=&quot;LogoColor&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60614150123456789&quot;&gt;&lt;SQL&gt;SELECT Value, UID FROM Data WHERE LCID = '%WhereLCID%';&lt;/SQL&gt;&lt;OawDocProperty name=&quot;Outputprofile.External.Copy&quot; field=&quot;Outputprofile.External.Copy&quot;/&gt;&lt;/documentProperty&gt;&lt;documentProperty UID=&quot;2003070216009988776655&quot;&gt;&lt;OawDocProperty name=&quot;BM_Subject&quot; field=&quot;Subject&quot;/&gt;&lt;/documentProperty&gt;&lt;/source&gt;"/>
    <w:docVar w:name="OawSend.2006121210395821292110"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2002122010583847234010578&quot;&gt;&lt;Fields List=&quot;SignatureLowResColor&quot;/&gt;&lt;OawPicture name=&quot;Signature1&quot; field=&quot;SignatureLowResColor&quot; UID=&quot;2004040209084980843362&quot; top=&quot;-150&quot; left=&quot;-100&quot; relativeHorizontalPosition=&quot;0&quot; relativeVerticalPosition=&quot;2&quot; anchorBookmark=&quot;Signature&quot;/&gt;&lt;/documentProperty&gt;&lt;documentProperty UID=&quot;2003061115381095709037&quot;&gt;&lt;Fields List=&quot;SignatureLowResColor&quot;/&gt;&lt;OawPicture name=&quot;Signature2&quot; field=&quot;SignatureLowResColor&quot; UID=&quot;2004040210492106773324&quot; top=&quot;-150&quot; left=&quot;600&quot; relativeHorizontalPosition=&quot;0&quot; relativeVerticalPosition=&quot;2&quot; anchorBookmark=&quot;Signature&quot;/&gt;&lt;/documentProperty&gt;&lt;documentProperty UID=&quot;&quot;&gt;&lt;Fields List=&quot;&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Restore.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Restore.2003010711200895123470110"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Restore.2004040214394214143821"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Restore.2004040214394261858638"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Restore.2006120514175878093883"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Restore.2006120514215842576656"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documentProperty&gt;&lt;documentProperty UID=&quot;2003070216009988776655&quot;&gt;&lt;OawDocProperty name=&quot;BM_Subject&quot; field=&quot;Subject&quot;/&gt;&lt;/documentProperty&gt;&lt;/source&gt;"/>
    <w:docVar w:name="OawSendRestore.2006120514241910601803"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SendRestore.2006121210395821292110" w:val="&lt;source&gt;&lt;documentProperty UID=&quot;2002122011014149059130932&quot;&gt;&lt;Fields List=&quot;A4LogoColorHoch&quot;/&gt;&lt;OawPicture name=&quot;Logo&quot; field=&quot;A4LogoColorHoch&quot; UID=&quot;2004030310155302814490&quot; top=&quot;0&quot; left=&quot;0&quot; relativeHorizontalPosition=&quot;1&quot; relativeVerticalPosition=&quot;1&quot; anchorBookmark=&quot;Logo2,Logo&quot;/&gt;&lt;/documentProperty&gt;&lt;documentProperty UID=&quot;&quot;&gt;&lt;Fields List=&quot;&quot;/&gt;&lt;OawPicture name=&quot;Signature1&quot; field=&quot;&quot; UID=&quot;2004040209084980843362&quot; top=&quot;-150&quot; left=&quot;-100&quot; relativeHorizontalPosition=&quot;0&quot; relativeVerticalPosition=&quot;2&quot; anchorBookmark=&quot;Signature&quot;/&gt;&lt;OawPicture name=&quot;Signature2&quot; field=&quot;&quot; UID=&quot;2004040210492106773324&quot; top=&quot;-150&quot; left=&quot;600&quot; relativeHorizontalPosition=&quot;0&quot; relativeVerticalPosition=&quot;2&quot; anchorBookmark=&quot;Signature&quot;/&gt;&lt;OawDocProperty name=&quot;Outputprofile.External.Copy&quot; field=&quot;&quot;/&gt;&lt;OawDocProperty name=&quot;Outputprofile.External.Draft&quot; field=&quot;&quot;/&gt;&lt;OawDocProperty name=&quot;Outputprofile.Internal.Copy&quot; field=&quot;&quot;/&gt;&lt;OawDocProperty name=&quot;Outputprofile.Internal.Draft&quot; field=&quot;&quot;/&gt;&lt;OawDocProperty name=&quot;Outputprofile.Internal.Original&quot; field=&quot;&quot;/&gt;&lt;/documentProperty&gt;&lt;documentProperty UID=&quot;2003070216009988776655&quot;&gt;&lt;OawDocProperty name=&quot;BM_Subject&quot; field=&quot;Subject&quot;/&gt;&lt;/documentProperty&gt;&lt;/source&gt;"/>
    <w:docVar w:name="OawTemplateProperties" w:val="password:=&lt;Semicolon/&gt;MnO`rrvnqc.=;jumpToFirstField:=1;dotReverenceRemove:=1;resizeA4Letter:=0;unpdateDocPropsOnNewOnly:=0;showAllNoteItems:=0;CharCodeChecked:=;CharCodeUnchecked:=;WizardSteps:=5|0|1|2;DocumentTitle:=;DisplayName:=&lt;translate&gt;Template.Letter&lt;/translate&gt;;ID:=;protectionType:=-1;"/>
    <w:docVar w:name="OawTemplatePropertiesXML" w:val="&lt;?xml version=&quot;1.0&quot;?&gt;_x000d_&lt;TemplateProperties&gt;&lt;RecipientFields&gt;&lt;Field UID=&quot;2008091113140639498668&quot; Label=&quot;&quot;/&gt;&lt;Field UID=&quot;2004031513575326984562&quot; Label=&quot;&quot;/&gt;&lt;Field UID=&quot;2004031514011258946758&quot; Label=&quot;&quot;/&gt;&lt;Field UID=&quot;2004031514034574120309&quot; Label=&quot;&quot;/&gt;&lt;Field UID=&quot;2004031181448127964532&quot; Label=&quot;&quot;/&gt;&lt;Field UID=&quot;2004031181449458765301&quot; Label=&quot;&quot;/&gt;&lt;/RecipientFields&gt;&lt;ProtectionType&gt;-1&lt;/ProtectionType&gt;&lt;Password&gt;&lt;/Password&gt;&lt;Validation&gt;&lt;/Validation&gt;&lt;/TemplateProperties&gt;_x000d_"/>
    <w:docVar w:name="OawTemplateVersion" w:val="12"/>
    <w:docVar w:name="OawTemplPropsCm" w:val="&lt;TemplPropsCm xmlns:xsi=&quot;http://www.w3.org/2001/XMLSchema-instance&quot; xsi:noNamespaceSchemaLocation=&quot;TemplPropsCm_1.xsd&quot; SchemaVersion=&quot;1&quot; TemplateID=&quot;&quot; TemplateVersion=&quot;&quot;&gt;_x000d_&lt;Bookmark Name=&quot;Subject&quot; Label=&quot;&amp;lt;translate&amp;gt;SmartContent.Subject&amp;lt;/translate&amp;gt;&quot; Style=&quot;Subject&quot;/&gt;_x000d_&lt;Bookmark Name=&quot;Text&quot; Label=&quot;&amp;lt;translate&amp;gt;SmartContent.Text&amp;lt;/translate&amp;gt;&quot;/&gt;_x000d_&lt;Bookmark Name=&quot;Enclosures&quot; Label=&quot;&amp;lt;translate&amp;gt;SmartContent.Enclosures&amp;lt;/translate&amp;gt;&quot;/&gt;_x000d_&lt;/TemplPropsCm&gt;"/>
    <w:docVar w:name="OawTemplPropsStm" w:val="&lt;TemplPropsStm xmlns:xsi=&quot;http://www.w3.org/2001/XMLSchema-instance&quot; xsi:noNamespaceSchemaLocation=&quot;TemplPropsStm_1.xsd&quot; SchemaVersion=&quot;1&quot; TemplateID=&quot;&quot; TemplateVersion=&quot;&quot;&gt;_x000d_&lt;Bookmark Name=&quot;Subject&quot; Label=&quot;&amp;lt;translate&amp;gt;SmartTemplate.Subject&amp;lt;/translate&amp;gt;&quot; Style=&quot;Subject&quot;/&gt;_x000d_&lt;Bookmark Name=&quot;Text&quot; Label=&quot;&amp;lt;translate&amp;gt;SmartTemplate.Text&amp;lt;/translate&amp;gt;&quot;/&gt;_x000d_&lt;Bookmark Name=&quot;Enclosures&quot; Label=&quot;&amp;lt;translate&amp;gt;SmartTemplate.Enclosures&amp;lt;/translate&amp;gt;&quot;/&gt;_x000d_&lt;/TemplPropsStm&gt;"/>
    <w:docVar w:name="OawWordMasterTemplateConfiguration" w:val="&lt;!--Created with officeatwork--&gt;_x000d__x000a_&lt;WordMasterTemplateConfiguration&gt;_x000d__x000a_  &lt;LayoutSets&gt;_x000d__x000a_    &lt;LayoutSet IdName=&quot;Standard&quot; Label=&quot;Standard&quot; IsSelected=&quot;false&quot; IsExpanded=&quot;true&quot;&gt;_x000d__x000a_      &lt;PageSetups&gt;_x000d__x000a_        &lt;PageSetup IdName=&quot;A4Portrait&quot; Label=&quot;A4 Portrait&quot; PaperSize=&quot;A4&quot; Orientation=&quot;Portrait&quot; IsSelected=&quot;fals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 IdName=&quot;A4Landscape&quot; Label=&quot;A4 Landscape&quot; PaperSize=&quot;A4&quot; Orientation=&quot;Landscape&quot; IsSelected=&quot;fals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 IdName=&quot;USLetterPortrait&quot; Label=&quot;US Letter Portrait&quot; PaperSize=&quot;UsLetter&quot; Orientation=&quot;Portrait&quot; IsSelected=&quot;fals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 IdName=&quot;USLetterLandscape&quot; Label=&quot;US Letter Landscape&quot; PaperSize=&quot;UsLetter&quot; Orientation=&quot;Landscape&quot; IsSelected=&quot;tru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s&gt;_x000d__x000a_    &lt;/LayoutSet&gt;_x000d__x000a_  &lt;/LayoutSets&gt;_x000d__x000a_  &lt;Pictures&gt;_x000d__x000a_    &lt;Picture Id=&quot;eaa70933-7ed2-407c-a3d5-60f1&quot; IdName=&quot;Logo&quot; IsSelected=&quot;False&quot; IsExpanded=&quot;True&quot;&gt;_x000d__x000a_      &lt;PageSetupSpecifics&gt;_x000d__x000a_        &lt;PageSetupSpecific IdName=&quot;A4Portrait&quot; PaperSize=&quot;A4&quot; Orientation=&quot;Portrait&quot; IsSelected=&quot;true&quot;&gt;_x000d__x000a_          &lt;Source MasterProperty=&quot;2002122011014149059130932&quot; Field=&quot;2003101016441621705547&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MasterProperty=&quot;2002122011014149059130932&quot; Field=&quot;2003101016443063533424&quot; /&gt;_x000d__x000a_            &lt;/OutputProfileSpecific&gt;_x000d__x000a_            &lt;OutputProfileSpecific Type=&quot;Print&quot; Id=&quot;3&quot;&gt;_x000d__x000a_              &lt;Source MasterProperty=&quot;2002122011014149059130932&quot; Field=&quot;2003101016441621705547&quot; /&gt;_x000d__x000a_            &lt;/OutputProfileSpecific&gt;_x000d__x000a_            &lt;OutputProfileSpecific Type=&quot;Print&quot; Id=&quot;4&quot;&gt;_x000d__x000a_              &lt;Source MasterProperty=&quot;&quot; Field=&quot;&quot; /&gt;_x000d__x000a_            &lt;/OutputProfileSpecific&gt;_x000d__x000a_            &lt;OutputProfileSpecific Type=&quot;Print&quot; Id=&quot;2006120711380151760646&quot;&gt;_x000d__x000a_              &lt;Source MasterProperty=&quot;&quot; Field=&quot;&quot; /&gt;_x000d__x000a_            &lt;/OutputProfileSpecific&gt;_x000d__x000a_            &lt;OutputProfileSpecific Type=&quot;Save&quot; Id=&quot;2004062216425255253277&quot;&gt;_x000d__x000a_              &lt;Source MasterProperty=&quot;2002122011014149059130932&quot; Field=&quot;2003101016443063533424&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MasterProperty=&quot;2002122011014149059130932&quot; Field=&quot;2003101016443063533424&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 IdName=&quot;A4Landscape&quot; PaperSize=&quot;A4&quot; Orientation=&quot;Landscape&quot; IsSelected=&quot;false&quot;&gt;_x000d__x000a_          &lt;Source MasterProperty=&quot;2002122011014149059130932&quot; Field=&quot;2010121414386548518764&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MasterProperty=&quot;2002122011014149059130932&quot; Field=&quot;2010121414426468651688&quot; /&gt;_x000d__x000a_            &lt;/OutputProfileSpecific&gt;_x000d__x000a_            &lt;OutputProfileSpecific Type=&quot;Print&quot; Id=&quot;3&quot; /&gt;_x000d__x000a_            &lt;OutputProfileSpecific Type=&quot;Print&quot; Id=&quot;4&quot;&gt;_x000d__x000a_              &lt;Source MasterProperty=&quot;&quot; Field=&quot;&quot; /&gt;_x000d__x000a_            &lt;/OutputProfileSpecific&gt;_x000d__x000a_            &lt;OutputProfileSpecific Type=&quot;Print&quot; Id=&quot;2006120711380151760646&quot;&gt;_x000d__x000a_              &lt;Source MasterProperty=&quot;&quot; Field=&quot;&quot; /&gt;_x000d__x000a_            &lt;/OutputProfileSpecific&gt;_x000d__x000a_            &lt;OutputProfileSpecific Type=&quot;Save&quot; Id=&quot;2004062216425255253277&quot;&gt;_x000d__x000a_              &lt;Source MasterProperty=&quot;2002122011014149059130932&quot; Field=&quot;2010121414426468651688&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MasterProperty=&quot;2002122011014149059130932&quot; Field=&quot;2010121414426468651688&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 IdName=&quot;USLetterPortrait&quot; PaperSize=&quot;UsLetter&quot; Orientation=&quot;Portrait&quot; IsSelected=&quot;false&quot;&gt;_x000d__x000a_          &lt;Source MasterProperty=&quot;2002122011014149059130932&quot; Field=&quot;2010121414443289814658&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MasterProperty=&quot;2002122011014149059130932&quot; Field=&quot;2010121414446848351684&quot; /&gt;_x000d__x000a_            &lt;/OutputProfileSpecific&gt;_x000d__x000a_            &lt;OutputProfileSpecific Type=&quot;Print&quot; Id=&quot;3&quot; /&gt;_x000d__x000a_            &lt;OutputProfileSpecific Type=&quot;Print&quot; Id=&quot;4&quot;&gt;_x000d__x000a_              &lt;Source MasterProperty=&quot;&quot; Field=&quot;&quot; /&gt;_x000d__x000a_            &lt;/OutputProfileSpecific&gt;_x000d__x000a_            &lt;OutputProfileSpecific Type=&quot;Print&quot; Id=&quot;2006120711380151760646&quot;&gt;_x000d__x000a_              &lt;Source MasterProperty=&quot;&quot; Field=&quot;&quot; /&gt;_x000d__x000a_            &lt;/OutputProfileSpecific&gt;_x000d__x000a_            &lt;OutputProfileSpecific Type=&quot;Save&quot; Id=&quot;2004062216425255253277&quot;&gt;_x000d__x000a_              &lt;Source MasterProperty=&quot;2002122011014149059130932&quot; Field=&quot;2010121414446848351684&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MasterProperty=&quot;2002122011014149059130932&quot; Field=&quot;2010121414446848351684&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 IdName=&quot;USLetterLandscape&quot; PaperSize=&quot;UsLetter&quot; Orientation=&quot;Landscape&quot; IsSelected=&quot;false&quot;&gt;_x000d__x000a_          &lt;Source MasterProperty=&quot;2002122011014149059130932&quot; Field=&quot;2010121414456813218534&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MasterProperty=&quot;2002122011014149059130932&quot; Field=&quot;2010121414468365318468&quot; /&gt;_x000d__x000a_            &lt;/OutputProfileSpecific&gt;_x000d__x000a_            &lt;OutputProfileSpecific Type=&quot;Print&quot; Id=&quot;3&quot; /&gt;_x000d__x000a_            &lt;OutputProfileSpecific Type=&quot;Print&quot; Id=&quot;4&quot;&gt;_x000d__x000a_              &lt;Source MasterProperty=&quot;&quot; Field=&quot;&quot; /&gt;_x000d__x000a_            &lt;/OutputProfileSpecific&gt;_x000d__x000a_            &lt;OutputProfileSpecific Type=&quot;Print&quot; Id=&quot;2006120711380151760646&quot;&gt;_x000d__x000a_              &lt;Source MasterProperty=&quot;&quot; Field=&quot;&quot; /&gt;_x000d__x000a_            &lt;/OutputProfileSpecific&gt;_x000d__x000a_            &lt;OutputProfileSpecific Type=&quot;Save&quot; Id=&quot;2004062216425255253277&quot;&gt;_x000d__x000a_              &lt;Source MasterProperty=&quot;2002122011014149059130932&quot; Field=&quot;2010121414468365318468&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MasterProperty=&quot;2002122011014149059130932&quot; Field=&quot;2010121414468365318468&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s&gt;_x000d__x000a_    &lt;/Picture&gt;_x000d__x000a_  &lt;/Pictures&gt;_x000d__x000a_&lt;/WordMasterTemplateConfiguration&gt;"/>
    <w:docVar w:name="officeatworkWordMasterTemplateConfiguration" w:val="&lt;!--Created with officeatwork--&gt;_x000d__x000a_&lt;WordMasterTemplateConfiguration&gt;_x000d__x000a_  &lt;LayoutSets&gt;_x000d__x000a_    &lt;LayoutSet IdName=&quot;allPages&quot; Label=&quot;allPages&quot; IsSelected=&quot;false&quot; IsExpanded=&quot;true&quot;&gt;_x000d__x000a_      &lt;PageSetups&gt;_x000d__x000a_        &lt;PageSetup IdName=&quot;A4Portrait&quot; Label=&quot;A4 Portrait&quot; PaperSize=&quot;A4&quot; Orientation=&quot;Portrait&quot; IsSelected=&quot;fals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 IdName=&quot;USLetterPortrait&quot; Label=&quot;US Letter Portrait&quot; PaperSize=&quot;Letter&quot; Orientation=&quot;Portrait&quot; IsSelected=&quot;true&quot;&gt;_x000d__x000a_          &lt;TopMargin Unit=&quot;cm&quot;&gt;5&lt;/TopMargin&gt;_x000d__x000a_          &lt;LeftMargin Unit=&quot;cm&quot;&gt;2&lt;/LeftMargin&gt;_x000d__x000a_          &lt;RightMargin Unit=&quot;cm&quot;&gt;1.5&lt;/RightMargin&gt;_x000d__x000a_          &lt;BottomMargin Unit=&quot;cm&quot;&gt;3&lt;/BottomMargin&gt;_x000d__x000a_          &lt;Gutter Unit=&quot;cm&quot;&gt;0&lt;/Gutter&gt;_x000d__x000a_          &lt;HeaderDistance Unit=&quot;cm&quot;&gt;1&lt;/HeaderDistance&gt;_x000d__x000a_          &lt;FooterDistance Unit=&quot;cm&quot;&gt;1&lt;/FooterDistance&gt;_x000d__x000a_        &lt;/PageSetup&gt;_x000d__x000a_      &lt;/PageSetups&gt;_x000d__x000a_    &lt;/LayoutSet&gt;_x000d__x000a_  &lt;/LayoutSets&gt;_x000d__x000a_  &lt;Pictures&gt;_x000d__x000a_    &lt;Picture Id=&quot;eaa70933-7ed2-407c-a3d5-60f1&quot; IdName=&quot;Logo&quot; IsSelected=&quot;False&quot; IsExpanded=&quot;True&quot;&gt;_x000d__x000a_      &lt;PageSetupSpecifics&gt;_x000d__x000a_        &lt;PageSetupSpecific IdName=&quot;A4Portrait&quot; PaperSize=&quot;A4&quot; Orientation=&quot;Portrait&quot; IsSelected=&quot;true&quot;&gt;_x000d__x000a_          &lt;Source Value=&quot;[[GetMasterPropertyValue(&amp;quot;Organisation&amp;quot;, &amp;quot;WdA4LogoColorPortrait&amp;quot;)]]&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Value=&quot;[[GetMasterPropertyValue(&amp;quot;Organisation&amp;quot;, &amp;quot;WdA4LogoBlackWhitePortrait&amp;quot;)]]&quot; /&gt;_x000d__x000a_            &lt;/OutputProfileSpecific&gt;_x000d__x000a_            &lt;OutputProfileSpecific Type=&quot;Print&quot; Id=&quot;3&quot;&gt;_x000d__x000a_              &lt;Source Value=&quot;[[GetMasterPropertyValue(&amp;quot;Organisation&amp;quot;, &amp;quot;WdA4LogoBlackWhitePortrait&amp;quot;)]]&quot; /&gt;_x000d__x000a_            &lt;/OutputProfileSpecific&gt;_x000d__x000a_            &lt;OutputProfileSpecific Type=&quot;Print&quot; Id=&quot;4&quot;&gt;_x000d__x000a_              &lt;Source Value=&quot;&quot; /&gt;_x000d__x000a_            &lt;/OutputProfileSpecific&gt;_x000d__x000a_            &lt;OutputProfileSpecific Type=&quot;Print&quot; Id=&quot;2006120711380151760646&quot;&gt;_x000d__x000a_              &lt;Source Value=&quot;&quot; /&gt;_x000d__x000a_            &lt;/OutputProfileSpecific&gt;_x000d__x000a_            &lt;OutputProfileSpecific Type=&quot;Save&quot; Id=&quot;2004062216425255253277&quot;&gt;_x000d__x000a_              &lt;Source Value=&quot;[[GetMasterPropertyValue(&amp;quot;Organisation&amp;quot;, &amp;quot;WdA4LogoBlackWhitePortrait&amp;quot;)]]&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Value=&quot;[[GetMasterPropertyValue(&amp;quot;Organisation&amp;quot;, &amp;quot;WdA4LogoBlackWhitePortrait&amp;quot;)]]&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 IdName=&quot;USLetterPortrait&quot; PaperSize=&quot;Letter&quot; Orientation=&quot;Portrait&quot; IsSelected=&quot;false&quot;&gt;_x000d__x000a_          &lt;Source Value=&quot;[[GetMasterPropertyValue(&amp;quot;Organisation&amp;quot;, &amp;quot;WdLetterLogoColorPortrait&amp;quot;)]]&quot; /&gt;_x000d__x000a_          &lt;HorizontalPosition Relative=&quot;Page&quot; Alignment=&quot;Left&quot; Unit=&quot;cm&quot;&gt;0&lt;/HorizontalPosition&gt;_x000d__x000a_          &lt;VerticalPosition Relative=&quot;Page&quot; Alignment=&quot;Top&quot; Unit=&quot;cm&quot;&gt;0&lt;/VerticalPosition&gt;_x000d__x000a_          &lt;OutputProfileSpecifics&gt;_x000d__x000a_            &lt;OutputProfileSpecific Type=&quot;Print&quot; Id=&quot;2003010711185094343750537&quot;&gt;_x000d__x000a_              &lt;Source Value=&quot;[[GetMasterPropertyValue(&amp;quot;Organisation&amp;quot;, &amp;quot;WdLetterLogoBlackWhitePortrait&amp;quot;)]]&quot; /&gt;_x000d__x000a_            &lt;/OutputProfileSpecific&gt;_x000d__x000a_            &lt;OutputProfileSpecific Type=&quot;Print&quot; Id=&quot;3&quot;&gt;_x000d__x000a_              &lt;Source Value=&quot;[[GetMasterPropertyValue(&amp;quot;Organisation&amp;quot;, &amp;quot;WdLetterLogoBlackWhitePortrait&amp;quot;)]]&quot; /&gt;_x000d__x000a_            &lt;/OutputProfileSpecific&gt;_x000d__x000a_            &lt;OutputProfileSpecific Type=&quot;Print&quot; Id=&quot;4&quot;&gt;_x000d__x000a_              &lt;Source Value=&quot;&quot; /&gt;_x000d__x000a_            &lt;/OutputProfileSpecific&gt;_x000d__x000a_            &lt;OutputProfileSpecific Type=&quot;Print&quot; Id=&quot;2006120711380151760646&quot;&gt;_x000d__x000a_              &lt;Source Value=&quot;&quot; /&gt;_x000d__x000a_            &lt;/OutputProfileSpecific&gt;_x000d__x000a_            &lt;OutputProfileSpecific Type=&quot;Save&quot; Id=&quot;2004062216425255253277&quot;&gt;_x000d__x000a_              &lt;Source Value=&quot;[[GetMasterPropertyValue(&amp;quot;Organisation&amp;quot;, &amp;quot;WdLetterLogoBlackWhitePortrait&amp;quot;)]]&quot; /&gt;_x000d__x000a_            &lt;/OutputProfileSpecific&gt;_x000d__x000a_            &lt;OutputProfileSpecific Type=&quot;Save&quot; Id=&quot;2006120514401556040061&quot; /&gt;_x000d__x000a_            &lt;OutputProfileSpecific Type=&quot;Save&quot; Id=&quot;2006121210441235887611&quot; /&gt;_x000d__x000a_            &lt;OutputProfileSpecific Type=&quot;Send&quot; Id=&quot;2003010711200895123470110&quot;&gt;_x000d__x000a_              &lt;Source Value=&quot;[[GetMasterPropertyValue(&amp;quot;Organisation&amp;quot;, &amp;quot;WdLetterLogoBlackWhitePortrait&amp;quot;)]]&quot; /&gt;_x000d__x000a_            &lt;/OutputProfileSpecific&gt;_x000d__x000a_            &lt;OutputProfileSpecific Type=&quot;Send&quot; Id=&quot;2006120514175878093883&quot; /&gt;_x000d__x000a_            &lt;OutputProfileSpecific Type=&quot;Send&quot; Id=&quot;2006121210395821292110&quot; /&gt;_x000d__x000a_          &lt;/OutputProfileSpecifics&gt;_x000d__x000a_        &lt;/PageSetupSpecific&gt;_x000d__x000a_      &lt;/PageSetupSpecifics&gt;_x000d__x000a_    &lt;/Picture&gt;_x000d__x000a_    &lt;Picture Id=&quot;2208a457-d925-4ff1-8a69-988e&quot; IdName=&quot;Signature1&quot; IsSelected=&quot;False&quot; IsExpanded=&quot;True&quot;&gt;_x000d__x000a_      &lt;PageSetupSpecifics&gt;_x000d__x000a_        &lt;PageSetupSpecific IdName=&quot;A4Portrait&quot; PaperSize=&quot;A4&quot; Orientation=&quot;Portrait&quot; IsSelected=&quot;false&quot;&gt;_x000d__x000a_          &lt;Source Value=&quot;[[GetMasterPropertyValue(&amp;quot;Signature1&amp;quot;, &amp;quot;leer&amp;quot;)]]&quot; /&gt;_x000d__x000a_          &lt;HorizontalPosition Relative=&quot;Character&quot; Alignment=&quot;Left&quot; Unit=&quot;cm&quot;&gt;-1&lt;/HorizontalPosition&gt;_x000d__x000a_          &lt;VerticalPosition Relative=&quot;Line&quot; Alignment=&quot;Top&quot; Unit=&quot;cm&quot;&gt;-1.5&lt;/VerticalPosition&gt;_x000d__x000a_          &lt;OutputProfileSpecifics&gt;_x000d__x000a_            &lt;OutputProfileSpecific Type=&quot;Print&quot; Id=&quot;2003010711185094343750537&quot; /&gt;_x000d__x000a_            &lt;OutputProfileSpecific Type=&quot;Print&quot; Id=&quot;3&quot; /&gt;_x000d__x000a_            &lt;OutputProfileSpecific Type=&quot;Print&quot; Id=&quot;4&quot; /&gt;_x000d__x000a_            &lt;OutputProfileSpecific Type=&quot;Print&quot; Id=&quot;2006120711380151760646&quot;&gt;_x000d__x000a_              &lt;Source Value=&quot;[[GetMasterPropertyValue(&amp;quot;Signature1&amp;quot;, &amp;quot;SignatureHighResColor&amp;quot;)]]&quot; /&gt;_x000d__x000a_            &lt;/OutputProfileSpecific&gt;_x000d__x000a_            &lt;OutputProfileSpecific Type=&quot;Save&quot; Id=&quot;2004062216425255253277&quot; /&gt;_x000d__x000a_            &lt;OutputProfileSpecific Type=&quot;Save&quot; Id=&quot;2006120514401556040061&quot; /&gt;_x000d__x000a_            &lt;OutputProfileSpecific Type=&quot;Save&quot; Id=&quot;2006121210441235887611&quot;&gt;_x000d__x000a_              &lt;Source Value=&quot;[[GetMasterPropertyValue(&amp;quot;Signature1&amp;quot;, &amp;quot;SignatureHighResColor&amp;quot;)]]&quot; /&gt;_x000d__x000a_            &lt;/OutputProfileSpecific&gt;_x000d__x000a_            &lt;OutputProfileSpecific Type=&quot;Send&quot; Id=&quot;2003010711200895123470110&quot; /&gt;_x000d__x000a_            &lt;OutputProfileSpecific Type=&quot;Send&quot; Id=&quot;2006120514175878093883&quot; /&gt;_x000d__x000a_            &lt;OutputProfileSpecific Type=&quot;Send&quot; Id=&quot;2006121210395821292110&quot;&gt;_x000d__x000a_              &lt;Source Value=&quot;[[GetMasterPropertyValue(&amp;quot;Signature1&amp;quot;, &amp;quot;SignatureHighResColor&amp;quot;)]]&quot; /&gt;_x000d__x000a_            &lt;/OutputProfileSpecific&gt;_x000d__x000a_          &lt;/OutputProfileSpecifics&gt;_x000d__x000a_        &lt;/PageSetupSpecific&gt;_x000d__x000a_        &lt;PageSetupSpecific IdName=&quot;USLetterPortrait&quot; PaperSize=&quot;Letter&quot; Orientation=&quot;Portrait&quot; IsSelected=&quot;false&quot;&gt;_x000d__x000a_          &lt;Source Value=&quot;[[GetMasterPropertyValue(&amp;quot;Signature1&amp;quot;, &amp;quot;Leer&amp;quot;)]]&quot; /&gt;_x000d__x000a_          &lt;HorizontalPosition Relative=&quot;Character&quot; Alignment=&quot;Left&quot; Unit=&quot;cm&quot;&gt;-1&lt;/HorizontalPosition&gt;_x000d__x000a_          &lt;VerticalPosition Relative=&quot;Line&quot; Alignment=&quot;Top&quot; Unit=&quot;cm&quot;&gt;-1.5&lt;/VerticalPosition&gt;_x000d__x000a_          &lt;OutputProfileSpecifics&gt;_x000d__x000a_            &lt;OutputProfileSpecific Type=&quot;Print&quot; Id=&quot;2003010711185094343750537&quot; /&gt;_x000d__x000a_            &lt;OutputProfileSpecific Type=&quot;Print&quot; Id=&quot;3&quot; /&gt;_x000d__x000a_            &lt;OutputProfileSpecific Type=&quot;Print&quot; Id=&quot;4&quot; /&gt;_x000d__x000a_            &lt;OutputProfileSpecific Type=&quot;Print&quot; Id=&quot;2006120711380151760646&quot;&gt;_x000d__x000a_              &lt;Source Value=&quot;[[GetMasterPropertyValue(&amp;quot;Signature1&amp;quot;, &amp;quot;SignatureHighResColor&amp;quot;)]]&quot; /&gt;_x000d__x000a_            &lt;/OutputProfileSpecific&gt;_x000d__x000a_            &lt;OutputProfileSpecific Type=&quot;Save&quot; Id=&quot;2004062216425255253277&quot; /&gt;_x000d__x000a_            &lt;OutputProfileSpecific Type=&quot;Save&quot; Id=&quot;2006120514401556040061&quot; /&gt;_x000d__x000a_            &lt;OutputProfileSpecific Type=&quot;Save&quot; Id=&quot;2006121210441235887611&quot;&gt;_x000d__x000a_              &lt;Source Value=&quot;[[GetMasterPropertyValue(&amp;quot;Signature1&amp;quot;, &amp;quot;SignatureHighResColor&amp;quot;)]]&quot; /&gt;_x000d__x000a_            &lt;/OutputProfileSpecific&gt;_x000d__x000a_            &lt;OutputProfileSpecific Type=&quot;Send&quot; Id=&quot;2003010711200895123470110&quot; /&gt;_x000d__x000a_            &lt;OutputProfileSpecific Type=&quot;Send&quot; Id=&quot;2006120514175878093883&quot; /&gt;_x000d__x000a_            &lt;OutputProfileSpecific Type=&quot;Send&quot; Id=&quot;2006121210395821292110&quot;&gt;_x000d__x000a_              &lt;Source Value=&quot;[[GetMasterPropertyValue(&amp;quot;Signature1&amp;quot;, &amp;quot;SignatureHighResColor&amp;quot;)]]&quot; /&gt;_x000d__x000a_            &lt;/OutputProfileSpecific&gt;_x000d__x000a_          &lt;/OutputProfileSpecifics&gt;_x000d__x000a_        &lt;/PageSetupSpecific&gt;_x000d__x000a_      &lt;/PageSetupSpecifics&gt;_x000d__x000a_    &lt;/Picture&gt;_x000d__x000a_    &lt;Picture Id=&quot;671e2c3e-527e-4e26-8a4c-99d8&quot; IdName=&quot;Signature2&quot; IsSelected=&quot;False&quot; IsExpanded=&quot;True&quot;&gt;_x000d__x000a_      &lt;PageSetupSpecifics&gt;_x000d__x000a_        &lt;PageSetupSpecific IdName=&quot;A4Portrait&quot; PaperSize=&quot;A4&quot; Orientation=&quot;Portrait&quot; IsSelected=&quot;false&quot;&gt;_x000d__x000a_          &lt;Source Value=&quot;[[GetMasterPropertyValue(&amp;quot;Signature2&amp;quot;, &amp;quot;Leer&amp;quot;)]]&quot; /&gt;_x000d__x000a_          &lt;HorizontalPosition Relative=&quot;Character&quot; Alignment=&quot;Left&quot; Unit=&quot;cm&quot;&gt;6&lt;/HorizontalPosition&gt;_x000d__x000a_          &lt;VerticalPosition Relative=&quot;Line&quot; Alignment=&quot;Top&quot; Unit=&quot;cm&quot;&gt;-1.5&lt;/VerticalPosition&gt;_x000d__x000a_          &lt;OutputProfileSpecifics&gt;_x000d__x000a_            &lt;OutputProfileSpecific Type=&quot;Print&quot; Id=&quot;2003010711185094343750537&quot; /&gt;_x000d__x000a_            &lt;OutputProfileSpecific Type=&quot;Print&quot; Id=&quot;3&quot; /&gt;_x000d__x000a_            &lt;OutputProfileSpecific Type=&quot;Print&quot; Id=&quot;4&quot; /&gt;_x000d__x000a_            &lt;OutputProfileSpecific Type=&quot;Print&quot; Id=&quot;2006120711380151760646&quot;&gt;_x000d__x000a_              &lt;Source Value=&quot;[[GetMasterPropertyValue(&amp;quot;Signature2&amp;quot;, &amp;quot;SignatureHighResColor&amp;quot;)]]&quot; /&gt;_x000d__x000a_            &lt;/OutputProfileSpecific&gt;_x000d__x000a_            &lt;OutputProfileSpecific Type=&quot;Save&quot; Id=&quot;2004062216425255253277&quot; /&gt;_x000d__x000a_            &lt;OutputProfileSpecific Type=&quot;Save&quot; Id=&quot;2006120514401556040061&quot; /&gt;_x000d__x000a_            &lt;OutputProfileSpecific Type=&quot;Save&quot; Id=&quot;2006121210441235887611&quot;&gt;_x000d__x000a_              &lt;Source Value=&quot;[[GetMasterPropertyValue(&amp;quot;Signature2&amp;quot;, &amp;quot;SignatureHighResColor&amp;quot;)]]&quot; /&gt;_x000d__x000a_            &lt;/OutputProfileSpecific&gt;_x000d__x000a_            &lt;OutputProfileSpecific Type=&quot;Send&quot; Id=&quot;2003010711200895123470110&quot; /&gt;_x000d__x000a_            &lt;OutputProfileSpecific Type=&quot;Send&quot; Id=&quot;2006120514175878093883&quot; /&gt;_x000d__x000a_            &lt;OutputProfileSpecific Type=&quot;Send&quot; Id=&quot;2006121210395821292110&quot;&gt;_x000d__x000a_              &lt;Source Value=&quot;[[GetMasterPropertyValue(&amp;quot;Signature2&amp;quot;, &amp;quot;SignatureHighResColor&amp;quot;)]]&quot; /&gt;_x000d__x000a_            &lt;/OutputProfileSpecific&gt;_x000d__x000a_          &lt;/OutputProfileSpecifics&gt;_x000d__x000a_        &lt;/PageSetupSpecific&gt;_x000d__x000a_        &lt;PageSetupSpecific IdName=&quot;USLetterPortrait&quot; PaperSize=&quot;Letter&quot; Orientation=&quot;Portrait&quot; IsSelected=&quot;false&quot;&gt;_x000d__x000a_          &lt;Source Value=&quot;[[GetMasterPropertyValue(&amp;quot;Signature2&amp;quot;, &amp;quot;Leer&amp;quot;)]]&quot; /&gt;_x000d__x000a_          &lt;HorizontalPosition Relative=&quot;Character&quot; Alignment=&quot;Left&quot; Unit=&quot;cm&quot;&gt;6&lt;/HorizontalPosition&gt;_x000d__x000a_          &lt;VerticalPosition Relative=&quot;Line&quot; Alignment=&quot;Top&quot; Unit=&quot;cm&quot;&gt;-1.5&lt;/VerticalPosition&gt;_x000d__x000a_          &lt;OutputProfileSpecifics&gt;_x000d__x000a_            &lt;OutputProfileSpecific Type=&quot;Print&quot; Id=&quot;2003010711185094343750537&quot; /&gt;_x000d__x000a_            &lt;OutputProfileSpecific Type=&quot;Print&quot; Id=&quot;3&quot; /&gt;_x000d__x000a_            &lt;OutputProfileSpecific Type=&quot;Print&quot; Id=&quot;4&quot; /&gt;_x000d__x000a_            &lt;OutputProfileSpecific Type=&quot;Print&quot; Id=&quot;2006120711380151760646&quot;&gt;_x000d__x000a_              &lt;Source Value=&quot;[[GetMasterPropertyValue(&amp;quot;Signature2&amp;quot;, &amp;quot;SignatureHighResColor&amp;quot;)]]&quot; /&gt;_x000d__x000a_            &lt;/OutputProfileSpecific&gt;_x000d__x000a_            &lt;OutputProfileSpecific Type=&quot;Save&quot; Id=&quot;2004062216425255253277&quot; /&gt;_x000d__x000a_            &lt;OutputProfileSpecific Type=&quot;Save&quot; Id=&quot;2006120514401556040061&quot; /&gt;_x000d__x000a_            &lt;OutputProfileSpecific Type=&quot;Save&quot; Id=&quot;2006121210441235887611&quot;&gt;_x000d__x000a_              &lt;Source Value=&quot;[[GetMasterPropertyValue(&amp;quot;Signature2&amp;quot;, &amp;quot;SignatureHighResColor&amp;quot;)]]&quot; /&gt;_x000d__x000a_            &lt;/OutputProfileSpecific&gt;_x000d__x000a_            &lt;OutputProfileSpecific Type=&quot;Send&quot; Id=&quot;2003010711200895123470110&quot; /&gt;_x000d__x000a_            &lt;OutputProfileSpecific Type=&quot;Send&quot; Id=&quot;2006120514175878093883&quot; /&gt;_x000d__x000a_            &lt;OutputProfileSpecific Type=&quot;Send&quot; Id=&quot;2006121210395821292110&quot;&gt;_x000d__x000a_              &lt;Source Value=&quot;[[GetMasterPropertyValue(&amp;quot;Signature2&amp;quot;, &amp;quot;SignatureHighResColor&amp;quot;)]]&quot; /&gt;_x000d__x000a_            &lt;/OutputProfileSpecific&gt;_x000d__x000a_          &lt;/OutputProfileSpecifics&gt;_x000d__x000a_        &lt;/PageSetupSpecific&gt;_x000d__x000a_      &lt;/PageSetupSpecifics&gt;_x000d__x000a_    &lt;/Picture&gt;_x000d__x000a_  &lt;/Pictures&gt;_x000d__x000a_&lt;/WordMasterTemplateConfiguration&gt;"/>
  </w:docVars>
  <w:rsids>
    <w:rsidRoot w:val="004160D1"/>
    <w:rsid w:val="00002584"/>
    <w:rsid w:val="00002702"/>
    <w:rsid w:val="00003F1F"/>
    <w:rsid w:val="00003FE9"/>
    <w:rsid w:val="00007870"/>
    <w:rsid w:val="0001031D"/>
    <w:rsid w:val="0001132C"/>
    <w:rsid w:val="00013626"/>
    <w:rsid w:val="00013ABC"/>
    <w:rsid w:val="0001489C"/>
    <w:rsid w:val="00015F1F"/>
    <w:rsid w:val="000161A7"/>
    <w:rsid w:val="000167A5"/>
    <w:rsid w:val="00016BD8"/>
    <w:rsid w:val="00017492"/>
    <w:rsid w:val="00021980"/>
    <w:rsid w:val="00021F99"/>
    <w:rsid w:val="0002373D"/>
    <w:rsid w:val="000240D2"/>
    <w:rsid w:val="00027013"/>
    <w:rsid w:val="00030401"/>
    <w:rsid w:val="00030BBA"/>
    <w:rsid w:val="00031063"/>
    <w:rsid w:val="000311A6"/>
    <w:rsid w:val="00034011"/>
    <w:rsid w:val="00042F27"/>
    <w:rsid w:val="00045FCB"/>
    <w:rsid w:val="00047721"/>
    <w:rsid w:val="00050A2F"/>
    <w:rsid w:val="000530FF"/>
    <w:rsid w:val="00063085"/>
    <w:rsid w:val="000636B2"/>
    <w:rsid w:val="00064020"/>
    <w:rsid w:val="000643FF"/>
    <w:rsid w:val="000663DC"/>
    <w:rsid w:val="00066A3D"/>
    <w:rsid w:val="00071110"/>
    <w:rsid w:val="00071A3E"/>
    <w:rsid w:val="00073133"/>
    <w:rsid w:val="00074796"/>
    <w:rsid w:val="000804E4"/>
    <w:rsid w:val="00082175"/>
    <w:rsid w:val="00086BA1"/>
    <w:rsid w:val="00086E10"/>
    <w:rsid w:val="0009467A"/>
    <w:rsid w:val="000A4188"/>
    <w:rsid w:val="000A43AE"/>
    <w:rsid w:val="000A6AC2"/>
    <w:rsid w:val="000A7BAE"/>
    <w:rsid w:val="000B0D93"/>
    <w:rsid w:val="000B11F0"/>
    <w:rsid w:val="000B39B9"/>
    <w:rsid w:val="000B434D"/>
    <w:rsid w:val="000B58AE"/>
    <w:rsid w:val="000B5AE3"/>
    <w:rsid w:val="000B628B"/>
    <w:rsid w:val="000C2A16"/>
    <w:rsid w:val="000C455C"/>
    <w:rsid w:val="000D0D95"/>
    <w:rsid w:val="000D2B62"/>
    <w:rsid w:val="000D62BE"/>
    <w:rsid w:val="000D65CF"/>
    <w:rsid w:val="000D742D"/>
    <w:rsid w:val="000D7F22"/>
    <w:rsid w:val="000E21DB"/>
    <w:rsid w:val="000E7691"/>
    <w:rsid w:val="000F1B4E"/>
    <w:rsid w:val="000F32E5"/>
    <w:rsid w:val="000F349A"/>
    <w:rsid w:val="000F4548"/>
    <w:rsid w:val="000F5E57"/>
    <w:rsid w:val="000F7EAD"/>
    <w:rsid w:val="00102DD0"/>
    <w:rsid w:val="00104647"/>
    <w:rsid w:val="00107805"/>
    <w:rsid w:val="00107FDA"/>
    <w:rsid w:val="00110601"/>
    <w:rsid w:val="00121F84"/>
    <w:rsid w:val="00125B90"/>
    <w:rsid w:val="0012666B"/>
    <w:rsid w:val="00127A36"/>
    <w:rsid w:val="001300EF"/>
    <w:rsid w:val="00131A53"/>
    <w:rsid w:val="00137A1F"/>
    <w:rsid w:val="001401BE"/>
    <w:rsid w:val="00141BCD"/>
    <w:rsid w:val="00144141"/>
    <w:rsid w:val="0015007A"/>
    <w:rsid w:val="00156C20"/>
    <w:rsid w:val="00161AEE"/>
    <w:rsid w:val="00165FC2"/>
    <w:rsid w:val="00166E83"/>
    <w:rsid w:val="001679BA"/>
    <w:rsid w:val="00174FDF"/>
    <w:rsid w:val="00175F1C"/>
    <w:rsid w:val="001818D2"/>
    <w:rsid w:val="00182348"/>
    <w:rsid w:val="0018239A"/>
    <w:rsid w:val="001844BB"/>
    <w:rsid w:val="00186D50"/>
    <w:rsid w:val="0018775F"/>
    <w:rsid w:val="001911C8"/>
    <w:rsid w:val="001930B6"/>
    <w:rsid w:val="001956ED"/>
    <w:rsid w:val="001A251B"/>
    <w:rsid w:val="001A2D52"/>
    <w:rsid w:val="001A43A8"/>
    <w:rsid w:val="001A53DF"/>
    <w:rsid w:val="001A6FB8"/>
    <w:rsid w:val="001B03CA"/>
    <w:rsid w:val="001B18D6"/>
    <w:rsid w:val="001B22B2"/>
    <w:rsid w:val="001B2CA2"/>
    <w:rsid w:val="001B37FC"/>
    <w:rsid w:val="001B3A89"/>
    <w:rsid w:val="001B3B0E"/>
    <w:rsid w:val="001B6577"/>
    <w:rsid w:val="001C4293"/>
    <w:rsid w:val="001C7194"/>
    <w:rsid w:val="001E26C4"/>
    <w:rsid w:val="001E2811"/>
    <w:rsid w:val="001E4718"/>
    <w:rsid w:val="001E690C"/>
    <w:rsid w:val="001E6AAB"/>
    <w:rsid w:val="001F1F24"/>
    <w:rsid w:val="001F5B1D"/>
    <w:rsid w:val="002002FF"/>
    <w:rsid w:val="00202343"/>
    <w:rsid w:val="00202E1E"/>
    <w:rsid w:val="00204487"/>
    <w:rsid w:val="002048B4"/>
    <w:rsid w:val="00205CEC"/>
    <w:rsid w:val="0020623C"/>
    <w:rsid w:val="00207F62"/>
    <w:rsid w:val="00211EE5"/>
    <w:rsid w:val="00214276"/>
    <w:rsid w:val="002150E0"/>
    <w:rsid w:val="00217EF3"/>
    <w:rsid w:val="002201A1"/>
    <w:rsid w:val="00220E58"/>
    <w:rsid w:val="002213CC"/>
    <w:rsid w:val="00221AB6"/>
    <w:rsid w:val="0022497E"/>
    <w:rsid w:val="002309C3"/>
    <w:rsid w:val="00230B5D"/>
    <w:rsid w:val="002343F7"/>
    <w:rsid w:val="0023513B"/>
    <w:rsid w:val="002401C9"/>
    <w:rsid w:val="00240B87"/>
    <w:rsid w:val="00240C72"/>
    <w:rsid w:val="002430F0"/>
    <w:rsid w:val="002500EB"/>
    <w:rsid w:val="00250AB0"/>
    <w:rsid w:val="00252E86"/>
    <w:rsid w:val="00261B17"/>
    <w:rsid w:val="002637F8"/>
    <w:rsid w:val="002659A0"/>
    <w:rsid w:val="002707F7"/>
    <w:rsid w:val="00280E28"/>
    <w:rsid w:val="00281A6D"/>
    <w:rsid w:val="00284539"/>
    <w:rsid w:val="0028763E"/>
    <w:rsid w:val="00291D0A"/>
    <w:rsid w:val="00295658"/>
    <w:rsid w:val="002A055C"/>
    <w:rsid w:val="002A3C30"/>
    <w:rsid w:val="002A72DB"/>
    <w:rsid w:val="002B040F"/>
    <w:rsid w:val="002B2569"/>
    <w:rsid w:val="002B55CD"/>
    <w:rsid w:val="002B5BEF"/>
    <w:rsid w:val="002C0530"/>
    <w:rsid w:val="002C1B81"/>
    <w:rsid w:val="002C2126"/>
    <w:rsid w:val="002C25CA"/>
    <w:rsid w:val="002C68AF"/>
    <w:rsid w:val="002C79B8"/>
    <w:rsid w:val="002D1474"/>
    <w:rsid w:val="002D58A4"/>
    <w:rsid w:val="002D7950"/>
    <w:rsid w:val="002E09F6"/>
    <w:rsid w:val="002E5058"/>
    <w:rsid w:val="002E529C"/>
    <w:rsid w:val="002F0E91"/>
    <w:rsid w:val="002F14FF"/>
    <w:rsid w:val="002F352D"/>
    <w:rsid w:val="00301DED"/>
    <w:rsid w:val="003026AC"/>
    <w:rsid w:val="003057A3"/>
    <w:rsid w:val="0031142D"/>
    <w:rsid w:val="003154BF"/>
    <w:rsid w:val="0032326A"/>
    <w:rsid w:val="00323F65"/>
    <w:rsid w:val="00324517"/>
    <w:rsid w:val="00330143"/>
    <w:rsid w:val="00330AD9"/>
    <w:rsid w:val="00331C06"/>
    <w:rsid w:val="003335E2"/>
    <w:rsid w:val="003345D8"/>
    <w:rsid w:val="00335A4B"/>
    <w:rsid w:val="00340D87"/>
    <w:rsid w:val="00340ED0"/>
    <w:rsid w:val="00340F2B"/>
    <w:rsid w:val="00341CE2"/>
    <w:rsid w:val="0034278C"/>
    <w:rsid w:val="00345C5A"/>
    <w:rsid w:val="00346530"/>
    <w:rsid w:val="00346C3B"/>
    <w:rsid w:val="00346D89"/>
    <w:rsid w:val="00350B60"/>
    <w:rsid w:val="00350FED"/>
    <w:rsid w:val="00352B50"/>
    <w:rsid w:val="003536D8"/>
    <w:rsid w:val="00354782"/>
    <w:rsid w:val="00355474"/>
    <w:rsid w:val="003567E3"/>
    <w:rsid w:val="00356AE0"/>
    <w:rsid w:val="00357A96"/>
    <w:rsid w:val="00363C13"/>
    <w:rsid w:val="00365B24"/>
    <w:rsid w:val="00366794"/>
    <w:rsid w:val="00367A74"/>
    <w:rsid w:val="0037036A"/>
    <w:rsid w:val="0037087E"/>
    <w:rsid w:val="00373BC7"/>
    <w:rsid w:val="00374646"/>
    <w:rsid w:val="003746BD"/>
    <w:rsid w:val="0037569B"/>
    <w:rsid w:val="00375EF6"/>
    <w:rsid w:val="00377553"/>
    <w:rsid w:val="00380D3C"/>
    <w:rsid w:val="0038221E"/>
    <w:rsid w:val="003845FA"/>
    <w:rsid w:val="00385F59"/>
    <w:rsid w:val="00387772"/>
    <w:rsid w:val="00393C2F"/>
    <w:rsid w:val="00395E15"/>
    <w:rsid w:val="003977E2"/>
    <w:rsid w:val="003A0300"/>
    <w:rsid w:val="003A30BD"/>
    <w:rsid w:val="003A3498"/>
    <w:rsid w:val="003A3ADF"/>
    <w:rsid w:val="003A4C23"/>
    <w:rsid w:val="003A567F"/>
    <w:rsid w:val="003B2E4B"/>
    <w:rsid w:val="003B507D"/>
    <w:rsid w:val="003B55E7"/>
    <w:rsid w:val="003C50E3"/>
    <w:rsid w:val="003D20E1"/>
    <w:rsid w:val="003D3DA8"/>
    <w:rsid w:val="003E23C9"/>
    <w:rsid w:val="003E2C83"/>
    <w:rsid w:val="003E5058"/>
    <w:rsid w:val="003E5DDD"/>
    <w:rsid w:val="003E6B53"/>
    <w:rsid w:val="003E7B40"/>
    <w:rsid w:val="003F389B"/>
    <w:rsid w:val="003F5B03"/>
    <w:rsid w:val="003F705E"/>
    <w:rsid w:val="003F7D29"/>
    <w:rsid w:val="00401E0E"/>
    <w:rsid w:val="00402BA5"/>
    <w:rsid w:val="00402E4F"/>
    <w:rsid w:val="0040494E"/>
    <w:rsid w:val="00404FD5"/>
    <w:rsid w:val="00405097"/>
    <w:rsid w:val="00407779"/>
    <w:rsid w:val="0041204D"/>
    <w:rsid w:val="00415EA3"/>
    <w:rsid w:val="004160D1"/>
    <w:rsid w:val="00420BA5"/>
    <w:rsid w:val="004247C1"/>
    <w:rsid w:val="00427565"/>
    <w:rsid w:val="00430FC0"/>
    <w:rsid w:val="00433F13"/>
    <w:rsid w:val="00437B56"/>
    <w:rsid w:val="00437C83"/>
    <w:rsid w:val="00440799"/>
    <w:rsid w:val="00443575"/>
    <w:rsid w:val="00443EDB"/>
    <w:rsid w:val="00444055"/>
    <w:rsid w:val="00455EDA"/>
    <w:rsid w:val="00456619"/>
    <w:rsid w:val="00463FB6"/>
    <w:rsid w:val="00465651"/>
    <w:rsid w:val="004714A9"/>
    <w:rsid w:val="004805AB"/>
    <w:rsid w:val="004813BA"/>
    <w:rsid w:val="004848F0"/>
    <w:rsid w:val="00494A8C"/>
    <w:rsid w:val="00496307"/>
    <w:rsid w:val="004A2A2D"/>
    <w:rsid w:val="004A33B3"/>
    <w:rsid w:val="004A6868"/>
    <w:rsid w:val="004A6ED0"/>
    <w:rsid w:val="004B300C"/>
    <w:rsid w:val="004B3D8A"/>
    <w:rsid w:val="004B499C"/>
    <w:rsid w:val="004B69A8"/>
    <w:rsid w:val="004B6B4F"/>
    <w:rsid w:val="004B7DD1"/>
    <w:rsid w:val="004C0879"/>
    <w:rsid w:val="004C2790"/>
    <w:rsid w:val="004C47D6"/>
    <w:rsid w:val="004D5671"/>
    <w:rsid w:val="004D6BE5"/>
    <w:rsid w:val="004E10F9"/>
    <w:rsid w:val="004E1F6F"/>
    <w:rsid w:val="004E1FDD"/>
    <w:rsid w:val="004E25CA"/>
    <w:rsid w:val="004E5E8A"/>
    <w:rsid w:val="004E6790"/>
    <w:rsid w:val="004E7EEA"/>
    <w:rsid w:val="004F503A"/>
    <w:rsid w:val="004F6EBA"/>
    <w:rsid w:val="004F77E1"/>
    <w:rsid w:val="004F7A45"/>
    <w:rsid w:val="0050578A"/>
    <w:rsid w:val="00506BF5"/>
    <w:rsid w:val="00507E34"/>
    <w:rsid w:val="0051130E"/>
    <w:rsid w:val="00516367"/>
    <w:rsid w:val="00521383"/>
    <w:rsid w:val="00525D73"/>
    <w:rsid w:val="00526271"/>
    <w:rsid w:val="0052735F"/>
    <w:rsid w:val="00532C2C"/>
    <w:rsid w:val="005344BD"/>
    <w:rsid w:val="00541044"/>
    <w:rsid w:val="0054150D"/>
    <w:rsid w:val="00543A4E"/>
    <w:rsid w:val="00543FAC"/>
    <w:rsid w:val="005470F0"/>
    <w:rsid w:val="00551573"/>
    <w:rsid w:val="005529D4"/>
    <w:rsid w:val="00560023"/>
    <w:rsid w:val="00560166"/>
    <w:rsid w:val="00561BE6"/>
    <w:rsid w:val="005662E2"/>
    <w:rsid w:val="00567D9A"/>
    <w:rsid w:val="00571AF1"/>
    <w:rsid w:val="005728DD"/>
    <w:rsid w:val="00577F99"/>
    <w:rsid w:val="005804ED"/>
    <w:rsid w:val="00581F1A"/>
    <w:rsid w:val="00582C7E"/>
    <w:rsid w:val="00590AD0"/>
    <w:rsid w:val="0059140F"/>
    <w:rsid w:val="0059346C"/>
    <w:rsid w:val="0059531F"/>
    <w:rsid w:val="00596C21"/>
    <w:rsid w:val="00597EF1"/>
    <w:rsid w:val="005A0E29"/>
    <w:rsid w:val="005A23A8"/>
    <w:rsid w:val="005A6CB7"/>
    <w:rsid w:val="005B1F5B"/>
    <w:rsid w:val="005B2AE4"/>
    <w:rsid w:val="005B4DCC"/>
    <w:rsid w:val="005B6279"/>
    <w:rsid w:val="005C0BEE"/>
    <w:rsid w:val="005C3E8F"/>
    <w:rsid w:val="005C5145"/>
    <w:rsid w:val="005C758A"/>
    <w:rsid w:val="005D2206"/>
    <w:rsid w:val="005D3A13"/>
    <w:rsid w:val="005D50A2"/>
    <w:rsid w:val="005D585B"/>
    <w:rsid w:val="005D79BC"/>
    <w:rsid w:val="005E035F"/>
    <w:rsid w:val="005E5122"/>
    <w:rsid w:val="005E6BE2"/>
    <w:rsid w:val="005F7AA3"/>
    <w:rsid w:val="00606E22"/>
    <w:rsid w:val="00607199"/>
    <w:rsid w:val="0060734C"/>
    <w:rsid w:val="0061123A"/>
    <w:rsid w:val="006116C8"/>
    <w:rsid w:val="006124D4"/>
    <w:rsid w:val="006140A8"/>
    <w:rsid w:val="00622438"/>
    <w:rsid w:val="006227AA"/>
    <w:rsid w:val="006229D1"/>
    <w:rsid w:val="00623353"/>
    <w:rsid w:val="00624923"/>
    <w:rsid w:val="00627244"/>
    <w:rsid w:val="00632138"/>
    <w:rsid w:val="00632D4F"/>
    <w:rsid w:val="006332F7"/>
    <w:rsid w:val="00633D48"/>
    <w:rsid w:val="006341A6"/>
    <w:rsid w:val="00634DE4"/>
    <w:rsid w:val="00635938"/>
    <w:rsid w:val="00635DBF"/>
    <w:rsid w:val="006379A7"/>
    <w:rsid w:val="006432AC"/>
    <w:rsid w:val="0064475C"/>
    <w:rsid w:val="00645135"/>
    <w:rsid w:val="006451B7"/>
    <w:rsid w:val="00646038"/>
    <w:rsid w:val="00646054"/>
    <w:rsid w:val="006470BE"/>
    <w:rsid w:val="006473DF"/>
    <w:rsid w:val="00652328"/>
    <w:rsid w:val="00654217"/>
    <w:rsid w:val="006562F7"/>
    <w:rsid w:val="006647CF"/>
    <w:rsid w:val="00664C75"/>
    <w:rsid w:val="00665177"/>
    <w:rsid w:val="006675BE"/>
    <w:rsid w:val="006677C2"/>
    <w:rsid w:val="00670F3D"/>
    <w:rsid w:val="00673F3B"/>
    <w:rsid w:val="006768DB"/>
    <w:rsid w:val="00676B4A"/>
    <w:rsid w:val="006837DF"/>
    <w:rsid w:val="00683A1B"/>
    <w:rsid w:val="00683E92"/>
    <w:rsid w:val="0068552A"/>
    <w:rsid w:val="00686CCF"/>
    <w:rsid w:val="0069096C"/>
    <w:rsid w:val="006911FD"/>
    <w:rsid w:val="0069317F"/>
    <w:rsid w:val="00693EE1"/>
    <w:rsid w:val="0069515D"/>
    <w:rsid w:val="0069665C"/>
    <w:rsid w:val="0069727B"/>
    <w:rsid w:val="006A30AB"/>
    <w:rsid w:val="006A409E"/>
    <w:rsid w:val="006B08D7"/>
    <w:rsid w:val="006B1081"/>
    <w:rsid w:val="006B3345"/>
    <w:rsid w:val="006C45AB"/>
    <w:rsid w:val="006D45BF"/>
    <w:rsid w:val="006D760D"/>
    <w:rsid w:val="006E1DBE"/>
    <w:rsid w:val="006E2A81"/>
    <w:rsid w:val="006E33BF"/>
    <w:rsid w:val="006E68FD"/>
    <w:rsid w:val="006F2D9E"/>
    <w:rsid w:val="006F4506"/>
    <w:rsid w:val="006F4711"/>
    <w:rsid w:val="006F4AAB"/>
    <w:rsid w:val="006F4DED"/>
    <w:rsid w:val="006F5D35"/>
    <w:rsid w:val="006F7B1B"/>
    <w:rsid w:val="00704FA5"/>
    <w:rsid w:val="00706C4F"/>
    <w:rsid w:val="00707448"/>
    <w:rsid w:val="00707D01"/>
    <w:rsid w:val="0071504C"/>
    <w:rsid w:val="00723D95"/>
    <w:rsid w:val="0072759F"/>
    <w:rsid w:val="00730009"/>
    <w:rsid w:val="007333EF"/>
    <w:rsid w:val="00733B01"/>
    <w:rsid w:val="007433D3"/>
    <w:rsid w:val="00744922"/>
    <w:rsid w:val="0075012D"/>
    <w:rsid w:val="0075150D"/>
    <w:rsid w:val="00752832"/>
    <w:rsid w:val="007532D1"/>
    <w:rsid w:val="00760766"/>
    <w:rsid w:val="00763128"/>
    <w:rsid w:val="00764C05"/>
    <w:rsid w:val="007664B1"/>
    <w:rsid w:val="00776717"/>
    <w:rsid w:val="0078091B"/>
    <w:rsid w:val="00782C78"/>
    <w:rsid w:val="00783825"/>
    <w:rsid w:val="00784CF6"/>
    <w:rsid w:val="007852CB"/>
    <w:rsid w:val="00785A96"/>
    <w:rsid w:val="00787437"/>
    <w:rsid w:val="00791A81"/>
    <w:rsid w:val="007936AC"/>
    <w:rsid w:val="007947DD"/>
    <w:rsid w:val="007963E1"/>
    <w:rsid w:val="007A26D4"/>
    <w:rsid w:val="007A3051"/>
    <w:rsid w:val="007A449B"/>
    <w:rsid w:val="007A6612"/>
    <w:rsid w:val="007A7C87"/>
    <w:rsid w:val="007B2519"/>
    <w:rsid w:val="007B2D15"/>
    <w:rsid w:val="007B2D5D"/>
    <w:rsid w:val="007B4968"/>
    <w:rsid w:val="007B4A46"/>
    <w:rsid w:val="007B524B"/>
    <w:rsid w:val="007B59FA"/>
    <w:rsid w:val="007B6D7E"/>
    <w:rsid w:val="007C37FB"/>
    <w:rsid w:val="007C450D"/>
    <w:rsid w:val="007C527F"/>
    <w:rsid w:val="007C576F"/>
    <w:rsid w:val="007C687A"/>
    <w:rsid w:val="007D1E0A"/>
    <w:rsid w:val="007D5950"/>
    <w:rsid w:val="007D6370"/>
    <w:rsid w:val="007D66F9"/>
    <w:rsid w:val="007E0CA7"/>
    <w:rsid w:val="007E3681"/>
    <w:rsid w:val="007E3897"/>
    <w:rsid w:val="007E5E14"/>
    <w:rsid w:val="007E5E99"/>
    <w:rsid w:val="007F2790"/>
    <w:rsid w:val="00801252"/>
    <w:rsid w:val="0080150F"/>
    <w:rsid w:val="00807501"/>
    <w:rsid w:val="00812841"/>
    <w:rsid w:val="00812AA4"/>
    <w:rsid w:val="00817BDD"/>
    <w:rsid w:val="008214DA"/>
    <w:rsid w:val="0082266A"/>
    <w:rsid w:val="00835937"/>
    <w:rsid w:val="00837257"/>
    <w:rsid w:val="008405E1"/>
    <w:rsid w:val="00840679"/>
    <w:rsid w:val="008408B0"/>
    <w:rsid w:val="0084271E"/>
    <w:rsid w:val="00842BD9"/>
    <w:rsid w:val="00842E15"/>
    <w:rsid w:val="00842E64"/>
    <w:rsid w:val="00846117"/>
    <w:rsid w:val="008540A6"/>
    <w:rsid w:val="008560E4"/>
    <w:rsid w:val="00860F21"/>
    <w:rsid w:val="00861342"/>
    <w:rsid w:val="00861A2F"/>
    <w:rsid w:val="00863A8A"/>
    <w:rsid w:val="00863F5F"/>
    <w:rsid w:val="0086486F"/>
    <w:rsid w:val="00864B8E"/>
    <w:rsid w:val="0086593A"/>
    <w:rsid w:val="00865D97"/>
    <w:rsid w:val="0086689C"/>
    <w:rsid w:val="00870B2A"/>
    <w:rsid w:val="00871F47"/>
    <w:rsid w:val="00876812"/>
    <w:rsid w:val="00876CF4"/>
    <w:rsid w:val="00880070"/>
    <w:rsid w:val="00880E38"/>
    <w:rsid w:val="008810F3"/>
    <w:rsid w:val="00883683"/>
    <w:rsid w:val="00885F01"/>
    <w:rsid w:val="0088645D"/>
    <w:rsid w:val="00887BB9"/>
    <w:rsid w:val="00891351"/>
    <w:rsid w:val="0089208F"/>
    <w:rsid w:val="00894859"/>
    <w:rsid w:val="00894885"/>
    <w:rsid w:val="00895BB0"/>
    <w:rsid w:val="00896362"/>
    <w:rsid w:val="008A321A"/>
    <w:rsid w:val="008A5CC1"/>
    <w:rsid w:val="008A73B8"/>
    <w:rsid w:val="008B3846"/>
    <w:rsid w:val="008B3DC2"/>
    <w:rsid w:val="008B6CEC"/>
    <w:rsid w:val="008C015A"/>
    <w:rsid w:val="008C019B"/>
    <w:rsid w:val="008C0C0B"/>
    <w:rsid w:val="008C16A1"/>
    <w:rsid w:val="008C178E"/>
    <w:rsid w:val="008C23E2"/>
    <w:rsid w:val="008C25D0"/>
    <w:rsid w:val="008C398A"/>
    <w:rsid w:val="008C4D7B"/>
    <w:rsid w:val="008D0E2B"/>
    <w:rsid w:val="008D515C"/>
    <w:rsid w:val="008E1027"/>
    <w:rsid w:val="008E1AC1"/>
    <w:rsid w:val="008E223E"/>
    <w:rsid w:val="008E3784"/>
    <w:rsid w:val="008E4D73"/>
    <w:rsid w:val="008E5F25"/>
    <w:rsid w:val="008E6AD3"/>
    <w:rsid w:val="008E6B23"/>
    <w:rsid w:val="008E6D2E"/>
    <w:rsid w:val="008E6FF1"/>
    <w:rsid w:val="008E72D4"/>
    <w:rsid w:val="008F3E42"/>
    <w:rsid w:val="0090046D"/>
    <w:rsid w:val="00900AC3"/>
    <w:rsid w:val="009035F0"/>
    <w:rsid w:val="0090677C"/>
    <w:rsid w:val="00910F93"/>
    <w:rsid w:val="009142DC"/>
    <w:rsid w:val="00917EEC"/>
    <w:rsid w:val="0092307C"/>
    <w:rsid w:val="009309FC"/>
    <w:rsid w:val="0093105B"/>
    <w:rsid w:val="00931940"/>
    <w:rsid w:val="00931D92"/>
    <w:rsid w:val="0093667B"/>
    <w:rsid w:val="009417E3"/>
    <w:rsid w:val="00941F12"/>
    <w:rsid w:val="009459BC"/>
    <w:rsid w:val="00950B0D"/>
    <w:rsid w:val="00957AFE"/>
    <w:rsid w:val="00961DCA"/>
    <w:rsid w:val="0096452B"/>
    <w:rsid w:val="00966815"/>
    <w:rsid w:val="0097124D"/>
    <w:rsid w:val="00971686"/>
    <w:rsid w:val="00973B59"/>
    <w:rsid w:val="00975E98"/>
    <w:rsid w:val="00975EE8"/>
    <w:rsid w:val="0097769D"/>
    <w:rsid w:val="00982113"/>
    <w:rsid w:val="0099480E"/>
    <w:rsid w:val="0099555B"/>
    <w:rsid w:val="009A12E3"/>
    <w:rsid w:val="009A4F5A"/>
    <w:rsid w:val="009B05D5"/>
    <w:rsid w:val="009B0893"/>
    <w:rsid w:val="009B1A9D"/>
    <w:rsid w:val="009B1E91"/>
    <w:rsid w:val="009B52D7"/>
    <w:rsid w:val="009C24F3"/>
    <w:rsid w:val="009C2E5A"/>
    <w:rsid w:val="009C5E9D"/>
    <w:rsid w:val="009C65B0"/>
    <w:rsid w:val="009D2399"/>
    <w:rsid w:val="009D357C"/>
    <w:rsid w:val="009D38B3"/>
    <w:rsid w:val="009D59FE"/>
    <w:rsid w:val="009E2DEA"/>
    <w:rsid w:val="009E6A28"/>
    <w:rsid w:val="009F0B70"/>
    <w:rsid w:val="009F2CFB"/>
    <w:rsid w:val="00A00223"/>
    <w:rsid w:val="00A025BF"/>
    <w:rsid w:val="00A10F06"/>
    <w:rsid w:val="00A1181D"/>
    <w:rsid w:val="00A13C08"/>
    <w:rsid w:val="00A15279"/>
    <w:rsid w:val="00A1631F"/>
    <w:rsid w:val="00A23B80"/>
    <w:rsid w:val="00A26E12"/>
    <w:rsid w:val="00A310A6"/>
    <w:rsid w:val="00A3387E"/>
    <w:rsid w:val="00A33DF9"/>
    <w:rsid w:val="00A34762"/>
    <w:rsid w:val="00A352A4"/>
    <w:rsid w:val="00A37C46"/>
    <w:rsid w:val="00A42411"/>
    <w:rsid w:val="00A42674"/>
    <w:rsid w:val="00A42FBD"/>
    <w:rsid w:val="00A44624"/>
    <w:rsid w:val="00A46482"/>
    <w:rsid w:val="00A54589"/>
    <w:rsid w:val="00A576CC"/>
    <w:rsid w:val="00A57B3F"/>
    <w:rsid w:val="00A620A1"/>
    <w:rsid w:val="00A63F62"/>
    <w:rsid w:val="00A66446"/>
    <w:rsid w:val="00A679E8"/>
    <w:rsid w:val="00A71D24"/>
    <w:rsid w:val="00A76216"/>
    <w:rsid w:val="00A779A7"/>
    <w:rsid w:val="00A77ED9"/>
    <w:rsid w:val="00A8467E"/>
    <w:rsid w:val="00A85E7A"/>
    <w:rsid w:val="00A87D86"/>
    <w:rsid w:val="00A90803"/>
    <w:rsid w:val="00A94987"/>
    <w:rsid w:val="00A9586E"/>
    <w:rsid w:val="00AA3740"/>
    <w:rsid w:val="00AA5817"/>
    <w:rsid w:val="00AA5D6A"/>
    <w:rsid w:val="00AA6E65"/>
    <w:rsid w:val="00AB339A"/>
    <w:rsid w:val="00AB4B53"/>
    <w:rsid w:val="00AB55E8"/>
    <w:rsid w:val="00AC0021"/>
    <w:rsid w:val="00AC3FEA"/>
    <w:rsid w:val="00AD0D11"/>
    <w:rsid w:val="00AD2BCE"/>
    <w:rsid w:val="00AD488C"/>
    <w:rsid w:val="00AD7E21"/>
    <w:rsid w:val="00AE1265"/>
    <w:rsid w:val="00AE2229"/>
    <w:rsid w:val="00AE2256"/>
    <w:rsid w:val="00AE3647"/>
    <w:rsid w:val="00AE607F"/>
    <w:rsid w:val="00AF112B"/>
    <w:rsid w:val="00AF1358"/>
    <w:rsid w:val="00AF19D8"/>
    <w:rsid w:val="00AF2764"/>
    <w:rsid w:val="00AF5799"/>
    <w:rsid w:val="00AF64ED"/>
    <w:rsid w:val="00B02779"/>
    <w:rsid w:val="00B02BEC"/>
    <w:rsid w:val="00B060C2"/>
    <w:rsid w:val="00B060ED"/>
    <w:rsid w:val="00B076AC"/>
    <w:rsid w:val="00B1002D"/>
    <w:rsid w:val="00B137AF"/>
    <w:rsid w:val="00B1535A"/>
    <w:rsid w:val="00B1619A"/>
    <w:rsid w:val="00B23321"/>
    <w:rsid w:val="00B2411E"/>
    <w:rsid w:val="00B42997"/>
    <w:rsid w:val="00B438BE"/>
    <w:rsid w:val="00B43C90"/>
    <w:rsid w:val="00B44E95"/>
    <w:rsid w:val="00B45217"/>
    <w:rsid w:val="00B45E56"/>
    <w:rsid w:val="00B466B7"/>
    <w:rsid w:val="00B4737D"/>
    <w:rsid w:val="00B50922"/>
    <w:rsid w:val="00B54F42"/>
    <w:rsid w:val="00B577B5"/>
    <w:rsid w:val="00B6178C"/>
    <w:rsid w:val="00B63C63"/>
    <w:rsid w:val="00B66BFB"/>
    <w:rsid w:val="00B66E0B"/>
    <w:rsid w:val="00B67601"/>
    <w:rsid w:val="00B6760E"/>
    <w:rsid w:val="00B75361"/>
    <w:rsid w:val="00B76331"/>
    <w:rsid w:val="00B82243"/>
    <w:rsid w:val="00B843FC"/>
    <w:rsid w:val="00B97658"/>
    <w:rsid w:val="00BA24FE"/>
    <w:rsid w:val="00BA6052"/>
    <w:rsid w:val="00BA6254"/>
    <w:rsid w:val="00BB0565"/>
    <w:rsid w:val="00BB0D12"/>
    <w:rsid w:val="00BB225B"/>
    <w:rsid w:val="00BB232B"/>
    <w:rsid w:val="00BB2D66"/>
    <w:rsid w:val="00BC186D"/>
    <w:rsid w:val="00BC20B2"/>
    <w:rsid w:val="00BC2625"/>
    <w:rsid w:val="00BC26D2"/>
    <w:rsid w:val="00BD4B07"/>
    <w:rsid w:val="00BD5E56"/>
    <w:rsid w:val="00BD7CD7"/>
    <w:rsid w:val="00BE068D"/>
    <w:rsid w:val="00BE2317"/>
    <w:rsid w:val="00BE3586"/>
    <w:rsid w:val="00BE5A4B"/>
    <w:rsid w:val="00BF126C"/>
    <w:rsid w:val="00BF2803"/>
    <w:rsid w:val="00BF3C38"/>
    <w:rsid w:val="00BF6A4F"/>
    <w:rsid w:val="00BF72D6"/>
    <w:rsid w:val="00BF77B4"/>
    <w:rsid w:val="00BF7C26"/>
    <w:rsid w:val="00C010C9"/>
    <w:rsid w:val="00C043F9"/>
    <w:rsid w:val="00C11CBC"/>
    <w:rsid w:val="00C11FB7"/>
    <w:rsid w:val="00C1420C"/>
    <w:rsid w:val="00C14C95"/>
    <w:rsid w:val="00C15178"/>
    <w:rsid w:val="00C1705E"/>
    <w:rsid w:val="00C2138F"/>
    <w:rsid w:val="00C25D6B"/>
    <w:rsid w:val="00C269B0"/>
    <w:rsid w:val="00C26BEE"/>
    <w:rsid w:val="00C27F3E"/>
    <w:rsid w:val="00C404D8"/>
    <w:rsid w:val="00C4052D"/>
    <w:rsid w:val="00C41FC1"/>
    <w:rsid w:val="00C45846"/>
    <w:rsid w:val="00C465F7"/>
    <w:rsid w:val="00C46FD0"/>
    <w:rsid w:val="00C4794E"/>
    <w:rsid w:val="00C50698"/>
    <w:rsid w:val="00C50A5C"/>
    <w:rsid w:val="00C51D4B"/>
    <w:rsid w:val="00C524C8"/>
    <w:rsid w:val="00C52D73"/>
    <w:rsid w:val="00C52F73"/>
    <w:rsid w:val="00C57832"/>
    <w:rsid w:val="00C6035F"/>
    <w:rsid w:val="00C6491E"/>
    <w:rsid w:val="00C64ADC"/>
    <w:rsid w:val="00C656AC"/>
    <w:rsid w:val="00C7654A"/>
    <w:rsid w:val="00C76C51"/>
    <w:rsid w:val="00C808FB"/>
    <w:rsid w:val="00C813EA"/>
    <w:rsid w:val="00C820B4"/>
    <w:rsid w:val="00C83BF4"/>
    <w:rsid w:val="00C855D2"/>
    <w:rsid w:val="00C9088B"/>
    <w:rsid w:val="00C92D78"/>
    <w:rsid w:val="00C939FE"/>
    <w:rsid w:val="00C95AC8"/>
    <w:rsid w:val="00CA2762"/>
    <w:rsid w:val="00CA6170"/>
    <w:rsid w:val="00CB3AAB"/>
    <w:rsid w:val="00CB5163"/>
    <w:rsid w:val="00CB5A1C"/>
    <w:rsid w:val="00CB5D87"/>
    <w:rsid w:val="00CC68D6"/>
    <w:rsid w:val="00CD15EE"/>
    <w:rsid w:val="00CD161C"/>
    <w:rsid w:val="00CD21A8"/>
    <w:rsid w:val="00CD2EC6"/>
    <w:rsid w:val="00CD31EB"/>
    <w:rsid w:val="00CD599B"/>
    <w:rsid w:val="00CD5B42"/>
    <w:rsid w:val="00CD5DF5"/>
    <w:rsid w:val="00CD7DC6"/>
    <w:rsid w:val="00CE2BB7"/>
    <w:rsid w:val="00CE2F75"/>
    <w:rsid w:val="00CE34C2"/>
    <w:rsid w:val="00CE4D8D"/>
    <w:rsid w:val="00CE6819"/>
    <w:rsid w:val="00CE7008"/>
    <w:rsid w:val="00CE7987"/>
    <w:rsid w:val="00CF4DD1"/>
    <w:rsid w:val="00CF6A1E"/>
    <w:rsid w:val="00CF6A82"/>
    <w:rsid w:val="00CF724A"/>
    <w:rsid w:val="00CF7FFC"/>
    <w:rsid w:val="00D0625F"/>
    <w:rsid w:val="00D10C45"/>
    <w:rsid w:val="00D115AA"/>
    <w:rsid w:val="00D128B6"/>
    <w:rsid w:val="00D12DBF"/>
    <w:rsid w:val="00D1487A"/>
    <w:rsid w:val="00D14B6E"/>
    <w:rsid w:val="00D1526C"/>
    <w:rsid w:val="00D15B2B"/>
    <w:rsid w:val="00D21197"/>
    <w:rsid w:val="00D229A3"/>
    <w:rsid w:val="00D24C91"/>
    <w:rsid w:val="00D25281"/>
    <w:rsid w:val="00D317BD"/>
    <w:rsid w:val="00D31CC7"/>
    <w:rsid w:val="00D339B0"/>
    <w:rsid w:val="00D33EF0"/>
    <w:rsid w:val="00D41E50"/>
    <w:rsid w:val="00D43147"/>
    <w:rsid w:val="00D43888"/>
    <w:rsid w:val="00D47B3A"/>
    <w:rsid w:val="00D52084"/>
    <w:rsid w:val="00D52B23"/>
    <w:rsid w:val="00D540F1"/>
    <w:rsid w:val="00D54220"/>
    <w:rsid w:val="00D561B1"/>
    <w:rsid w:val="00D57BD6"/>
    <w:rsid w:val="00D60AB0"/>
    <w:rsid w:val="00D61373"/>
    <w:rsid w:val="00D66B4F"/>
    <w:rsid w:val="00D71EE1"/>
    <w:rsid w:val="00D748BD"/>
    <w:rsid w:val="00D775C1"/>
    <w:rsid w:val="00D806AB"/>
    <w:rsid w:val="00D821F5"/>
    <w:rsid w:val="00D83A6B"/>
    <w:rsid w:val="00D841FD"/>
    <w:rsid w:val="00D87CD3"/>
    <w:rsid w:val="00D9170D"/>
    <w:rsid w:val="00DA146B"/>
    <w:rsid w:val="00DA1BA2"/>
    <w:rsid w:val="00DA1D1B"/>
    <w:rsid w:val="00DA1EDB"/>
    <w:rsid w:val="00DA47EA"/>
    <w:rsid w:val="00DA6B19"/>
    <w:rsid w:val="00DA7D55"/>
    <w:rsid w:val="00DB5BEB"/>
    <w:rsid w:val="00DB6A2C"/>
    <w:rsid w:val="00DC01BB"/>
    <w:rsid w:val="00DC6BBC"/>
    <w:rsid w:val="00DC7360"/>
    <w:rsid w:val="00DD0260"/>
    <w:rsid w:val="00DD0980"/>
    <w:rsid w:val="00DD17A5"/>
    <w:rsid w:val="00DD46EA"/>
    <w:rsid w:val="00DE45FE"/>
    <w:rsid w:val="00DE4799"/>
    <w:rsid w:val="00DE6BBA"/>
    <w:rsid w:val="00DF3C1C"/>
    <w:rsid w:val="00E01E18"/>
    <w:rsid w:val="00E0345D"/>
    <w:rsid w:val="00E03B31"/>
    <w:rsid w:val="00E04EFF"/>
    <w:rsid w:val="00E07F77"/>
    <w:rsid w:val="00E10BCD"/>
    <w:rsid w:val="00E11862"/>
    <w:rsid w:val="00E1325D"/>
    <w:rsid w:val="00E157B5"/>
    <w:rsid w:val="00E259EB"/>
    <w:rsid w:val="00E27A5E"/>
    <w:rsid w:val="00E30CCC"/>
    <w:rsid w:val="00E30CCE"/>
    <w:rsid w:val="00E333AD"/>
    <w:rsid w:val="00E36A83"/>
    <w:rsid w:val="00E4177D"/>
    <w:rsid w:val="00E43C53"/>
    <w:rsid w:val="00E5144C"/>
    <w:rsid w:val="00E519BC"/>
    <w:rsid w:val="00E5369D"/>
    <w:rsid w:val="00E544F1"/>
    <w:rsid w:val="00E55B33"/>
    <w:rsid w:val="00E56DEC"/>
    <w:rsid w:val="00E56F4C"/>
    <w:rsid w:val="00E609D2"/>
    <w:rsid w:val="00E60E0A"/>
    <w:rsid w:val="00E62C92"/>
    <w:rsid w:val="00E65E8A"/>
    <w:rsid w:val="00E67E5F"/>
    <w:rsid w:val="00E706F5"/>
    <w:rsid w:val="00E733CE"/>
    <w:rsid w:val="00E76158"/>
    <w:rsid w:val="00E77A74"/>
    <w:rsid w:val="00E8230E"/>
    <w:rsid w:val="00E83C93"/>
    <w:rsid w:val="00E860CC"/>
    <w:rsid w:val="00E90F43"/>
    <w:rsid w:val="00E939A1"/>
    <w:rsid w:val="00E970EC"/>
    <w:rsid w:val="00E97C62"/>
    <w:rsid w:val="00EA06B4"/>
    <w:rsid w:val="00EA12BB"/>
    <w:rsid w:val="00EA381E"/>
    <w:rsid w:val="00EA56B9"/>
    <w:rsid w:val="00EA5B7C"/>
    <w:rsid w:val="00EA5D91"/>
    <w:rsid w:val="00EB0F49"/>
    <w:rsid w:val="00EB485D"/>
    <w:rsid w:val="00EB4C1C"/>
    <w:rsid w:val="00EB6A0E"/>
    <w:rsid w:val="00EB6F54"/>
    <w:rsid w:val="00EB769D"/>
    <w:rsid w:val="00EC29F9"/>
    <w:rsid w:val="00EC34FE"/>
    <w:rsid w:val="00EC490F"/>
    <w:rsid w:val="00ED1E8A"/>
    <w:rsid w:val="00ED5D8D"/>
    <w:rsid w:val="00ED7C0C"/>
    <w:rsid w:val="00EE05DF"/>
    <w:rsid w:val="00EE2791"/>
    <w:rsid w:val="00EE4D3A"/>
    <w:rsid w:val="00EE6505"/>
    <w:rsid w:val="00F007A6"/>
    <w:rsid w:val="00F01CD5"/>
    <w:rsid w:val="00F03726"/>
    <w:rsid w:val="00F0386F"/>
    <w:rsid w:val="00F04054"/>
    <w:rsid w:val="00F05D37"/>
    <w:rsid w:val="00F063BA"/>
    <w:rsid w:val="00F079EB"/>
    <w:rsid w:val="00F07F6D"/>
    <w:rsid w:val="00F07FB5"/>
    <w:rsid w:val="00F10F7E"/>
    <w:rsid w:val="00F12BE7"/>
    <w:rsid w:val="00F14719"/>
    <w:rsid w:val="00F16B3C"/>
    <w:rsid w:val="00F20564"/>
    <w:rsid w:val="00F220FA"/>
    <w:rsid w:val="00F25768"/>
    <w:rsid w:val="00F27722"/>
    <w:rsid w:val="00F27AED"/>
    <w:rsid w:val="00F3071F"/>
    <w:rsid w:val="00F35537"/>
    <w:rsid w:val="00F3686B"/>
    <w:rsid w:val="00F377DD"/>
    <w:rsid w:val="00F40824"/>
    <w:rsid w:val="00F4105C"/>
    <w:rsid w:val="00F42690"/>
    <w:rsid w:val="00F46CDD"/>
    <w:rsid w:val="00F47AB1"/>
    <w:rsid w:val="00F542E2"/>
    <w:rsid w:val="00F56553"/>
    <w:rsid w:val="00F6007E"/>
    <w:rsid w:val="00F65CFF"/>
    <w:rsid w:val="00F675C7"/>
    <w:rsid w:val="00F7013B"/>
    <w:rsid w:val="00F7191C"/>
    <w:rsid w:val="00F72685"/>
    <w:rsid w:val="00F73415"/>
    <w:rsid w:val="00F742C8"/>
    <w:rsid w:val="00F75293"/>
    <w:rsid w:val="00F75961"/>
    <w:rsid w:val="00F76DDD"/>
    <w:rsid w:val="00F76DE6"/>
    <w:rsid w:val="00F81F8D"/>
    <w:rsid w:val="00F8440F"/>
    <w:rsid w:val="00F96342"/>
    <w:rsid w:val="00FA1D99"/>
    <w:rsid w:val="00FA2DD3"/>
    <w:rsid w:val="00FA54C8"/>
    <w:rsid w:val="00FA5F2A"/>
    <w:rsid w:val="00FB0085"/>
    <w:rsid w:val="00FB01A2"/>
    <w:rsid w:val="00FB04B2"/>
    <w:rsid w:val="00FB34C9"/>
    <w:rsid w:val="00FB3EA5"/>
    <w:rsid w:val="00FB66CC"/>
    <w:rsid w:val="00FC03DA"/>
    <w:rsid w:val="00FC60EB"/>
    <w:rsid w:val="00FC70E7"/>
    <w:rsid w:val="00FD0376"/>
    <w:rsid w:val="00FD0E88"/>
    <w:rsid w:val="00FD1FD8"/>
    <w:rsid w:val="00FD20E3"/>
    <w:rsid w:val="00FD41A7"/>
    <w:rsid w:val="00FD5212"/>
    <w:rsid w:val="00FE1CD0"/>
    <w:rsid w:val="00FE48DE"/>
    <w:rsid w:val="00FE77F9"/>
    <w:rsid w:val="00FF2510"/>
    <w:rsid w:val="00FF319C"/>
    <w:rsid w:val="00FF3840"/>
    <w:rsid w:val="00FF69E7"/>
    <w:rsid w:val="00FF6A33"/>
  </w:rsids>
  <m:mathPr>
    <m:mathFont m:val="Cambria Math"/>
    <m:brkBin m:val="before"/>
    <m:brkBinSub m:val="--"/>
    <m:smallFrac m:val="0"/>
    <m:dispDef/>
    <m:lMargin m:val="0"/>
    <m:rMargin m:val="0"/>
    <m:defJc m:val="centerGroup"/>
    <m:wrapIndent m:val="1440"/>
    <m:intLim m:val="subSup"/>
    <m:naryLim m:val="undOvr"/>
  </m:mathPr>
  <w:themeFontLang w:val="de-CH" w:bidi="k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49230E51"/>
  <w15:docId w15:val="{3EE20365-DC7D-43CA-986B-3BECD553B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de-CH" w:eastAsia="de-CH"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551573"/>
    <w:pPr>
      <w:spacing w:line="288" w:lineRule="auto"/>
      <w:jc w:val="both"/>
    </w:pPr>
  </w:style>
  <w:style w:type="paragraph" w:styleId="berschrift1">
    <w:name w:val="heading 1"/>
    <w:basedOn w:val="Standard"/>
    <w:next w:val="Standard"/>
    <w:autoRedefine/>
    <w:qFormat/>
    <w:rsid w:val="00CD5B42"/>
    <w:pPr>
      <w:keepNext/>
      <w:keepLines/>
      <w:numPr>
        <w:numId w:val="9"/>
      </w:numPr>
      <w:pBdr>
        <w:left w:val="single" w:sz="12" w:space="4" w:color="auto"/>
        <w:bottom w:val="single" w:sz="12" w:space="1" w:color="auto"/>
      </w:pBdr>
      <w:spacing w:before="240" w:after="120"/>
      <w:outlineLvl w:val="0"/>
    </w:pPr>
    <w:rPr>
      <w:rFonts w:cs="Arial"/>
      <w:b/>
      <w:bCs/>
      <w:szCs w:val="32"/>
    </w:rPr>
  </w:style>
  <w:style w:type="paragraph" w:styleId="berschrift2">
    <w:name w:val="heading 2"/>
    <w:basedOn w:val="Standard"/>
    <w:next w:val="Standard"/>
    <w:link w:val="berschrift2Zchn"/>
    <w:qFormat/>
    <w:rsid w:val="00CD5DF5"/>
    <w:pPr>
      <w:keepNext/>
      <w:keepLines/>
      <w:numPr>
        <w:ilvl w:val="1"/>
        <w:numId w:val="9"/>
      </w:numPr>
      <w:spacing w:before="240" w:after="120"/>
      <w:outlineLvl w:val="1"/>
    </w:pPr>
    <w:rPr>
      <w:rFonts w:cs="Arial"/>
      <w:bCs/>
      <w:iCs/>
      <w:szCs w:val="28"/>
    </w:rPr>
  </w:style>
  <w:style w:type="paragraph" w:styleId="berschrift3">
    <w:name w:val="heading 3"/>
    <w:basedOn w:val="Standard"/>
    <w:next w:val="Standard"/>
    <w:qFormat/>
    <w:rsid w:val="00CD5DF5"/>
    <w:pPr>
      <w:keepNext/>
      <w:keepLines/>
      <w:numPr>
        <w:ilvl w:val="2"/>
        <w:numId w:val="9"/>
      </w:numPr>
      <w:spacing w:before="240" w:after="120"/>
      <w:outlineLvl w:val="2"/>
    </w:pPr>
    <w:rPr>
      <w:rFonts w:cs="Arial"/>
      <w:bCs/>
      <w:szCs w:val="26"/>
    </w:rPr>
  </w:style>
  <w:style w:type="paragraph" w:styleId="berschrift4">
    <w:name w:val="heading 4"/>
    <w:basedOn w:val="Standard"/>
    <w:next w:val="Standard"/>
    <w:qFormat/>
    <w:rsid w:val="00CD5DF5"/>
    <w:pPr>
      <w:keepNext/>
      <w:keepLines/>
      <w:numPr>
        <w:ilvl w:val="3"/>
        <w:numId w:val="9"/>
      </w:numPr>
      <w:spacing w:before="240" w:after="120"/>
      <w:outlineLvl w:val="3"/>
    </w:pPr>
    <w:rPr>
      <w:bCs/>
      <w:szCs w:val="28"/>
    </w:rPr>
  </w:style>
  <w:style w:type="paragraph" w:styleId="berschrift5">
    <w:name w:val="heading 5"/>
    <w:basedOn w:val="Standard"/>
    <w:next w:val="Standard"/>
    <w:link w:val="berschrift5Zchn"/>
    <w:unhideWhenUsed/>
    <w:qFormat/>
    <w:rsid w:val="00CD5DF5"/>
    <w:pPr>
      <w:keepNext/>
      <w:keepLines/>
      <w:numPr>
        <w:ilvl w:val="4"/>
        <w:numId w:val="9"/>
      </w:numPr>
      <w:spacing w:before="240" w:after="120"/>
      <w:outlineLvl w:val="4"/>
    </w:pPr>
    <w:rPr>
      <w:rFonts w:eastAsiaTheme="majorEastAsia" w:cstheme="majorBidi"/>
    </w:rPr>
  </w:style>
  <w:style w:type="paragraph" w:styleId="berschrift6">
    <w:name w:val="heading 6"/>
    <w:basedOn w:val="Standard"/>
    <w:next w:val="Standard"/>
    <w:link w:val="berschrift6Zchn"/>
    <w:unhideWhenUsed/>
    <w:qFormat/>
    <w:rsid w:val="00CD5DF5"/>
    <w:pPr>
      <w:keepNext/>
      <w:keepLines/>
      <w:numPr>
        <w:ilvl w:val="5"/>
        <w:numId w:val="9"/>
      </w:numPr>
      <w:spacing w:before="240" w:after="120"/>
      <w:outlineLvl w:val="5"/>
    </w:pPr>
    <w:rPr>
      <w:rFonts w:eastAsiaTheme="majorEastAsia" w:cstheme="majorBidi"/>
      <w:iCs/>
    </w:rPr>
  </w:style>
  <w:style w:type="paragraph" w:styleId="berschrift7">
    <w:name w:val="heading 7"/>
    <w:basedOn w:val="Standard"/>
    <w:next w:val="Standard"/>
    <w:link w:val="berschrift7Zchn"/>
    <w:unhideWhenUsed/>
    <w:qFormat/>
    <w:rsid w:val="00CD5DF5"/>
    <w:pPr>
      <w:keepNext/>
      <w:keepLines/>
      <w:numPr>
        <w:ilvl w:val="6"/>
        <w:numId w:val="9"/>
      </w:numPr>
      <w:spacing w:before="240" w:after="120"/>
      <w:outlineLvl w:val="6"/>
    </w:pPr>
    <w:rPr>
      <w:rFonts w:eastAsiaTheme="majorEastAsia" w:cstheme="majorBidi"/>
      <w:iCs/>
    </w:rPr>
  </w:style>
  <w:style w:type="paragraph" w:styleId="berschrift8">
    <w:name w:val="heading 8"/>
    <w:basedOn w:val="Standard"/>
    <w:next w:val="Standard"/>
    <w:link w:val="berschrift8Zchn"/>
    <w:unhideWhenUsed/>
    <w:qFormat/>
    <w:rsid w:val="00CD5DF5"/>
    <w:pPr>
      <w:keepNext/>
      <w:keepLines/>
      <w:numPr>
        <w:ilvl w:val="7"/>
        <w:numId w:val="9"/>
      </w:numPr>
      <w:spacing w:before="240" w:after="120"/>
      <w:outlineLvl w:val="7"/>
    </w:pPr>
    <w:rPr>
      <w:rFonts w:eastAsiaTheme="majorEastAsia" w:cstheme="majorBidi"/>
    </w:rPr>
  </w:style>
  <w:style w:type="paragraph" w:styleId="berschrift9">
    <w:name w:val="heading 9"/>
    <w:basedOn w:val="Standard"/>
    <w:next w:val="Standard"/>
    <w:link w:val="berschrift9Zchn"/>
    <w:unhideWhenUsed/>
    <w:qFormat/>
    <w:rsid w:val="00CD5DF5"/>
    <w:pPr>
      <w:keepNext/>
      <w:keepLines/>
      <w:numPr>
        <w:ilvl w:val="8"/>
        <w:numId w:val="9"/>
      </w:numPr>
      <w:spacing w:before="240" w:after="120"/>
      <w:outlineLvl w:val="8"/>
    </w:pPr>
    <w:rPr>
      <w:rFonts w:eastAsiaTheme="majorEastAsia" w:cstheme="majorBid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6A409E"/>
    <w:pPr>
      <w:tabs>
        <w:tab w:val="center" w:pos="4320"/>
        <w:tab w:val="right" w:pos="8640"/>
      </w:tabs>
      <w:ind w:right="567"/>
      <w:jc w:val="center"/>
    </w:pPr>
  </w:style>
  <w:style w:type="paragraph" w:styleId="Fuzeile">
    <w:name w:val="footer"/>
    <w:basedOn w:val="Standard"/>
    <w:rsid w:val="0059140F"/>
    <w:pPr>
      <w:tabs>
        <w:tab w:val="center" w:pos="4320"/>
        <w:tab w:val="right" w:pos="8640"/>
      </w:tabs>
      <w:spacing w:line="220" w:lineRule="atLeast"/>
    </w:pPr>
    <w:rPr>
      <w:sz w:val="16"/>
    </w:rPr>
  </w:style>
  <w:style w:type="paragraph" w:customStyle="1" w:styleId="OutputProfile">
    <w:name w:val="OutputProfile"/>
    <w:basedOn w:val="Standard"/>
    <w:next w:val="Standard"/>
    <w:rsid w:val="006A409E"/>
    <w:pPr>
      <w:adjustRightInd w:val="0"/>
      <w:snapToGrid w:val="0"/>
      <w:spacing w:line="200" w:lineRule="atLeast"/>
      <w:ind w:right="567"/>
      <w:jc w:val="center"/>
    </w:pPr>
    <w:rPr>
      <w:rFonts w:eastAsia="SimSun"/>
      <w:b/>
      <w:sz w:val="18"/>
      <w:lang w:eastAsia="zh-CN"/>
    </w:rPr>
  </w:style>
  <w:style w:type="paragraph" w:customStyle="1" w:styleId="Betreff">
    <w:name w:val="Betreff"/>
    <w:basedOn w:val="Standard"/>
    <w:next w:val="Standard"/>
    <w:qFormat/>
    <w:rsid w:val="00B67601"/>
    <w:pPr>
      <w:spacing w:line="336" w:lineRule="atLeast"/>
    </w:pPr>
    <w:rPr>
      <w:sz w:val="28"/>
    </w:rPr>
  </w:style>
  <w:style w:type="paragraph" w:customStyle="1" w:styleId="Kontaktangaben">
    <w:name w:val="Kontaktangaben"/>
    <w:basedOn w:val="Standard"/>
    <w:rsid w:val="00E4177D"/>
    <w:pPr>
      <w:spacing w:line="180" w:lineRule="atLeast"/>
    </w:pPr>
    <w:rPr>
      <w:rFonts w:cs="Arial"/>
      <w:sz w:val="16"/>
      <w:szCs w:val="16"/>
    </w:rPr>
  </w:style>
  <w:style w:type="paragraph" w:customStyle="1" w:styleId="AbsenderTitel">
    <w:name w:val="Absender_Titel"/>
    <w:basedOn w:val="Kontaktangaben"/>
    <w:rPr>
      <w:b/>
    </w:rPr>
  </w:style>
  <w:style w:type="paragraph" w:customStyle="1" w:styleId="Postvermerk">
    <w:name w:val="Postvermerk"/>
    <w:basedOn w:val="Standard"/>
    <w:semiHidden/>
    <w:rPr>
      <w:rFonts w:ascii="Helvetica" w:hAnsi="Helvetica" w:cs="Arial"/>
      <w:b/>
      <w:caps/>
      <w:sz w:val="16"/>
      <w:szCs w:val="16"/>
    </w:rPr>
  </w:style>
  <w:style w:type="paragraph" w:customStyle="1" w:styleId="zOawDeliveryOption">
    <w:name w:val="zOawDeliveryOption"/>
    <w:basedOn w:val="Standard"/>
    <w:semiHidden/>
    <w:rPr>
      <w:b/>
      <w:sz w:val="18"/>
      <w:lang w:val="en-US"/>
    </w:rPr>
  </w:style>
  <w:style w:type="paragraph" w:customStyle="1" w:styleId="zOawRecipient">
    <w:name w:val="zOawRecipient"/>
    <w:basedOn w:val="Standard"/>
    <w:semiHidden/>
    <w:rPr>
      <w:lang w:val="en-US"/>
    </w:rPr>
  </w:style>
  <w:style w:type="paragraph" w:customStyle="1" w:styleId="Haupttitel">
    <w:name w:val="Haupttitel"/>
    <w:basedOn w:val="Standard"/>
    <w:qFormat/>
    <w:rsid w:val="00B67601"/>
    <w:pPr>
      <w:spacing w:line="336" w:lineRule="atLeast"/>
    </w:pPr>
    <w:rPr>
      <w:b/>
      <w:sz w:val="28"/>
    </w:rPr>
  </w:style>
  <w:style w:type="paragraph" w:customStyle="1" w:styleId="Topic40">
    <w:name w:val="Topic40"/>
    <w:basedOn w:val="Standard"/>
    <w:rsid w:val="00B67601"/>
    <w:pPr>
      <w:ind w:left="2268" w:hanging="2268"/>
    </w:pPr>
  </w:style>
  <w:style w:type="paragraph" w:customStyle="1" w:styleId="Topic60">
    <w:name w:val="Topic60"/>
    <w:basedOn w:val="Standard"/>
    <w:pPr>
      <w:ind w:left="3402" w:hanging="3402"/>
    </w:pPr>
  </w:style>
  <w:style w:type="paragraph" w:customStyle="1" w:styleId="Topic20">
    <w:name w:val="Topic20"/>
    <w:basedOn w:val="Standard"/>
    <w:pPr>
      <w:ind w:left="1134" w:hanging="1134"/>
    </w:pPr>
  </w:style>
  <w:style w:type="paragraph" w:customStyle="1" w:styleId="ListCheckBox">
    <w:name w:val="ListCheckBox"/>
    <w:basedOn w:val="Standard"/>
    <w:pPr>
      <w:numPr>
        <w:numId w:val="2"/>
      </w:numPr>
    </w:pPr>
  </w:style>
  <w:style w:type="paragraph" w:styleId="Aufzhlungszeichen">
    <w:name w:val="List Bullet"/>
    <w:basedOn w:val="Standard"/>
    <w:pPr>
      <w:numPr>
        <w:numId w:val="1"/>
      </w:numPr>
    </w:pPr>
  </w:style>
  <w:style w:type="paragraph" w:styleId="Listennummer">
    <w:name w:val="List Number"/>
    <w:basedOn w:val="Standard"/>
    <w:pPr>
      <w:numPr>
        <w:numId w:val="3"/>
      </w:numPr>
    </w:pPr>
  </w:style>
  <w:style w:type="paragraph" w:styleId="Titel">
    <w:name w:val="Title"/>
    <w:basedOn w:val="Standard"/>
    <w:next w:val="Standard"/>
    <w:rsid w:val="00885F01"/>
    <w:pPr>
      <w:keepNext/>
      <w:keepLines/>
      <w:spacing w:line="336" w:lineRule="atLeast"/>
    </w:pPr>
    <w:rPr>
      <w:rFonts w:cs="Arial"/>
      <w:b/>
      <w:bCs/>
      <w:kern w:val="28"/>
      <w:sz w:val="28"/>
      <w:szCs w:val="32"/>
    </w:rPr>
  </w:style>
  <w:style w:type="paragraph" w:customStyle="1" w:styleId="NormalKeepTogether">
    <w:name w:val="NormalKeepTogether"/>
    <w:basedOn w:val="Standard"/>
    <w:rsid w:val="006F4506"/>
    <w:pPr>
      <w:keepNext/>
      <w:keepLines/>
    </w:pPr>
  </w:style>
  <w:style w:type="paragraph" w:customStyle="1" w:styleId="PositionWithValue">
    <w:name w:val="PositionWithValue"/>
    <w:basedOn w:val="Standard"/>
    <w:rsid w:val="005E6BE2"/>
    <w:pPr>
      <w:tabs>
        <w:tab w:val="left" w:pos="7655"/>
        <w:tab w:val="decimal" w:pos="8959"/>
      </w:tabs>
      <w:ind w:right="2835"/>
    </w:pPr>
  </w:style>
  <w:style w:type="paragraph" w:customStyle="1" w:styleId="SignatureText">
    <w:name w:val="SignatureText"/>
    <w:basedOn w:val="Standard"/>
    <w:rsid w:val="00A57B3F"/>
    <w:pPr>
      <w:keepNext/>
      <w:keepLines/>
      <w:tabs>
        <w:tab w:val="left" w:pos="3969"/>
      </w:tabs>
      <w:spacing w:line="220" w:lineRule="atLeast"/>
    </w:pPr>
    <w:rPr>
      <w:position w:val="10"/>
      <w:sz w:val="17"/>
    </w:rPr>
  </w:style>
  <w:style w:type="paragraph" w:customStyle="1" w:styleId="SignatureLines">
    <w:name w:val="SignatureLines"/>
    <w:basedOn w:val="Standard"/>
    <w:next w:val="SignatureText"/>
    <w:rsid w:val="005C0BEE"/>
    <w:pPr>
      <w:keepNext/>
      <w:keepLines/>
      <w:tabs>
        <w:tab w:val="left" w:leader="underscore" w:pos="3119"/>
        <w:tab w:val="left" w:pos="3969"/>
        <w:tab w:val="right" w:leader="underscore" w:pos="7088"/>
      </w:tabs>
    </w:pPr>
    <w:rPr>
      <w:sz w:val="8"/>
    </w:rPr>
  </w:style>
  <w:style w:type="character" w:customStyle="1" w:styleId="Description">
    <w:name w:val="Description"/>
    <w:rsid w:val="00AE1265"/>
    <w:rPr>
      <w:sz w:val="14"/>
    </w:rPr>
  </w:style>
  <w:style w:type="paragraph" w:customStyle="1" w:styleId="Separator">
    <w:name w:val="Separator"/>
    <w:basedOn w:val="Standard"/>
    <w:next w:val="Standard"/>
    <w:rsid w:val="00DE45FE"/>
    <w:pPr>
      <w:pBdr>
        <w:bottom w:val="single" w:sz="4" w:space="1" w:color="auto"/>
      </w:pBdr>
      <w:spacing w:line="240" w:lineRule="auto"/>
    </w:pPr>
    <w:rPr>
      <w:sz w:val="2"/>
    </w:rPr>
  </w:style>
  <w:style w:type="paragraph" w:customStyle="1" w:styleId="Topic075">
    <w:name w:val="Topic075"/>
    <w:basedOn w:val="Standard"/>
    <w:rsid w:val="00646038"/>
    <w:pPr>
      <w:keepLines/>
      <w:ind w:left="425" w:hanging="425"/>
    </w:pPr>
  </w:style>
  <w:style w:type="paragraph" w:customStyle="1" w:styleId="Topic300">
    <w:name w:val="Topic300"/>
    <w:basedOn w:val="Standard"/>
    <w:rsid w:val="00646038"/>
    <w:pPr>
      <w:keepLines/>
      <w:ind w:left="1701" w:hanging="1701"/>
    </w:pPr>
  </w:style>
  <w:style w:type="paragraph" w:customStyle="1" w:styleId="Topic600">
    <w:name w:val="Topic600"/>
    <w:basedOn w:val="Standard"/>
    <w:rsid w:val="00646038"/>
    <w:pPr>
      <w:keepLines/>
      <w:ind w:left="3402" w:hanging="3402"/>
    </w:pPr>
  </w:style>
  <w:style w:type="paragraph" w:customStyle="1" w:styleId="Topic900">
    <w:name w:val="Topic900"/>
    <w:basedOn w:val="Standard"/>
    <w:rsid w:val="00646038"/>
    <w:pPr>
      <w:keepLines/>
      <w:ind w:left="5103" w:hanging="5103"/>
    </w:pPr>
  </w:style>
  <w:style w:type="paragraph" w:customStyle="1" w:styleId="Topic075Line">
    <w:name w:val="Topic075Line"/>
    <w:basedOn w:val="Standard"/>
    <w:rsid w:val="004A33B3"/>
    <w:pPr>
      <w:tabs>
        <w:tab w:val="right" w:leader="underscore" w:pos="9356"/>
      </w:tabs>
      <w:ind w:left="425" w:hanging="425"/>
    </w:pPr>
  </w:style>
  <w:style w:type="paragraph" w:customStyle="1" w:styleId="Topic300Line">
    <w:name w:val="Topic300Line"/>
    <w:basedOn w:val="Standard"/>
    <w:rsid w:val="004A33B3"/>
    <w:pPr>
      <w:tabs>
        <w:tab w:val="right" w:leader="underscore" w:pos="9356"/>
      </w:tabs>
      <w:ind w:left="1701" w:hanging="1701"/>
    </w:pPr>
  </w:style>
  <w:style w:type="paragraph" w:customStyle="1" w:styleId="Topic600Line">
    <w:name w:val="Topic600Line"/>
    <w:basedOn w:val="Standard"/>
    <w:rsid w:val="004A33B3"/>
    <w:pPr>
      <w:tabs>
        <w:tab w:val="right" w:leader="underscore" w:pos="9356"/>
      </w:tabs>
      <w:ind w:left="3402" w:hanging="3402"/>
    </w:pPr>
  </w:style>
  <w:style w:type="paragraph" w:customStyle="1" w:styleId="Topic900Line">
    <w:name w:val="Topic900Line"/>
    <w:basedOn w:val="Standard"/>
    <w:rsid w:val="004A33B3"/>
    <w:pPr>
      <w:tabs>
        <w:tab w:val="right" w:leader="underscore" w:pos="9356"/>
      </w:tabs>
      <w:ind w:left="5103" w:hanging="5103"/>
    </w:pPr>
  </w:style>
  <w:style w:type="paragraph" w:customStyle="1" w:styleId="AuflistungmitSymbolen">
    <w:name w:val="Auflistung mit Symbolen"/>
    <w:basedOn w:val="Standard"/>
    <w:uiPriority w:val="4"/>
    <w:qFormat/>
    <w:rsid w:val="005B4DCC"/>
    <w:pPr>
      <w:numPr>
        <w:numId w:val="4"/>
      </w:numPr>
    </w:pPr>
  </w:style>
  <w:style w:type="paragraph" w:customStyle="1" w:styleId="AuflistungmitBuchstaben">
    <w:name w:val="Auflistung mit Buchstaben"/>
    <w:basedOn w:val="Standard"/>
    <w:qFormat/>
    <w:rsid w:val="00363C13"/>
    <w:pPr>
      <w:numPr>
        <w:numId w:val="5"/>
      </w:numPr>
    </w:pPr>
  </w:style>
  <w:style w:type="paragraph" w:customStyle="1" w:styleId="AuflistungmitNummern">
    <w:name w:val="Auflistung mit Nummern"/>
    <w:basedOn w:val="Standard"/>
    <w:qFormat/>
    <w:rsid w:val="00B43C90"/>
    <w:pPr>
      <w:numPr>
        <w:numId w:val="6"/>
      </w:numPr>
    </w:pPr>
  </w:style>
  <w:style w:type="paragraph" w:customStyle="1" w:styleId="AuflistungmitStrichen">
    <w:name w:val="Auflistung mit Strichen"/>
    <w:basedOn w:val="Standard"/>
    <w:qFormat/>
    <w:rsid w:val="003C50E3"/>
    <w:pPr>
      <w:numPr>
        <w:numId w:val="7"/>
      </w:numPr>
    </w:pPr>
  </w:style>
  <w:style w:type="paragraph" w:styleId="Sprechblasentext">
    <w:name w:val="Balloon Text"/>
    <w:basedOn w:val="Standard"/>
    <w:link w:val="SprechblasentextZchn"/>
    <w:rsid w:val="00204487"/>
    <w:pPr>
      <w:spacing w:line="240" w:lineRule="auto"/>
    </w:pPr>
    <w:rPr>
      <w:rFonts w:ascii="Tahoma" w:hAnsi="Tahoma" w:cs="Tahoma"/>
      <w:sz w:val="16"/>
      <w:szCs w:val="16"/>
    </w:rPr>
  </w:style>
  <w:style w:type="character" w:customStyle="1" w:styleId="SprechblasentextZchn">
    <w:name w:val="Sprechblasentext Zchn"/>
    <w:link w:val="Sprechblasentext"/>
    <w:rsid w:val="00204487"/>
    <w:rPr>
      <w:rFonts w:ascii="Tahoma" w:hAnsi="Tahoma" w:cs="Tahoma"/>
      <w:kern w:val="10"/>
      <w:sz w:val="16"/>
      <w:szCs w:val="16"/>
      <w:lang w:eastAsia="en-US"/>
    </w:rPr>
  </w:style>
  <w:style w:type="table" w:styleId="Tabellenraster">
    <w:name w:val="Table Grid"/>
    <w:basedOn w:val="NormaleTabelle"/>
    <w:uiPriority w:val="39"/>
    <w:rsid w:val="00865D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017492"/>
    <w:rPr>
      <w:color w:val="808080"/>
    </w:rPr>
  </w:style>
  <w:style w:type="character" w:styleId="Hyperlink">
    <w:name w:val="Hyperlink"/>
    <w:basedOn w:val="Absatz-Standardschriftart"/>
    <w:uiPriority w:val="99"/>
    <w:rsid w:val="00002584"/>
    <w:rPr>
      <w:color w:val="929395" w:themeColor="hyperlink"/>
      <w:u w:val="single"/>
    </w:rPr>
  </w:style>
  <w:style w:type="paragraph" w:customStyle="1" w:styleId="Minimal">
    <w:name w:val="Minimal"/>
    <w:rsid w:val="001A43A8"/>
    <w:rPr>
      <w:spacing w:val="10"/>
      <w:kern w:val="10"/>
      <w:sz w:val="2"/>
      <w:szCs w:val="24"/>
      <w:lang w:eastAsia="en-US"/>
    </w:rPr>
  </w:style>
  <w:style w:type="character" w:styleId="Seitenzahl">
    <w:name w:val="page number"/>
    <w:basedOn w:val="Absatz-Standardschriftart"/>
    <w:rsid w:val="00C656AC"/>
  </w:style>
  <w:style w:type="paragraph" w:customStyle="1" w:styleId="AbsatzvorSignatur">
    <w:name w:val="Absatz vor Signatur"/>
    <w:basedOn w:val="Standard"/>
    <w:rsid w:val="007433D3"/>
    <w:pPr>
      <w:spacing w:after="840" w:line="240" w:lineRule="auto"/>
    </w:pPr>
    <w:rPr>
      <w:sz w:val="2"/>
    </w:rPr>
  </w:style>
  <w:style w:type="paragraph" w:customStyle="1" w:styleId="Beilagen">
    <w:name w:val="Beilagen"/>
    <w:basedOn w:val="Standard"/>
    <w:qFormat/>
    <w:rsid w:val="00F25768"/>
    <w:pPr>
      <w:numPr>
        <w:numId w:val="8"/>
      </w:numPr>
    </w:pPr>
  </w:style>
  <w:style w:type="paragraph" w:customStyle="1" w:styleId="Formatvorlage1">
    <w:name w:val="Formatvorlage1"/>
    <w:basedOn w:val="berschrift2"/>
    <w:rsid w:val="00ED1E8A"/>
    <w:rPr>
      <w:b/>
    </w:rPr>
  </w:style>
  <w:style w:type="character" w:customStyle="1" w:styleId="berschrift5Zchn">
    <w:name w:val="Überschrift 5 Zchn"/>
    <w:basedOn w:val="Absatz-Standardschriftart"/>
    <w:link w:val="berschrift5"/>
    <w:rsid w:val="00CD5DF5"/>
    <w:rPr>
      <w:rFonts w:eastAsiaTheme="majorEastAsia" w:cstheme="majorBidi"/>
    </w:rPr>
  </w:style>
  <w:style w:type="character" w:customStyle="1" w:styleId="berschrift6Zchn">
    <w:name w:val="Überschrift 6 Zchn"/>
    <w:basedOn w:val="Absatz-Standardschriftart"/>
    <w:link w:val="berschrift6"/>
    <w:rsid w:val="00CD5DF5"/>
    <w:rPr>
      <w:rFonts w:eastAsiaTheme="majorEastAsia" w:cstheme="majorBidi"/>
      <w:iCs/>
    </w:rPr>
  </w:style>
  <w:style w:type="character" w:customStyle="1" w:styleId="berschrift7Zchn">
    <w:name w:val="Überschrift 7 Zchn"/>
    <w:basedOn w:val="Absatz-Standardschriftart"/>
    <w:link w:val="berschrift7"/>
    <w:rsid w:val="00CD5DF5"/>
    <w:rPr>
      <w:rFonts w:eastAsiaTheme="majorEastAsia" w:cstheme="majorBidi"/>
      <w:iCs/>
    </w:rPr>
  </w:style>
  <w:style w:type="character" w:customStyle="1" w:styleId="berschrift8Zchn">
    <w:name w:val="Überschrift 8 Zchn"/>
    <w:basedOn w:val="Absatz-Standardschriftart"/>
    <w:link w:val="berschrift8"/>
    <w:rsid w:val="00CD5DF5"/>
    <w:rPr>
      <w:rFonts w:eastAsiaTheme="majorEastAsia" w:cstheme="majorBidi"/>
    </w:rPr>
  </w:style>
  <w:style w:type="character" w:customStyle="1" w:styleId="berschrift9Zchn">
    <w:name w:val="Überschrift 9 Zchn"/>
    <w:basedOn w:val="Absatz-Standardschriftart"/>
    <w:link w:val="berschrift9"/>
    <w:rsid w:val="00CD5DF5"/>
    <w:rPr>
      <w:rFonts w:eastAsiaTheme="majorEastAsia" w:cstheme="majorBidi"/>
      <w:iCs/>
    </w:rPr>
  </w:style>
  <w:style w:type="paragraph" w:styleId="Listenabsatz">
    <w:name w:val="List Paragraph"/>
    <w:basedOn w:val="Standard"/>
    <w:uiPriority w:val="34"/>
    <w:qFormat/>
    <w:rsid w:val="00EE05DF"/>
    <w:pPr>
      <w:ind w:left="720"/>
      <w:contextualSpacing/>
    </w:pPr>
  </w:style>
  <w:style w:type="table" w:customStyle="1" w:styleId="TabelleIWB">
    <w:name w:val="Tabelle IWB"/>
    <w:basedOn w:val="NormaleTabelle"/>
    <w:uiPriority w:val="99"/>
    <w:rsid w:val="006F4DED"/>
    <w:pPr>
      <w:spacing w:line="180" w:lineRule="atLeast"/>
    </w:pPr>
    <w:tblPr>
      <w:tblBorders>
        <w:bottom w:val="single" w:sz="4" w:space="0" w:color="auto"/>
        <w:insideH w:val="single" w:sz="4" w:space="0" w:color="auto"/>
      </w:tblBorders>
      <w:tblCellMar>
        <w:left w:w="57" w:type="dxa"/>
        <w:bottom w:w="85" w:type="dxa"/>
        <w:right w:w="57" w:type="dxa"/>
      </w:tblCellMar>
    </w:tblPr>
    <w:tblStylePr w:type="firstRow">
      <w:pPr>
        <w:wordWrap/>
        <w:spacing w:line="180" w:lineRule="atLeast"/>
      </w:pPr>
      <w:rPr>
        <w:rFonts w:ascii="Arial" w:hAnsi="Arial"/>
        <w:b/>
        <w:sz w:val="16"/>
      </w:rPr>
      <w:tblPr/>
      <w:tcPr>
        <w:tcBorders>
          <w:top w:val="nil"/>
          <w:left w:val="single" w:sz="4" w:space="0" w:color="auto"/>
          <w:bottom w:val="nil"/>
          <w:right w:val="single" w:sz="4" w:space="0" w:color="auto"/>
          <w:insideH w:val="nil"/>
          <w:insideV w:val="single" w:sz="4" w:space="0" w:color="auto"/>
        </w:tcBorders>
      </w:tcPr>
    </w:tblStylePr>
  </w:style>
  <w:style w:type="table" w:customStyle="1" w:styleId="Formatvorlage2">
    <w:name w:val="Formatvorlage2"/>
    <w:basedOn w:val="NormaleTabelle"/>
    <w:uiPriority w:val="99"/>
    <w:rsid w:val="009D59FE"/>
    <w:tblPr/>
  </w:style>
  <w:style w:type="paragraph" w:customStyle="1" w:styleId="AbsatznachSignatur">
    <w:name w:val="Absatz nach Signatur"/>
    <w:basedOn w:val="Standard"/>
    <w:next w:val="Beilagen"/>
    <w:rsid w:val="0052735F"/>
    <w:pPr>
      <w:spacing w:after="400" w:line="240" w:lineRule="auto"/>
    </w:pPr>
    <w:rPr>
      <w:sz w:val="2"/>
    </w:rPr>
  </w:style>
  <w:style w:type="paragraph" w:customStyle="1" w:styleId="Standardrechtsbndig">
    <w:name w:val="Standard rechtsbündig"/>
    <w:basedOn w:val="Standard"/>
    <w:uiPriority w:val="19"/>
    <w:rsid w:val="00356AE0"/>
    <w:pPr>
      <w:jc w:val="right"/>
    </w:pPr>
    <w:rPr>
      <w:b/>
    </w:rPr>
  </w:style>
  <w:style w:type="paragraph" w:styleId="Index1">
    <w:name w:val="index 1"/>
    <w:basedOn w:val="Standard"/>
    <w:next w:val="Standard"/>
    <w:autoRedefine/>
    <w:rsid w:val="00F76DDD"/>
    <w:pPr>
      <w:spacing w:line="240" w:lineRule="auto"/>
      <w:ind w:left="200" w:hanging="200"/>
    </w:pPr>
  </w:style>
  <w:style w:type="paragraph" w:styleId="Indexberschrift">
    <w:name w:val="index heading"/>
    <w:basedOn w:val="Standard"/>
    <w:next w:val="Index1"/>
    <w:rsid w:val="003F705E"/>
    <w:rPr>
      <w:rFonts w:eastAsiaTheme="majorEastAsia" w:cstheme="majorBidi"/>
      <w:b/>
      <w:bCs/>
      <w:sz w:val="28"/>
    </w:rPr>
  </w:style>
  <w:style w:type="paragraph" w:styleId="Verzeichnis1">
    <w:name w:val="toc 1"/>
    <w:basedOn w:val="Standard"/>
    <w:next w:val="Standard"/>
    <w:autoRedefine/>
    <w:uiPriority w:val="39"/>
    <w:rsid w:val="003F705E"/>
    <w:pPr>
      <w:tabs>
        <w:tab w:val="left" w:pos="567"/>
        <w:tab w:val="right" w:leader="underscore" w:pos="9015"/>
      </w:tabs>
      <w:spacing w:before="120" w:after="100"/>
    </w:pPr>
    <w:rPr>
      <w:b/>
    </w:rPr>
  </w:style>
  <w:style w:type="paragraph" w:styleId="Verzeichnis2">
    <w:name w:val="toc 2"/>
    <w:basedOn w:val="Standard"/>
    <w:next w:val="Standard"/>
    <w:autoRedefine/>
    <w:uiPriority w:val="39"/>
    <w:rsid w:val="003F705E"/>
    <w:pPr>
      <w:tabs>
        <w:tab w:val="left" w:pos="567"/>
        <w:tab w:val="right" w:leader="underscore" w:pos="9015"/>
      </w:tabs>
      <w:spacing w:before="240"/>
    </w:pPr>
    <w:rPr>
      <w:b/>
    </w:rPr>
  </w:style>
  <w:style w:type="paragraph" w:styleId="Verzeichnis3">
    <w:name w:val="toc 3"/>
    <w:basedOn w:val="Standard"/>
    <w:next w:val="Standard"/>
    <w:autoRedefine/>
    <w:uiPriority w:val="39"/>
    <w:rsid w:val="003F705E"/>
    <w:pPr>
      <w:tabs>
        <w:tab w:val="left" w:pos="567"/>
        <w:tab w:val="right" w:leader="underscore" w:pos="9015"/>
      </w:tabs>
    </w:pPr>
  </w:style>
  <w:style w:type="paragraph" w:customStyle="1" w:styleId="berschriftPrambel">
    <w:name w:val="Überschrift Präambel"/>
    <w:basedOn w:val="Standard"/>
    <w:next w:val="Standard"/>
    <w:rsid w:val="00CD5DF5"/>
    <w:pPr>
      <w:spacing w:before="240" w:after="120" w:line="240" w:lineRule="atLeast"/>
    </w:pPr>
    <w:rPr>
      <w:b/>
    </w:rPr>
  </w:style>
  <w:style w:type="paragraph" w:customStyle="1" w:styleId="AbsatzzwischenKontakten">
    <w:name w:val="Absatz zwischen Kontakten"/>
    <w:basedOn w:val="Standard"/>
    <w:rsid w:val="00B6760E"/>
    <w:pPr>
      <w:spacing w:before="480" w:after="480"/>
    </w:pPr>
  </w:style>
  <w:style w:type="paragraph" w:customStyle="1" w:styleId="AbsatzvorSignaturblock">
    <w:name w:val="Absatz vor Signaturblock"/>
    <w:basedOn w:val="Standard"/>
    <w:uiPriority w:val="19"/>
    <w:rsid w:val="00E5369D"/>
    <w:pPr>
      <w:spacing w:before="960" w:after="600"/>
    </w:pPr>
    <w:rPr>
      <w:b/>
    </w:rPr>
  </w:style>
  <w:style w:type="paragraph" w:customStyle="1" w:styleId="AbsatzzwischenSignaturblcken">
    <w:name w:val="Absatz zwischen Signaturblöcken"/>
    <w:basedOn w:val="Standard"/>
    <w:rsid w:val="00E5369D"/>
    <w:pPr>
      <w:spacing w:before="840" w:after="600"/>
    </w:pPr>
    <w:rPr>
      <w:b/>
    </w:rPr>
  </w:style>
  <w:style w:type="paragraph" w:customStyle="1" w:styleId="AnhangTitel">
    <w:name w:val="Anhang Titel"/>
    <w:basedOn w:val="Standard"/>
    <w:rsid w:val="00E5369D"/>
    <w:pPr>
      <w:spacing w:before="840" w:after="200"/>
    </w:pPr>
    <w:rPr>
      <w:b/>
    </w:rPr>
  </w:style>
  <w:style w:type="paragraph" w:styleId="Verzeichnis4">
    <w:name w:val="toc 4"/>
    <w:basedOn w:val="Standard"/>
    <w:next w:val="Standard"/>
    <w:autoRedefine/>
    <w:uiPriority w:val="39"/>
    <w:rsid w:val="003F705E"/>
    <w:pPr>
      <w:tabs>
        <w:tab w:val="left" w:pos="567"/>
        <w:tab w:val="right" w:leader="underscore" w:pos="9004"/>
      </w:tabs>
    </w:pPr>
    <w:rPr>
      <w:noProof/>
    </w:rPr>
  </w:style>
  <w:style w:type="paragraph" w:customStyle="1" w:styleId="AbsatzvorInhaltsverzeichnis">
    <w:name w:val="Absatz vor Inhaltsverzeichnis"/>
    <w:basedOn w:val="Standard"/>
    <w:rsid w:val="00357A96"/>
    <w:pPr>
      <w:spacing w:after="900" w:line="240" w:lineRule="auto"/>
    </w:pPr>
    <w:rPr>
      <w:sz w:val="2"/>
    </w:rPr>
  </w:style>
  <w:style w:type="character" w:styleId="Kommentarzeichen">
    <w:name w:val="annotation reference"/>
    <w:basedOn w:val="Absatz-Standardschriftart"/>
    <w:rsid w:val="004160D1"/>
    <w:rPr>
      <w:sz w:val="16"/>
      <w:szCs w:val="16"/>
    </w:rPr>
  </w:style>
  <w:style w:type="paragraph" w:styleId="Kommentartext">
    <w:name w:val="annotation text"/>
    <w:basedOn w:val="Standard"/>
    <w:link w:val="KommentartextZchn"/>
    <w:rsid w:val="004160D1"/>
    <w:pPr>
      <w:spacing w:line="240" w:lineRule="auto"/>
    </w:pPr>
  </w:style>
  <w:style w:type="character" w:customStyle="1" w:styleId="KommentartextZchn">
    <w:name w:val="Kommentartext Zchn"/>
    <w:basedOn w:val="Absatz-Standardschriftart"/>
    <w:link w:val="Kommentartext"/>
    <w:rsid w:val="004160D1"/>
    <w:rPr>
      <w:rFonts w:ascii="Arial" w:hAnsi="Arial"/>
      <w:kern w:val="10"/>
      <w:lang w:eastAsia="en-US"/>
    </w:rPr>
  </w:style>
  <w:style w:type="paragraph" w:styleId="Kommentarthema">
    <w:name w:val="annotation subject"/>
    <w:basedOn w:val="Kommentartext"/>
    <w:next w:val="Kommentartext"/>
    <w:link w:val="KommentarthemaZchn"/>
    <w:rsid w:val="004160D1"/>
    <w:rPr>
      <w:b/>
      <w:bCs/>
    </w:rPr>
  </w:style>
  <w:style w:type="character" w:customStyle="1" w:styleId="KommentarthemaZchn">
    <w:name w:val="Kommentarthema Zchn"/>
    <w:basedOn w:val="KommentartextZchn"/>
    <w:link w:val="Kommentarthema"/>
    <w:rsid w:val="004160D1"/>
    <w:rPr>
      <w:rFonts w:ascii="Arial" w:hAnsi="Arial"/>
      <w:b/>
      <w:bCs/>
      <w:kern w:val="10"/>
      <w:lang w:eastAsia="en-US"/>
    </w:rPr>
  </w:style>
  <w:style w:type="character" w:customStyle="1" w:styleId="berschrift2Zchn">
    <w:name w:val="Überschrift 2 Zchn"/>
    <w:basedOn w:val="Absatz-Standardschriftart"/>
    <w:link w:val="berschrift2"/>
    <w:rsid w:val="0069096C"/>
    <w:rPr>
      <w:rFonts w:cs="Arial"/>
      <w:bCs/>
      <w:iCs/>
      <w:szCs w:val="28"/>
    </w:rPr>
  </w:style>
  <w:style w:type="paragraph" w:styleId="berarbeitung">
    <w:name w:val="Revision"/>
    <w:hidden/>
    <w:uiPriority w:val="99"/>
    <w:semiHidden/>
    <w:rsid w:val="00EA5D91"/>
    <w:rPr>
      <w:kern w:val="10"/>
      <w:szCs w:val="24"/>
      <w:lang w:eastAsia="en-US"/>
    </w:rPr>
  </w:style>
  <w:style w:type="paragraph" w:customStyle="1" w:styleId="Ausgeblendet">
    <w:name w:val="Ausgeblendet"/>
    <w:basedOn w:val="Standard"/>
    <w:link w:val="AusgeblendetChar"/>
    <w:qFormat/>
    <w:rsid w:val="00784CF6"/>
    <w:pPr>
      <w:tabs>
        <w:tab w:val="left" w:pos="851"/>
        <w:tab w:val="left" w:pos="1418"/>
        <w:tab w:val="left" w:pos="2552"/>
      </w:tabs>
      <w:spacing w:before="120" w:after="120" w:line="290" w:lineRule="atLeast"/>
    </w:pPr>
    <w:rPr>
      <w:rFonts w:ascii="Arial Bold" w:hAnsi="Arial Bold" w:cs="Arial"/>
      <w:b/>
      <w:vanish/>
      <w:color w:val="00B0F0"/>
      <w:lang w:eastAsia="de-DE"/>
    </w:rPr>
  </w:style>
  <w:style w:type="character" w:customStyle="1" w:styleId="AusgeblendetChar">
    <w:name w:val="Ausgeblendet Char"/>
    <w:basedOn w:val="Absatz-Standardschriftart"/>
    <w:link w:val="Ausgeblendet"/>
    <w:rsid w:val="00784CF6"/>
    <w:rPr>
      <w:rFonts w:ascii="Arial Bold" w:hAnsi="Arial Bold" w:cs="Arial"/>
      <w:b/>
      <w:vanish/>
      <w:color w:val="00B0F0"/>
      <w:kern w:val="10"/>
      <w:lang w:eastAsia="de-DE"/>
    </w:rPr>
  </w:style>
  <w:style w:type="paragraph" w:customStyle="1" w:styleId="Textganzlinksbndig">
    <w:name w:val="Text ganz linksbündig"/>
    <w:basedOn w:val="Standard"/>
    <w:qFormat/>
    <w:rsid w:val="00FD5212"/>
    <w:pPr>
      <w:tabs>
        <w:tab w:val="left" w:pos="567"/>
        <w:tab w:val="left" w:pos="1134"/>
        <w:tab w:val="left" w:pos="1701"/>
        <w:tab w:val="left" w:pos="2268"/>
        <w:tab w:val="left" w:pos="2835"/>
        <w:tab w:val="left" w:pos="3402"/>
        <w:tab w:val="left" w:pos="3969"/>
        <w:tab w:val="left" w:pos="4536"/>
      </w:tabs>
    </w:pPr>
  </w:style>
  <w:style w:type="character" w:customStyle="1" w:styleId="Blindtextblau">
    <w:name w:val="Blindtext blau"/>
    <w:basedOn w:val="Absatz-Standardschriftart"/>
    <w:qFormat/>
    <w:rsid w:val="00FD5212"/>
    <w:rPr>
      <w:vanish/>
      <w:color w:val="00B0F0"/>
      <w:sz w:val="16"/>
      <w:szCs w:val="16"/>
    </w:rPr>
  </w:style>
  <w:style w:type="paragraph" w:customStyle="1" w:styleId="StandardBlocksatz">
    <w:name w:val="Standard Blocksatz"/>
    <w:basedOn w:val="Standard"/>
    <w:qFormat/>
    <w:rsid w:val="00420BA5"/>
    <w:pPr>
      <w:ind w:left="709"/>
    </w:pPr>
    <w:rPr>
      <w:rFonts w:eastAsiaTheme="minorHAnsi" w:cstheme="minorBidi"/>
    </w:rPr>
  </w:style>
  <w:style w:type="character" w:styleId="Fett">
    <w:name w:val="Strong"/>
    <w:uiPriority w:val="1"/>
    <w:qFormat/>
    <w:rsid w:val="00420BA5"/>
    <w:rPr>
      <w:b/>
    </w:rPr>
  </w:style>
  <w:style w:type="table" w:styleId="HelleSchattierung-Akzent3">
    <w:name w:val="Light Shading Accent 3"/>
    <w:basedOn w:val="NormaleTabelle"/>
    <w:uiPriority w:val="60"/>
    <w:rsid w:val="00812841"/>
    <w:rPr>
      <w:color w:val="6C6D6F" w:themeColor="accent3" w:themeShade="BF"/>
    </w:rPr>
    <w:tblPr>
      <w:tblStyleRowBandSize w:val="1"/>
      <w:tblStyleColBandSize w:val="1"/>
      <w:tblBorders>
        <w:top w:val="single" w:sz="8" w:space="0" w:color="929395" w:themeColor="accent3"/>
        <w:bottom w:val="single" w:sz="8" w:space="0" w:color="929395" w:themeColor="accent3"/>
      </w:tblBorders>
    </w:tblPr>
    <w:tblStylePr w:type="firstRow">
      <w:pPr>
        <w:spacing w:before="0" w:after="0" w:line="240" w:lineRule="auto"/>
      </w:pPr>
      <w:rPr>
        <w:b/>
        <w:bCs/>
      </w:rPr>
      <w:tblPr/>
      <w:tcPr>
        <w:tcBorders>
          <w:top w:val="single" w:sz="8" w:space="0" w:color="929395" w:themeColor="accent3"/>
          <w:left w:val="nil"/>
          <w:bottom w:val="single" w:sz="8" w:space="0" w:color="929395" w:themeColor="accent3"/>
          <w:right w:val="nil"/>
          <w:insideH w:val="nil"/>
          <w:insideV w:val="nil"/>
        </w:tcBorders>
      </w:tcPr>
    </w:tblStylePr>
    <w:tblStylePr w:type="lastRow">
      <w:pPr>
        <w:spacing w:before="0" w:after="0" w:line="240" w:lineRule="auto"/>
      </w:pPr>
      <w:rPr>
        <w:b/>
        <w:bCs/>
      </w:rPr>
      <w:tblPr/>
      <w:tcPr>
        <w:tcBorders>
          <w:top w:val="single" w:sz="8" w:space="0" w:color="929395" w:themeColor="accent3"/>
          <w:left w:val="nil"/>
          <w:bottom w:val="single" w:sz="8" w:space="0" w:color="9293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E4E4" w:themeFill="accent3" w:themeFillTint="3F"/>
      </w:tcPr>
    </w:tblStylePr>
    <w:tblStylePr w:type="band1Horz">
      <w:tblPr/>
      <w:tcPr>
        <w:tcBorders>
          <w:left w:val="nil"/>
          <w:right w:val="nil"/>
          <w:insideH w:val="nil"/>
          <w:insideV w:val="nil"/>
        </w:tcBorders>
        <w:shd w:val="clear" w:color="auto" w:fill="E3E4E4" w:themeFill="accent3" w:themeFillTint="3F"/>
      </w:tcPr>
    </w:tblStylePr>
  </w:style>
  <w:style w:type="character" w:styleId="BesuchterLink">
    <w:name w:val="FollowedHyperlink"/>
    <w:basedOn w:val="Absatz-Standardschriftart"/>
    <w:semiHidden/>
    <w:unhideWhenUsed/>
    <w:rsid w:val="00597EF1"/>
    <w:rPr>
      <w:color w:val="B1C800" w:themeColor="followedHyperlink"/>
      <w:u w:val="single"/>
    </w:rPr>
  </w:style>
  <w:style w:type="paragraph" w:customStyle="1" w:styleId="Formatvorlage3">
    <w:name w:val="Formatvorlage3"/>
    <w:basedOn w:val="Standardrechtsbndig"/>
    <w:qFormat/>
    <w:rsid w:val="007E5E14"/>
    <w:rPr>
      <w:rFonts w:cs="Arial"/>
      <w:b w:val="0"/>
    </w:rPr>
  </w:style>
  <w:style w:type="paragraph" w:styleId="Textkrper">
    <w:name w:val="Body Text"/>
    <w:basedOn w:val="Standard"/>
    <w:link w:val="TextkrperZchn"/>
    <w:uiPriority w:val="99"/>
    <w:rsid w:val="000636B2"/>
    <w:pPr>
      <w:spacing w:after="120" w:line="260" w:lineRule="atLeast"/>
      <w:jc w:val="left"/>
    </w:pPr>
    <w:rPr>
      <w:rFonts w:eastAsia="MS Mincho"/>
      <w:szCs w:val="24"/>
      <w:lang w:eastAsia="ja-JP"/>
    </w:rPr>
  </w:style>
  <w:style w:type="character" w:customStyle="1" w:styleId="TextkrperZchn">
    <w:name w:val="Textkörper Zchn"/>
    <w:basedOn w:val="Absatz-Standardschriftart"/>
    <w:link w:val="Textkrper"/>
    <w:uiPriority w:val="99"/>
    <w:rsid w:val="000636B2"/>
    <w:rPr>
      <w:rFonts w:eastAsia="MS Mincho"/>
      <w:szCs w:val="24"/>
      <w:lang w:eastAsia="ja-JP"/>
    </w:rPr>
  </w:style>
  <w:style w:type="paragraph" w:customStyle="1" w:styleId="Default">
    <w:name w:val="Default"/>
    <w:rsid w:val="000636B2"/>
    <w:pPr>
      <w:autoSpaceDE w:val="0"/>
      <w:autoSpaceDN w:val="0"/>
      <w:adjustRightInd w:val="0"/>
    </w:pPr>
    <w:rPr>
      <w:rFonts w:ascii="Calibri" w:eastAsia="MS Mincho" w:hAnsi="Calibri" w:cs="Calibri"/>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219511">
      <w:bodyDiv w:val="1"/>
      <w:marLeft w:val="0"/>
      <w:marRight w:val="0"/>
      <w:marTop w:val="0"/>
      <w:marBottom w:val="0"/>
      <w:divBdr>
        <w:top w:val="none" w:sz="0" w:space="0" w:color="auto"/>
        <w:left w:val="none" w:sz="0" w:space="0" w:color="auto"/>
        <w:bottom w:val="none" w:sz="0" w:space="0" w:color="auto"/>
        <w:right w:val="none" w:sz="0" w:space="0" w:color="auto"/>
      </w:divBdr>
    </w:div>
    <w:div w:id="1085538742">
      <w:bodyDiv w:val="1"/>
      <w:marLeft w:val="0"/>
      <w:marRight w:val="0"/>
      <w:marTop w:val="0"/>
      <w:marBottom w:val="0"/>
      <w:divBdr>
        <w:top w:val="none" w:sz="0" w:space="0" w:color="auto"/>
        <w:left w:val="none" w:sz="0" w:space="0" w:color="auto"/>
        <w:bottom w:val="none" w:sz="0" w:space="0" w:color="auto"/>
        <w:right w:val="none" w:sz="0" w:space="0" w:color="auto"/>
      </w:divBdr>
    </w:div>
    <w:div w:id="1149249383">
      <w:bodyDiv w:val="1"/>
      <w:marLeft w:val="0"/>
      <w:marRight w:val="0"/>
      <w:marTop w:val="0"/>
      <w:marBottom w:val="0"/>
      <w:divBdr>
        <w:top w:val="none" w:sz="0" w:space="0" w:color="auto"/>
        <w:left w:val="none" w:sz="0" w:space="0" w:color="auto"/>
        <w:bottom w:val="none" w:sz="0" w:space="0" w:color="auto"/>
        <w:right w:val="none" w:sz="0" w:space="0" w:color="auto"/>
      </w:divBdr>
    </w:div>
    <w:div w:id="1303344384">
      <w:bodyDiv w:val="1"/>
      <w:marLeft w:val="0"/>
      <w:marRight w:val="0"/>
      <w:marTop w:val="0"/>
      <w:marBottom w:val="0"/>
      <w:divBdr>
        <w:top w:val="none" w:sz="0" w:space="0" w:color="auto"/>
        <w:left w:val="none" w:sz="0" w:space="0" w:color="auto"/>
        <w:bottom w:val="none" w:sz="0" w:space="0" w:color="auto"/>
        <w:right w:val="none" w:sz="0" w:space="0" w:color="auto"/>
      </w:divBdr>
    </w:div>
    <w:div w:id="1724600739">
      <w:bodyDiv w:val="1"/>
      <w:marLeft w:val="0"/>
      <w:marRight w:val="0"/>
      <w:marTop w:val="0"/>
      <w:marBottom w:val="0"/>
      <w:divBdr>
        <w:top w:val="none" w:sz="0" w:space="0" w:color="auto"/>
        <w:left w:val="none" w:sz="0" w:space="0" w:color="auto"/>
        <w:bottom w:val="none" w:sz="0" w:space="0" w:color="auto"/>
        <w:right w:val="none" w:sz="0" w:space="0" w:color="auto"/>
      </w:divBdr>
    </w:div>
    <w:div w:id="2010595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info@iwb.ch"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info@iwb.ch"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cla\AppData\Local\Microsoft\Windows\Temporary%20Internet%20Files\Content.Outlook\EACX9ARG\NEU%20Vorlage%20Standard%20Compliance_Finanzierung%20&#214;koenergie-Fon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F6DB5C18CB645AF8C2107E2224B26B6"/>
        <w:category>
          <w:name w:val="Allgemein"/>
          <w:gallery w:val="placeholder"/>
        </w:category>
        <w:types>
          <w:type w:val="bbPlcHdr"/>
        </w:types>
        <w:behaviors>
          <w:behavior w:val="content"/>
        </w:behaviors>
        <w:guid w:val="{71451113-2D65-4B27-BF86-0293EC9D8A63}"/>
      </w:docPartPr>
      <w:docPartBody>
        <w:p w:rsidR="000808A6" w:rsidRDefault="00E5534C">
          <w:pPr>
            <w:pStyle w:val="AF6DB5C18CB645AF8C2107E2224B26B6"/>
          </w:pPr>
          <w:r w:rsidRPr="00BC7C43">
            <w:rPr>
              <w:rStyle w:val="Platzhaltertext"/>
            </w:rPr>
            <w:t xml:space="preserve">Klicken Sie hier, um </w:t>
          </w:r>
          <w:r>
            <w:rPr>
              <w:rStyle w:val="Platzhaltertext"/>
            </w:rPr>
            <w:t>den Titel einzugeben</w:t>
          </w:r>
        </w:p>
      </w:docPartBody>
    </w:docPart>
    <w:docPart>
      <w:docPartPr>
        <w:name w:val="F9B85A9B0D4A4943AFD425BFEE109554"/>
        <w:category>
          <w:name w:val="Allgemein"/>
          <w:gallery w:val="placeholder"/>
        </w:category>
        <w:types>
          <w:type w:val="bbPlcHdr"/>
        </w:types>
        <w:behaviors>
          <w:behavior w:val="content"/>
        </w:behaviors>
        <w:guid w:val="{D51CB70A-EC10-4722-83C8-56970063DE7B}"/>
      </w:docPartPr>
      <w:docPartBody>
        <w:p w:rsidR="00AA0028" w:rsidRDefault="00163C0A" w:rsidP="008A5994">
          <w:pPr>
            <w:pStyle w:val="F9B85A9B0D4A4943AFD425BFEE10955425"/>
          </w:pPr>
          <w:r>
            <w:rPr>
              <w:rStyle w:val="Platzhaltertext"/>
            </w:rPr>
            <w:t>[</w:t>
          </w:r>
          <w:r w:rsidRPr="00FE0768">
            <w:rPr>
              <w:rStyle w:val="Platzhaltertext"/>
            </w:rPr>
            <w:t>Datum</w:t>
          </w:r>
          <w:r>
            <w:rPr>
              <w:rStyle w:val="Platzhaltertext"/>
            </w:rPr>
            <w:t>]</w:t>
          </w:r>
        </w:p>
      </w:docPartBody>
    </w:docPart>
    <w:docPart>
      <w:docPartPr>
        <w:name w:val="EBD82AE5D31E4F4DA23C26EA3BB2BCD3"/>
        <w:category>
          <w:name w:val="Allgemein"/>
          <w:gallery w:val="placeholder"/>
        </w:category>
        <w:types>
          <w:type w:val="bbPlcHdr"/>
        </w:types>
        <w:behaviors>
          <w:behavior w:val="content"/>
        </w:behaviors>
        <w:guid w:val="{33C2AE6E-FEB8-4544-98C1-A8D0D979FD01}"/>
      </w:docPartPr>
      <w:docPartBody>
        <w:p w:rsidR="00AA0028" w:rsidRDefault="00163C0A" w:rsidP="008A5994">
          <w:pPr>
            <w:pStyle w:val="EBD82AE5D31E4F4DA23C26EA3BB2BCD325"/>
          </w:pPr>
          <w:r>
            <w:rPr>
              <w:rStyle w:val="Platzhaltertext"/>
            </w:rPr>
            <w:t>[…]</w:t>
          </w:r>
        </w:p>
      </w:docPartBody>
    </w:docPart>
    <w:docPart>
      <w:docPartPr>
        <w:name w:val="A4C80C77C5F44C21B4CD861D85D5D13F"/>
        <w:category>
          <w:name w:val="Allgemein"/>
          <w:gallery w:val="placeholder"/>
        </w:category>
        <w:types>
          <w:type w:val="bbPlcHdr"/>
        </w:types>
        <w:behaviors>
          <w:behavior w:val="content"/>
        </w:behaviors>
        <w:guid w:val="{31440252-854A-49F9-8D09-CA5403805983}"/>
      </w:docPartPr>
      <w:docPartBody>
        <w:p w:rsidR="00AA0028" w:rsidRDefault="00163C0A" w:rsidP="008A5994">
          <w:pPr>
            <w:pStyle w:val="A4C80C77C5F44C21B4CD861D85D5D13F23"/>
          </w:pPr>
          <w:r>
            <w:rPr>
              <w:rStyle w:val="Platzhaltertext"/>
            </w:rPr>
            <w:t>[…]</w:t>
          </w:r>
        </w:p>
      </w:docPartBody>
    </w:docPart>
    <w:docPart>
      <w:docPartPr>
        <w:name w:val="DCA04184B5DA4960B0D36672DCC13181"/>
        <w:category>
          <w:name w:val="Allgemein"/>
          <w:gallery w:val="placeholder"/>
        </w:category>
        <w:types>
          <w:type w:val="bbPlcHdr"/>
        </w:types>
        <w:behaviors>
          <w:behavior w:val="content"/>
        </w:behaviors>
        <w:guid w:val="{5AD67320-B609-419D-8FE9-C260BC7F814A}"/>
      </w:docPartPr>
      <w:docPartBody>
        <w:p w:rsidR="00AA0028" w:rsidRDefault="00163C0A" w:rsidP="008A5994">
          <w:pPr>
            <w:pStyle w:val="DCA04184B5DA4960B0D36672DCC1318123"/>
          </w:pPr>
          <w:r>
            <w:rPr>
              <w:rStyle w:val="Platzhaltertext"/>
            </w:rPr>
            <w:t>[…]</w:t>
          </w:r>
        </w:p>
      </w:docPartBody>
    </w:docPart>
    <w:docPart>
      <w:docPartPr>
        <w:name w:val="67BF74653DB744EEA916A84409B68832"/>
        <w:category>
          <w:name w:val="Allgemein"/>
          <w:gallery w:val="placeholder"/>
        </w:category>
        <w:types>
          <w:type w:val="bbPlcHdr"/>
        </w:types>
        <w:behaviors>
          <w:behavior w:val="content"/>
        </w:behaviors>
        <w:guid w:val="{D8D1A144-E986-4642-A09B-8BBDCC96372C}"/>
      </w:docPartPr>
      <w:docPartBody>
        <w:p w:rsidR="00AA0028" w:rsidRDefault="00163C0A" w:rsidP="008A5994">
          <w:pPr>
            <w:pStyle w:val="67BF74653DB744EEA916A84409B6883223"/>
          </w:pPr>
          <w:r>
            <w:rPr>
              <w:rStyle w:val="Platzhaltertext"/>
            </w:rPr>
            <w:t>[…]</w:t>
          </w:r>
        </w:p>
      </w:docPartBody>
    </w:docPart>
    <w:docPart>
      <w:docPartPr>
        <w:name w:val="8E26C8B46D1947D2A258224BF3FE6257"/>
        <w:category>
          <w:name w:val="Allgemein"/>
          <w:gallery w:val="placeholder"/>
        </w:category>
        <w:types>
          <w:type w:val="bbPlcHdr"/>
        </w:types>
        <w:behaviors>
          <w:behavior w:val="content"/>
        </w:behaviors>
        <w:guid w:val="{FC37D47C-D5DE-45D5-90E2-9A6E1F694853}"/>
      </w:docPartPr>
      <w:docPartBody>
        <w:p w:rsidR="00AA0028" w:rsidRDefault="00163C0A" w:rsidP="008A5994">
          <w:pPr>
            <w:pStyle w:val="8E26C8B46D1947D2A258224BF3FE625723"/>
          </w:pPr>
          <w:r>
            <w:rPr>
              <w:rStyle w:val="Platzhaltertext"/>
            </w:rPr>
            <w:t>[…]</w:t>
          </w:r>
        </w:p>
      </w:docPartBody>
    </w:docPart>
    <w:docPart>
      <w:docPartPr>
        <w:name w:val="69808F60029443BE886296FCE3EC415B"/>
        <w:category>
          <w:name w:val="Allgemein"/>
          <w:gallery w:val="placeholder"/>
        </w:category>
        <w:types>
          <w:type w:val="bbPlcHdr"/>
        </w:types>
        <w:behaviors>
          <w:behavior w:val="content"/>
        </w:behaviors>
        <w:guid w:val="{686D341D-6B3E-4E65-B683-BAA9FDC3B50A}"/>
      </w:docPartPr>
      <w:docPartBody>
        <w:p w:rsidR="00AA0028" w:rsidRDefault="00163C0A" w:rsidP="008A5994">
          <w:pPr>
            <w:pStyle w:val="69808F60029443BE886296FCE3EC415B23"/>
          </w:pPr>
          <w:r>
            <w:rPr>
              <w:rStyle w:val="Platzhaltertext"/>
            </w:rPr>
            <w:t>[…]</w:t>
          </w:r>
        </w:p>
      </w:docPartBody>
    </w:docPart>
    <w:docPart>
      <w:docPartPr>
        <w:name w:val="AE774B59F674479B891AB76B82DCB3EA"/>
        <w:category>
          <w:name w:val="Allgemein"/>
          <w:gallery w:val="placeholder"/>
        </w:category>
        <w:types>
          <w:type w:val="bbPlcHdr"/>
        </w:types>
        <w:behaviors>
          <w:behavior w:val="content"/>
        </w:behaviors>
        <w:guid w:val="{59EFFFBE-245E-48AC-9630-275DCA8AF6D7}"/>
      </w:docPartPr>
      <w:docPartBody>
        <w:p w:rsidR="00AA0028" w:rsidRDefault="00163C0A" w:rsidP="008A5994">
          <w:pPr>
            <w:pStyle w:val="AE774B59F674479B891AB76B82DCB3EA23"/>
          </w:pPr>
          <w:r>
            <w:rPr>
              <w:rStyle w:val="Platzhaltertext"/>
            </w:rPr>
            <w:t>[…]</w:t>
          </w:r>
        </w:p>
      </w:docPartBody>
    </w:docPart>
    <w:docPart>
      <w:docPartPr>
        <w:name w:val="5B6CB2D8B6C5435A84AC4AE92F42CE8D"/>
        <w:category>
          <w:name w:val="Allgemein"/>
          <w:gallery w:val="placeholder"/>
        </w:category>
        <w:types>
          <w:type w:val="bbPlcHdr"/>
        </w:types>
        <w:behaviors>
          <w:behavior w:val="content"/>
        </w:behaviors>
        <w:guid w:val="{AEA09ABA-4222-4A52-BF94-63C9763CD222}"/>
      </w:docPartPr>
      <w:docPartBody>
        <w:p w:rsidR="00AA0028" w:rsidRDefault="00163C0A" w:rsidP="008A5994">
          <w:pPr>
            <w:pStyle w:val="5B6CB2D8B6C5435A84AC4AE92F42CE8D23"/>
          </w:pPr>
          <w:r>
            <w:rPr>
              <w:rStyle w:val="Platzhaltertext"/>
            </w:rPr>
            <w:t>[…]</w:t>
          </w:r>
        </w:p>
      </w:docPartBody>
    </w:docPart>
    <w:docPart>
      <w:docPartPr>
        <w:name w:val="FABF05A5858E49378F33D1D855CD04CC"/>
        <w:category>
          <w:name w:val="Allgemein"/>
          <w:gallery w:val="placeholder"/>
        </w:category>
        <w:types>
          <w:type w:val="bbPlcHdr"/>
        </w:types>
        <w:behaviors>
          <w:behavior w:val="content"/>
        </w:behaviors>
        <w:guid w:val="{EFA80E1F-DDC8-440B-8E3C-B2C945329E4D}"/>
      </w:docPartPr>
      <w:docPartBody>
        <w:p w:rsidR="00DE4791" w:rsidRDefault="00163C0A" w:rsidP="008A5994">
          <w:pPr>
            <w:pStyle w:val="FABF05A5858E49378F33D1D855CD04CC5"/>
          </w:pPr>
          <w:r>
            <w:rPr>
              <w:rStyle w:val="Platzhaltertext"/>
            </w:rPr>
            <w:t>[</w:t>
          </w:r>
          <w:r w:rsidRPr="00FE0768">
            <w:rPr>
              <w:rStyle w:val="Platzhaltertext"/>
            </w:rPr>
            <w:t>Datum</w:t>
          </w:r>
          <w:r>
            <w:rPr>
              <w:rStyle w:val="Platzhaltertext"/>
            </w:rPr>
            <w:t>]</w:t>
          </w:r>
        </w:p>
      </w:docPartBody>
    </w:docPart>
    <w:docPart>
      <w:docPartPr>
        <w:name w:val="EBADE29E62CF4B8CAED7C1C118162AAC"/>
        <w:category>
          <w:name w:val="Allgemein"/>
          <w:gallery w:val="placeholder"/>
        </w:category>
        <w:types>
          <w:type w:val="bbPlcHdr"/>
        </w:types>
        <w:behaviors>
          <w:behavior w:val="content"/>
        </w:behaviors>
        <w:guid w:val="{9A157AF5-7044-459A-B4BF-3D0A22317C1C}"/>
      </w:docPartPr>
      <w:docPartBody>
        <w:p w:rsidR="00917E8C" w:rsidRDefault="00163C0A">
          <w:r w:rsidRPr="000F1B4E">
            <w:t xml:space="preserve">[Angaben </w:t>
          </w:r>
          <w:r>
            <w:t>Projekt</w:t>
          </w:r>
          <w:r w:rsidRPr="000F1B4E">
            <w:t>]</w:t>
          </w:r>
        </w:p>
      </w:docPartBody>
    </w:docPart>
    <w:docPart>
      <w:docPartPr>
        <w:name w:val="C2413D1061154BD2AF9DD5A8E65BA8C2"/>
        <w:category>
          <w:name w:val="Allgemein"/>
          <w:gallery w:val="placeholder"/>
        </w:category>
        <w:types>
          <w:type w:val="bbPlcHdr"/>
        </w:types>
        <w:behaviors>
          <w:behavior w:val="content"/>
        </w:behaviors>
        <w:guid w:val="{4A34133F-E8A2-4671-995F-F8FB7D32AD3E}"/>
      </w:docPartPr>
      <w:docPartBody>
        <w:p w:rsidR="00917E8C" w:rsidRDefault="00163C0A">
          <w:r w:rsidRPr="000F1B4E">
            <w:t xml:space="preserve">[Angaben </w:t>
          </w:r>
          <w:r>
            <w:t>Leistungen</w:t>
          </w:r>
          <w:r w:rsidRPr="000F1B4E">
            <w:t>]</w:t>
          </w:r>
        </w:p>
      </w:docPartBody>
    </w:docPart>
    <w:docPart>
      <w:docPartPr>
        <w:name w:val="0475066363B14B459E5BBA22AE8C1173"/>
        <w:category>
          <w:name w:val="Allgemein"/>
          <w:gallery w:val="placeholder"/>
        </w:category>
        <w:types>
          <w:type w:val="bbPlcHdr"/>
        </w:types>
        <w:behaviors>
          <w:behavior w:val="content"/>
        </w:behaviors>
        <w:guid w:val="{BE471E24-4349-4C69-A12C-16DE8A19FC58}"/>
      </w:docPartPr>
      <w:docPartBody>
        <w:p w:rsidR="00917E8C" w:rsidRDefault="00163C0A">
          <w:r w:rsidRPr="000F1B4E">
            <w:t>[Angaben Projekt</w:t>
          </w:r>
          <w:r>
            <w:t>leiter</w:t>
          </w:r>
          <w:r w:rsidRPr="000F1B4E">
            <w:t>]</w:t>
          </w:r>
        </w:p>
      </w:docPartBody>
    </w:docPart>
    <w:docPart>
      <w:docPartPr>
        <w:name w:val="2EAB93F991804D1B9D336156E5F7F6EE"/>
        <w:category>
          <w:name w:val="Allgemein"/>
          <w:gallery w:val="placeholder"/>
        </w:category>
        <w:types>
          <w:type w:val="bbPlcHdr"/>
        </w:types>
        <w:behaviors>
          <w:behavior w:val="content"/>
        </w:behaviors>
        <w:guid w:val="{89F1070F-AAAA-43CD-9909-9FF3977833C8}"/>
      </w:docPartPr>
      <w:docPartBody>
        <w:p w:rsidR="00917E8C" w:rsidRDefault="00163C0A">
          <w:r w:rsidRPr="000F1B4E">
            <w:t>[</w:t>
          </w:r>
          <w:r>
            <w:t>Bestellnummer</w:t>
          </w:r>
          <w:r w:rsidRPr="000F1B4E">
            <w:t>]</w:t>
          </w:r>
        </w:p>
      </w:docPartBody>
    </w:docPart>
    <w:docPart>
      <w:docPartPr>
        <w:name w:val="B9D63B56C54F4E18BCB81CA2FF6951F2"/>
        <w:category>
          <w:name w:val="Allgemein"/>
          <w:gallery w:val="placeholder"/>
        </w:category>
        <w:types>
          <w:type w:val="bbPlcHdr"/>
        </w:types>
        <w:behaviors>
          <w:behavior w:val="content"/>
        </w:behaviors>
        <w:guid w:val="{5787ACBC-A8DC-44CB-A455-0758B63B625D}"/>
      </w:docPartPr>
      <w:docPartBody>
        <w:p w:rsidR="00917E8C" w:rsidRDefault="00163C0A">
          <w:r w:rsidRPr="000F1B4E">
            <w:t>[</w:t>
          </w:r>
          <w:r>
            <w:t>Projektnummer</w:t>
          </w:r>
          <w:r w:rsidRPr="000F1B4E">
            <w:t>]</w:t>
          </w:r>
        </w:p>
      </w:docPartBody>
    </w:docPart>
    <w:docPart>
      <w:docPartPr>
        <w:name w:val="978056D8A7DC4A409E403D168DF643E7"/>
        <w:category>
          <w:name w:val="Allgemein"/>
          <w:gallery w:val="placeholder"/>
        </w:category>
        <w:types>
          <w:type w:val="bbPlcHdr"/>
        </w:types>
        <w:behaviors>
          <w:behavior w:val="content"/>
        </w:behaviors>
        <w:guid w:val="{6ED8786C-4BEB-491B-8EF6-55EAB7BEAB9A}"/>
      </w:docPartPr>
      <w:docPartBody>
        <w:p w:rsidR="00917E8C" w:rsidRDefault="00163C0A">
          <w:r w:rsidRPr="000F1B4E">
            <w:t>[Datum]</w:t>
          </w:r>
        </w:p>
      </w:docPartBody>
    </w:docPart>
    <w:docPart>
      <w:docPartPr>
        <w:name w:val="29ECA1DA5A764215AE7856249C28CCED"/>
        <w:category>
          <w:name w:val="Allgemein"/>
          <w:gallery w:val="placeholder"/>
        </w:category>
        <w:types>
          <w:type w:val="bbPlcHdr"/>
        </w:types>
        <w:behaviors>
          <w:behavior w:val="content"/>
        </w:behaviors>
        <w:guid w:val="{4922550E-75DC-46D4-BB41-7D792CA8F61B}"/>
      </w:docPartPr>
      <w:docPartBody>
        <w:p w:rsidR="00D049BC" w:rsidRDefault="00163C0A">
          <w:r w:rsidRPr="007D1AA8">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unga">
    <w:altName w:val="Courier New"/>
    <w:panose1 w:val="000004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38F423E"/>
    <w:multiLevelType w:val="multilevel"/>
    <w:tmpl w:val="28A6B642"/>
    <w:lvl w:ilvl="0">
      <w:start w:val="1"/>
      <w:numFmt w:val="decimal"/>
      <w:pStyle w:val="B626F5BB3CBC450CBAAFA297CB5D25C6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05E966400D59416E83A266E130C18058"/>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534C"/>
    <w:rsid w:val="000300D3"/>
    <w:rsid w:val="0004736B"/>
    <w:rsid w:val="0007454D"/>
    <w:rsid w:val="000808A6"/>
    <w:rsid w:val="000A0F09"/>
    <w:rsid w:val="00107610"/>
    <w:rsid w:val="00114848"/>
    <w:rsid w:val="00163C0A"/>
    <w:rsid w:val="00164952"/>
    <w:rsid w:val="001A512F"/>
    <w:rsid w:val="002051BC"/>
    <w:rsid w:val="002412B5"/>
    <w:rsid w:val="002530CB"/>
    <w:rsid w:val="00253192"/>
    <w:rsid w:val="0027357E"/>
    <w:rsid w:val="002965E1"/>
    <w:rsid w:val="002A5742"/>
    <w:rsid w:val="002C282A"/>
    <w:rsid w:val="002C3FF0"/>
    <w:rsid w:val="002E65DC"/>
    <w:rsid w:val="0033422A"/>
    <w:rsid w:val="003548FD"/>
    <w:rsid w:val="0037781C"/>
    <w:rsid w:val="003C610A"/>
    <w:rsid w:val="003E0927"/>
    <w:rsid w:val="00435DFB"/>
    <w:rsid w:val="0045602F"/>
    <w:rsid w:val="006218E4"/>
    <w:rsid w:val="00622750"/>
    <w:rsid w:val="006355AB"/>
    <w:rsid w:val="00670A92"/>
    <w:rsid w:val="006D4DD0"/>
    <w:rsid w:val="0071146A"/>
    <w:rsid w:val="007715A8"/>
    <w:rsid w:val="00793E76"/>
    <w:rsid w:val="007B4C88"/>
    <w:rsid w:val="007C1A32"/>
    <w:rsid w:val="007F3913"/>
    <w:rsid w:val="00827AC5"/>
    <w:rsid w:val="008452A1"/>
    <w:rsid w:val="0087094E"/>
    <w:rsid w:val="008A5994"/>
    <w:rsid w:val="00917E8C"/>
    <w:rsid w:val="00922532"/>
    <w:rsid w:val="00957403"/>
    <w:rsid w:val="00980484"/>
    <w:rsid w:val="009B4A12"/>
    <w:rsid w:val="009E19D4"/>
    <w:rsid w:val="00A05E11"/>
    <w:rsid w:val="00A746C4"/>
    <w:rsid w:val="00A827A9"/>
    <w:rsid w:val="00A90124"/>
    <w:rsid w:val="00AA0028"/>
    <w:rsid w:val="00AB5918"/>
    <w:rsid w:val="00BC3DDF"/>
    <w:rsid w:val="00BF766E"/>
    <w:rsid w:val="00C00B56"/>
    <w:rsid w:val="00C15392"/>
    <w:rsid w:val="00C32BFA"/>
    <w:rsid w:val="00C473E9"/>
    <w:rsid w:val="00C50A6C"/>
    <w:rsid w:val="00CF6D11"/>
    <w:rsid w:val="00D049BC"/>
    <w:rsid w:val="00DE4791"/>
    <w:rsid w:val="00E0664E"/>
    <w:rsid w:val="00E5534C"/>
    <w:rsid w:val="00E81EBA"/>
    <w:rsid w:val="00EF4C74"/>
    <w:rsid w:val="00F14F9E"/>
    <w:rsid w:val="00F819E6"/>
    <w:rsid w:val="00FC2938"/>
  </w:rsids>
  <m:mathPr>
    <m:mathFont m:val="Cambria Math"/>
    <m:brkBin m:val="before"/>
    <m:brkBinSub m:val="--"/>
    <m:smallFrac m:val="0"/>
    <m:dispDef/>
    <m:lMargin m:val="0"/>
    <m:rMargin m:val="0"/>
    <m:defJc m:val="centerGroup"/>
    <m:wrapIndent m:val="1440"/>
    <m:intLim m:val="subSup"/>
    <m:naryLim m:val="undOvr"/>
  </m:mathPr>
  <w:themeFontLang w:val="de-CH" w:bidi="kn-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CH" w:eastAsia="de-CH"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163C0A"/>
    <w:rPr>
      <w:color w:val="808080"/>
    </w:rPr>
  </w:style>
  <w:style w:type="paragraph" w:customStyle="1" w:styleId="AF6DB5C18CB645AF8C2107E2224B26B6">
    <w:name w:val="AF6DB5C18CB645AF8C2107E2224B26B6"/>
  </w:style>
  <w:style w:type="paragraph" w:customStyle="1" w:styleId="4D8016C14BF04F3881DA589E0E61B0F2">
    <w:name w:val="4D8016C14BF04F3881DA589E0E61B0F2"/>
    <w:rsid w:val="0007454D"/>
  </w:style>
  <w:style w:type="paragraph" w:customStyle="1" w:styleId="928D0D5DAB7646DC8EFBE769FA2EA128">
    <w:name w:val="928D0D5DAB7646DC8EFBE769FA2EA128"/>
    <w:rsid w:val="0007454D"/>
  </w:style>
  <w:style w:type="paragraph" w:customStyle="1" w:styleId="93BF76DAEBD14B8F81912F5576B586A5">
    <w:name w:val="93BF76DAEBD14B8F81912F5576B586A5"/>
    <w:rsid w:val="0007454D"/>
  </w:style>
  <w:style w:type="paragraph" w:customStyle="1" w:styleId="A7E85BE05AF84BCF81B5B3665BE319B7">
    <w:name w:val="A7E85BE05AF84BCF81B5B3665BE319B7"/>
    <w:rsid w:val="0007454D"/>
  </w:style>
  <w:style w:type="paragraph" w:customStyle="1" w:styleId="F87B4FD3ACD6429599BB07DCBB432CC4">
    <w:name w:val="F87B4FD3ACD6429599BB07DCBB432CC4"/>
    <w:rsid w:val="0007454D"/>
  </w:style>
  <w:style w:type="paragraph" w:customStyle="1" w:styleId="852603E421C146519554C0702227C7FE">
    <w:name w:val="852603E421C146519554C0702227C7FE"/>
    <w:rsid w:val="0007454D"/>
  </w:style>
  <w:style w:type="paragraph" w:customStyle="1" w:styleId="B626F5BB3CBC450CBAAFA297CB5D25C6">
    <w:name w:val="B626F5BB3CBC450CBAAFA297CB5D25C6"/>
    <w:rsid w:val="0007454D"/>
  </w:style>
  <w:style w:type="paragraph" w:customStyle="1" w:styleId="837220D178BE447092DA5E1DAA31F0EB">
    <w:name w:val="837220D178BE447092DA5E1DAA31F0EB"/>
    <w:rsid w:val="0007454D"/>
  </w:style>
  <w:style w:type="paragraph" w:customStyle="1" w:styleId="B8181552D80742FE8EBF0CB7A69B4244">
    <w:name w:val="B8181552D80742FE8EBF0CB7A69B4244"/>
    <w:rsid w:val="0007454D"/>
  </w:style>
  <w:style w:type="paragraph" w:customStyle="1" w:styleId="993BA05B03F849B0BF9866856D27CE95">
    <w:name w:val="993BA05B03F849B0BF9866856D27CE95"/>
    <w:rsid w:val="0007454D"/>
  </w:style>
  <w:style w:type="paragraph" w:customStyle="1" w:styleId="FD75D8610BA84E0CAB54E6BB4FA9FB84">
    <w:name w:val="FD75D8610BA84E0CAB54E6BB4FA9FB84"/>
    <w:rsid w:val="0007454D"/>
  </w:style>
  <w:style w:type="paragraph" w:customStyle="1" w:styleId="438F53550DF2478F9D462CE1FE9DB9A9">
    <w:name w:val="438F53550DF2478F9D462CE1FE9DB9A9"/>
    <w:rsid w:val="0007454D"/>
  </w:style>
  <w:style w:type="paragraph" w:customStyle="1" w:styleId="EE563E28160F41EB8C4631FD5DD6991B">
    <w:name w:val="EE563E28160F41EB8C4631FD5DD6991B"/>
    <w:rsid w:val="0007454D"/>
  </w:style>
  <w:style w:type="paragraph" w:customStyle="1" w:styleId="C146BC19BF3A46DFAC472A1CF1FB1FC0">
    <w:name w:val="C146BC19BF3A46DFAC472A1CF1FB1FC0"/>
    <w:rsid w:val="0007454D"/>
  </w:style>
  <w:style w:type="paragraph" w:customStyle="1" w:styleId="9B6AE05CE2444E6C9C025396B6538BC7">
    <w:name w:val="9B6AE05CE2444E6C9C025396B6538BC7"/>
    <w:rsid w:val="0007454D"/>
  </w:style>
  <w:style w:type="paragraph" w:customStyle="1" w:styleId="2BADFC985A2D4F24A0CA036ECEA96341">
    <w:name w:val="2BADFC985A2D4F24A0CA036ECEA96341"/>
    <w:rsid w:val="0007454D"/>
  </w:style>
  <w:style w:type="paragraph" w:customStyle="1" w:styleId="29E62F2F76F74D38B87E9C1C4D13C6AC">
    <w:name w:val="29E62F2F76F74D38B87E9C1C4D13C6AC"/>
    <w:rsid w:val="0007454D"/>
  </w:style>
  <w:style w:type="paragraph" w:customStyle="1" w:styleId="5CF8BC2E53DF49E5B36B29DEF7888C4D">
    <w:name w:val="5CF8BC2E53DF49E5B36B29DEF7888C4D"/>
    <w:rsid w:val="0007454D"/>
  </w:style>
  <w:style w:type="paragraph" w:customStyle="1" w:styleId="90851E22F9754C9193DF41994899EF8B">
    <w:name w:val="90851E22F9754C9193DF41994899EF8B"/>
    <w:rsid w:val="0007454D"/>
  </w:style>
  <w:style w:type="paragraph" w:customStyle="1" w:styleId="1365AAF6B02F435CA29C8572944413E0">
    <w:name w:val="1365AAF6B02F435CA29C8572944413E0"/>
    <w:rsid w:val="0007454D"/>
  </w:style>
  <w:style w:type="paragraph" w:customStyle="1" w:styleId="C697E9257AD74C2EAA1E73943D18A02C">
    <w:name w:val="C697E9257AD74C2EAA1E73943D18A02C"/>
    <w:rsid w:val="0007454D"/>
  </w:style>
  <w:style w:type="paragraph" w:customStyle="1" w:styleId="F9B85A9B0D4A4943AFD425BFEE109554">
    <w:name w:val="F9B85A9B0D4A4943AFD425BFEE109554"/>
    <w:rsid w:val="0007454D"/>
  </w:style>
  <w:style w:type="paragraph" w:customStyle="1" w:styleId="EBD82AE5D31E4F4DA23C26EA3BB2BCD3">
    <w:name w:val="EBD82AE5D31E4F4DA23C26EA3BB2BCD3"/>
    <w:rsid w:val="0007454D"/>
  </w:style>
  <w:style w:type="paragraph" w:customStyle="1" w:styleId="BF0B10EC33794515ADC21260B081A194">
    <w:name w:val="BF0B10EC33794515ADC21260B081A194"/>
    <w:rsid w:val="0007454D"/>
  </w:style>
  <w:style w:type="paragraph" w:customStyle="1" w:styleId="AF0D7C5361DD4978817842EBBB111CBE">
    <w:name w:val="AF0D7C5361DD4978817842EBBB111CBE"/>
    <w:rsid w:val="0007454D"/>
  </w:style>
  <w:style w:type="paragraph" w:customStyle="1" w:styleId="FDBA3176EBA7453A8E413A3F12B246E0">
    <w:name w:val="FDBA3176EBA7453A8E413A3F12B246E0"/>
    <w:rsid w:val="0007454D"/>
  </w:style>
  <w:style w:type="paragraph" w:customStyle="1" w:styleId="7DA3576413A94E04B470EC9D4C4DFA8D">
    <w:name w:val="7DA3576413A94E04B470EC9D4C4DFA8D"/>
    <w:rsid w:val="0007454D"/>
  </w:style>
  <w:style w:type="paragraph" w:customStyle="1" w:styleId="33D3F70226134D6486056CA18E85FFD6">
    <w:name w:val="33D3F70226134D6486056CA18E85FFD6"/>
    <w:rsid w:val="0007454D"/>
  </w:style>
  <w:style w:type="paragraph" w:customStyle="1" w:styleId="E0759007477243C7BD8A81EDEC75E019">
    <w:name w:val="E0759007477243C7BD8A81EDEC75E019"/>
    <w:rsid w:val="0007454D"/>
  </w:style>
  <w:style w:type="paragraph" w:customStyle="1" w:styleId="0C8FCE8A76E64B3C98001AEC3E32ACCB">
    <w:name w:val="0C8FCE8A76E64B3C98001AEC3E32ACCB"/>
    <w:rsid w:val="0007454D"/>
  </w:style>
  <w:style w:type="paragraph" w:customStyle="1" w:styleId="C4120163A5D24845A9D7570806D22CA1">
    <w:name w:val="C4120163A5D24845A9D7570806D22CA1"/>
    <w:rsid w:val="0007454D"/>
  </w:style>
  <w:style w:type="paragraph" w:customStyle="1" w:styleId="A332B3CAFBAE49568795C75047CA86BA">
    <w:name w:val="A332B3CAFBAE49568795C75047CA86BA"/>
    <w:rsid w:val="0007454D"/>
  </w:style>
  <w:style w:type="paragraph" w:customStyle="1" w:styleId="47FC819F5E0E419C8330F82B150FFFA8">
    <w:name w:val="47FC819F5E0E419C8330F82B150FFFA8"/>
    <w:rsid w:val="0007454D"/>
  </w:style>
  <w:style w:type="paragraph" w:customStyle="1" w:styleId="9BCC404185004A739F0ACEE4256A10AF">
    <w:name w:val="9BCC404185004A739F0ACEE4256A10AF"/>
    <w:rsid w:val="0007454D"/>
  </w:style>
  <w:style w:type="paragraph" w:customStyle="1" w:styleId="AECE870338634CE1894512F61BC6EA3D">
    <w:name w:val="AECE870338634CE1894512F61BC6EA3D"/>
    <w:rsid w:val="0007454D"/>
  </w:style>
  <w:style w:type="paragraph" w:customStyle="1" w:styleId="E49DD9AE17824355B4FB9F378A704D78">
    <w:name w:val="E49DD9AE17824355B4FB9F378A704D78"/>
    <w:rsid w:val="0007454D"/>
  </w:style>
  <w:style w:type="paragraph" w:customStyle="1" w:styleId="01AB02A26181405C9FE2C8B2F9F6D235">
    <w:name w:val="01AB02A26181405C9FE2C8B2F9F6D235"/>
    <w:rsid w:val="0007454D"/>
  </w:style>
  <w:style w:type="paragraph" w:customStyle="1" w:styleId="6572DFA3BFEE4C4CBFF6B20843C7C655">
    <w:name w:val="6572DFA3BFEE4C4CBFF6B20843C7C655"/>
    <w:rsid w:val="0007454D"/>
  </w:style>
  <w:style w:type="paragraph" w:customStyle="1" w:styleId="0E34F1CB09A64616AB627B2291778F23">
    <w:name w:val="0E34F1CB09A64616AB627B2291778F23"/>
    <w:rsid w:val="0007454D"/>
  </w:style>
  <w:style w:type="paragraph" w:customStyle="1" w:styleId="21E83643732C4E77955F9F8C106B1389">
    <w:name w:val="21E83643732C4E77955F9F8C106B1389"/>
    <w:rsid w:val="0007454D"/>
  </w:style>
  <w:style w:type="paragraph" w:customStyle="1" w:styleId="94DF65DAC38B4F02B3F807C6D45616BA">
    <w:name w:val="94DF65DAC38B4F02B3F807C6D45616BA"/>
    <w:rsid w:val="0007454D"/>
  </w:style>
  <w:style w:type="paragraph" w:customStyle="1" w:styleId="39274F0C64B44C42A316D725E9D286B8">
    <w:name w:val="39274F0C64B44C42A316D725E9D286B8"/>
    <w:rsid w:val="0007454D"/>
  </w:style>
  <w:style w:type="paragraph" w:customStyle="1" w:styleId="FBEBA19E165946B093F8D9FEEC25C0E1">
    <w:name w:val="FBEBA19E165946B093F8D9FEEC25C0E1"/>
    <w:rsid w:val="0007454D"/>
  </w:style>
  <w:style w:type="paragraph" w:customStyle="1" w:styleId="3F59D33839D04790961C2B69060FE802">
    <w:name w:val="3F59D33839D04790961C2B69060FE802"/>
    <w:rsid w:val="0007454D"/>
  </w:style>
  <w:style w:type="paragraph" w:customStyle="1" w:styleId="3F1FE48D69CE495BB53C44D1A0BF5935">
    <w:name w:val="3F1FE48D69CE495BB53C44D1A0BF5935"/>
    <w:rsid w:val="0007454D"/>
  </w:style>
  <w:style w:type="paragraph" w:customStyle="1" w:styleId="93BE17A7EA2A48048B9F3FA5A0CB38B6">
    <w:name w:val="93BE17A7EA2A48048B9F3FA5A0CB38B6"/>
    <w:rsid w:val="0007454D"/>
  </w:style>
  <w:style w:type="paragraph" w:customStyle="1" w:styleId="59376DAECDBF4C9C858A99D765BD8CA4">
    <w:name w:val="59376DAECDBF4C9C858A99D765BD8CA4"/>
    <w:rsid w:val="0007454D"/>
  </w:style>
  <w:style w:type="paragraph" w:customStyle="1" w:styleId="8A3563C93355402085F90D0A36C1ED52">
    <w:name w:val="8A3563C93355402085F90D0A36C1ED52"/>
    <w:rsid w:val="0007454D"/>
  </w:style>
  <w:style w:type="paragraph" w:customStyle="1" w:styleId="3A68690F4DA740B7A4A85E337CB20D49">
    <w:name w:val="3A68690F4DA740B7A4A85E337CB20D49"/>
    <w:rsid w:val="0007454D"/>
  </w:style>
  <w:style w:type="paragraph" w:customStyle="1" w:styleId="72F4EF7EE059479994BD0BDC428AA7C7">
    <w:name w:val="72F4EF7EE059479994BD0BDC428AA7C7"/>
    <w:rsid w:val="0007454D"/>
  </w:style>
  <w:style w:type="paragraph" w:customStyle="1" w:styleId="80DC6D4E832E40F9A078746C674F4121">
    <w:name w:val="80DC6D4E832E40F9A078746C674F4121"/>
    <w:rsid w:val="0007454D"/>
  </w:style>
  <w:style w:type="paragraph" w:customStyle="1" w:styleId="236A24B01ADF43A2A9F62F169863F0D1">
    <w:name w:val="236A24B01ADF43A2A9F62F169863F0D1"/>
    <w:rsid w:val="0007454D"/>
  </w:style>
  <w:style w:type="paragraph" w:customStyle="1" w:styleId="6E4305271BA6454E9BF3E0AD9A187486">
    <w:name w:val="6E4305271BA6454E9BF3E0AD9A187486"/>
    <w:rsid w:val="0007454D"/>
  </w:style>
  <w:style w:type="paragraph" w:customStyle="1" w:styleId="DAC006BCB62D46F984FF81D6E53A183B">
    <w:name w:val="DAC006BCB62D46F984FF81D6E53A183B"/>
    <w:rsid w:val="0007454D"/>
  </w:style>
  <w:style w:type="paragraph" w:customStyle="1" w:styleId="9369FBD316B54E0EB00BB646A25FF60A">
    <w:name w:val="9369FBD316B54E0EB00BB646A25FF60A"/>
    <w:rsid w:val="0007454D"/>
  </w:style>
  <w:style w:type="paragraph" w:customStyle="1" w:styleId="6E7537B3867B4CA7AD00D8B507DA421A">
    <w:name w:val="6E7537B3867B4CA7AD00D8B507DA421A"/>
    <w:rsid w:val="0007454D"/>
  </w:style>
  <w:style w:type="paragraph" w:customStyle="1" w:styleId="2478E870B81144578E862B147E836697">
    <w:name w:val="2478E870B81144578E862B147E836697"/>
    <w:rsid w:val="0007454D"/>
  </w:style>
  <w:style w:type="paragraph" w:customStyle="1" w:styleId="D7B12EBEAE7648118BFA7BD8822F98DB">
    <w:name w:val="D7B12EBEAE7648118BFA7BD8822F98DB"/>
    <w:rsid w:val="0007454D"/>
  </w:style>
  <w:style w:type="paragraph" w:customStyle="1" w:styleId="FACE82E468BE4025BE10D036D4C76C4A">
    <w:name w:val="FACE82E468BE4025BE10D036D4C76C4A"/>
    <w:rsid w:val="0007454D"/>
  </w:style>
  <w:style w:type="paragraph" w:customStyle="1" w:styleId="FD98F0227BC744D6A3A55786B87705DE">
    <w:name w:val="FD98F0227BC744D6A3A55786B87705DE"/>
    <w:rsid w:val="0007454D"/>
  </w:style>
  <w:style w:type="paragraph" w:customStyle="1" w:styleId="52E6445FE0A34AD385A7A46F37797DEF">
    <w:name w:val="52E6445FE0A34AD385A7A46F37797DEF"/>
    <w:rsid w:val="0007454D"/>
  </w:style>
  <w:style w:type="paragraph" w:customStyle="1" w:styleId="A37D556082834081A3F0B7826737D6D1">
    <w:name w:val="A37D556082834081A3F0B7826737D6D1"/>
    <w:rsid w:val="0007454D"/>
  </w:style>
  <w:style w:type="paragraph" w:customStyle="1" w:styleId="F9280C8EC4C0409181AFE31727B2593B">
    <w:name w:val="F9280C8EC4C0409181AFE31727B2593B"/>
    <w:rsid w:val="0007454D"/>
  </w:style>
  <w:style w:type="paragraph" w:customStyle="1" w:styleId="9C47576F21234AD584468D3B2E18C943">
    <w:name w:val="9C47576F21234AD584468D3B2E18C943"/>
    <w:rsid w:val="0007454D"/>
  </w:style>
  <w:style w:type="paragraph" w:customStyle="1" w:styleId="9525A14613144105A3F928EFD8F21201">
    <w:name w:val="9525A14613144105A3F928EFD8F21201"/>
    <w:rsid w:val="0007454D"/>
  </w:style>
  <w:style w:type="paragraph" w:customStyle="1" w:styleId="B50E260C24994483B8235AA36B7BC30E">
    <w:name w:val="B50E260C24994483B8235AA36B7BC30E"/>
    <w:rsid w:val="0007454D"/>
  </w:style>
  <w:style w:type="paragraph" w:customStyle="1" w:styleId="44ED72A8A886480395EAD95A5200635B">
    <w:name w:val="44ED72A8A886480395EAD95A5200635B"/>
    <w:rsid w:val="0007454D"/>
  </w:style>
  <w:style w:type="paragraph" w:customStyle="1" w:styleId="22DCA97CB0274A83851517427DE648F6">
    <w:name w:val="22DCA97CB0274A83851517427DE648F6"/>
    <w:rsid w:val="0007454D"/>
  </w:style>
  <w:style w:type="paragraph" w:customStyle="1" w:styleId="8BCFC1B5BCAA4DC3B612AB7CE80E4667">
    <w:name w:val="8BCFC1B5BCAA4DC3B612AB7CE80E4667"/>
    <w:rsid w:val="0007454D"/>
  </w:style>
  <w:style w:type="paragraph" w:customStyle="1" w:styleId="F97E6D7D21614DC2B2C5AED36DC4AF75">
    <w:name w:val="F97E6D7D21614DC2B2C5AED36DC4AF75"/>
    <w:rsid w:val="0007454D"/>
  </w:style>
  <w:style w:type="paragraph" w:customStyle="1" w:styleId="53E7572B026E461E888DB63F2D0C8C59">
    <w:name w:val="53E7572B026E461E888DB63F2D0C8C59"/>
    <w:rsid w:val="0007454D"/>
  </w:style>
  <w:style w:type="paragraph" w:customStyle="1" w:styleId="0559DCDA97704521A67467FCAF530AF5">
    <w:name w:val="0559DCDA97704521A67467FCAF530AF5"/>
    <w:rsid w:val="0007454D"/>
  </w:style>
  <w:style w:type="paragraph" w:customStyle="1" w:styleId="47AB373E21124E1DAE5AA83F787693F2">
    <w:name w:val="47AB373E21124E1DAE5AA83F787693F2"/>
    <w:rsid w:val="0007454D"/>
  </w:style>
  <w:style w:type="paragraph" w:customStyle="1" w:styleId="4CC15D5080DC4D40A1D731B2B544D842">
    <w:name w:val="4CC15D5080DC4D40A1D731B2B544D842"/>
    <w:rsid w:val="0007454D"/>
  </w:style>
  <w:style w:type="paragraph" w:customStyle="1" w:styleId="108411C6502145BD8BBDEA8C716A270B">
    <w:name w:val="108411C6502145BD8BBDEA8C716A270B"/>
    <w:rsid w:val="0007454D"/>
  </w:style>
  <w:style w:type="paragraph" w:customStyle="1" w:styleId="9E662ED8E3AF4CF197FB616BFBF6B0D1">
    <w:name w:val="9E662ED8E3AF4CF197FB616BFBF6B0D1"/>
    <w:rsid w:val="0007454D"/>
  </w:style>
  <w:style w:type="paragraph" w:customStyle="1" w:styleId="42A69C73EC1F467D85B99F070FFDFC22">
    <w:name w:val="42A69C73EC1F467D85B99F070FFDFC22"/>
    <w:rsid w:val="0007454D"/>
  </w:style>
  <w:style w:type="paragraph" w:customStyle="1" w:styleId="EDD033FA0B3E47589BEFDF1561E76F80">
    <w:name w:val="EDD033FA0B3E47589BEFDF1561E76F80"/>
    <w:rsid w:val="0007454D"/>
  </w:style>
  <w:style w:type="paragraph" w:customStyle="1" w:styleId="A5EC02E944B9469EAB80E483D16659D0">
    <w:name w:val="A5EC02E944B9469EAB80E483D16659D0"/>
    <w:rsid w:val="0007454D"/>
  </w:style>
  <w:style w:type="paragraph" w:customStyle="1" w:styleId="1FDD72192F294FA9851F10D76CBFE34C">
    <w:name w:val="1FDD72192F294FA9851F10D76CBFE34C"/>
    <w:rsid w:val="0007454D"/>
  </w:style>
  <w:style w:type="paragraph" w:customStyle="1" w:styleId="7FDD26FED2BA43389987F6D35A6C5BAD">
    <w:name w:val="7FDD26FED2BA43389987F6D35A6C5BAD"/>
    <w:rsid w:val="0007454D"/>
  </w:style>
  <w:style w:type="paragraph" w:customStyle="1" w:styleId="24680667386441FB94568C630B303AC5">
    <w:name w:val="24680667386441FB94568C630B303AC5"/>
    <w:rsid w:val="0007454D"/>
  </w:style>
  <w:style w:type="paragraph" w:customStyle="1" w:styleId="66E26DBB5CD54D5284F785622BC47266">
    <w:name w:val="66E26DBB5CD54D5284F785622BC47266"/>
    <w:rsid w:val="0007454D"/>
  </w:style>
  <w:style w:type="paragraph" w:customStyle="1" w:styleId="CCD4286F234C440BB574D2D990F3EA2C">
    <w:name w:val="CCD4286F234C440BB574D2D990F3EA2C"/>
    <w:rsid w:val="0007454D"/>
  </w:style>
  <w:style w:type="paragraph" w:customStyle="1" w:styleId="53B866C6266242DAB0B14EFA753A62AA">
    <w:name w:val="53B866C6266242DAB0B14EFA753A62AA"/>
    <w:rsid w:val="0007454D"/>
  </w:style>
  <w:style w:type="paragraph" w:customStyle="1" w:styleId="7AF90F6747044EAA9BBF9DD236EDCF14">
    <w:name w:val="7AF90F6747044EAA9BBF9DD236EDCF14"/>
    <w:rsid w:val="0007454D"/>
  </w:style>
  <w:style w:type="paragraph" w:customStyle="1" w:styleId="F01A10C573924B2DA91C348B73675CE0">
    <w:name w:val="F01A10C573924B2DA91C348B73675CE0"/>
    <w:rsid w:val="0007454D"/>
  </w:style>
  <w:style w:type="paragraph" w:customStyle="1" w:styleId="B2E339E2D0584977958E9B942BD8F365">
    <w:name w:val="B2E339E2D0584977958E9B942BD8F365"/>
    <w:rsid w:val="0007454D"/>
  </w:style>
  <w:style w:type="paragraph" w:customStyle="1" w:styleId="CE3D84D24B304A70B4A758EAA8A3B101">
    <w:name w:val="CE3D84D24B304A70B4A758EAA8A3B101"/>
    <w:rsid w:val="0007454D"/>
  </w:style>
  <w:style w:type="paragraph" w:customStyle="1" w:styleId="D59D4442B44240D08181FD83692B3C63">
    <w:name w:val="D59D4442B44240D08181FD83692B3C63"/>
    <w:rsid w:val="0007454D"/>
  </w:style>
  <w:style w:type="paragraph" w:customStyle="1" w:styleId="191219E602244B2D8482B4EE4CC115B6">
    <w:name w:val="191219E602244B2D8482B4EE4CC115B6"/>
    <w:rsid w:val="0007454D"/>
  </w:style>
  <w:style w:type="paragraph" w:customStyle="1" w:styleId="37BAB5E4E3B041F39B80C0FFC34056CC">
    <w:name w:val="37BAB5E4E3B041F39B80C0FFC34056CC"/>
    <w:rsid w:val="0007454D"/>
  </w:style>
  <w:style w:type="paragraph" w:customStyle="1" w:styleId="A26E40E84F1D4982B64CC7E51676F59B">
    <w:name w:val="A26E40E84F1D4982B64CC7E51676F59B"/>
    <w:rsid w:val="0007454D"/>
  </w:style>
  <w:style w:type="paragraph" w:customStyle="1" w:styleId="B48362AE626849F9A1E70716DEBE9986">
    <w:name w:val="B48362AE626849F9A1E70716DEBE9986"/>
    <w:rsid w:val="0007454D"/>
  </w:style>
  <w:style w:type="paragraph" w:customStyle="1" w:styleId="C6052E248ED0474BA92ADC56365F01DB">
    <w:name w:val="C6052E248ED0474BA92ADC56365F01DB"/>
    <w:rsid w:val="0007454D"/>
  </w:style>
  <w:style w:type="paragraph" w:customStyle="1" w:styleId="93B0D2AFA37D4EAE9B8F28189182F0E5">
    <w:name w:val="93B0D2AFA37D4EAE9B8F28189182F0E5"/>
    <w:rsid w:val="0007454D"/>
  </w:style>
  <w:style w:type="paragraph" w:customStyle="1" w:styleId="3DB04C847C9C436CBF309C7D2BEC350F">
    <w:name w:val="3DB04C847C9C436CBF309C7D2BEC350F"/>
    <w:rsid w:val="0007454D"/>
  </w:style>
  <w:style w:type="paragraph" w:customStyle="1" w:styleId="B7800FBB09134B46B817F4CE8345956E">
    <w:name w:val="B7800FBB09134B46B817F4CE8345956E"/>
    <w:rsid w:val="0007454D"/>
  </w:style>
  <w:style w:type="paragraph" w:customStyle="1" w:styleId="8291C525CB96429A990683C487C661EF">
    <w:name w:val="8291C525CB96429A990683C487C661EF"/>
    <w:rsid w:val="0007454D"/>
  </w:style>
  <w:style w:type="paragraph" w:customStyle="1" w:styleId="E7C99D21F21A4D4CBD1FDA33E8FBF495">
    <w:name w:val="E7C99D21F21A4D4CBD1FDA33E8FBF495"/>
    <w:rsid w:val="0007454D"/>
  </w:style>
  <w:style w:type="paragraph" w:customStyle="1" w:styleId="3463928715A840B08CA004D5A4C81D58">
    <w:name w:val="3463928715A840B08CA004D5A4C81D58"/>
    <w:rsid w:val="0007454D"/>
  </w:style>
  <w:style w:type="paragraph" w:customStyle="1" w:styleId="CB58BB59F4914740B8B9F2C9C422CC25">
    <w:name w:val="CB58BB59F4914740B8B9F2C9C422CC25"/>
    <w:rsid w:val="0007454D"/>
  </w:style>
  <w:style w:type="paragraph" w:customStyle="1" w:styleId="11859086A8B748E48710AF664C2265D8">
    <w:name w:val="11859086A8B748E48710AF664C2265D8"/>
    <w:rsid w:val="0007454D"/>
  </w:style>
  <w:style w:type="paragraph" w:customStyle="1" w:styleId="FDCA3F42E9064FCB9D1C279D48B4CD7E">
    <w:name w:val="FDCA3F42E9064FCB9D1C279D48B4CD7E"/>
    <w:rsid w:val="0007454D"/>
  </w:style>
  <w:style w:type="paragraph" w:customStyle="1" w:styleId="3FFAD98A4E314CCABC7C49CCA41CB660">
    <w:name w:val="3FFAD98A4E314CCABC7C49CCA41CB660"/>
    <w:rsid w:val="0007454D"/>
  </w:style>
  <w:style w:type="paragraph" w:customStyle="1" w:styleId="44D9E141793141A2B3BE56DACFEA42B0">
    <w:name w:val="44D9E141793141A2B3BE56DACFEA42B0"/>
    <w:rsid w:val="0007454D"/>
  </w:style>
  <w:style w:type="paragraph" w:customStyle="1" w:styleId="E2A493EEE3EB4592828F176888FC27DC">
    <w:name w:val="E2A493EEE3EB4592828F176888FC27DC"/>
    <w:rsid w:val="0007454D"/>
  </w:style>
  <w:style w:type="paragraph" w:customStyle="1" w:styleId="47EB6201F50445B6A962B79BEF50C332">
    <w:name w:val="47EB6201F50445B6A962B79BEF50C332"/>
    <w:rsid w:val="0007454D"/>
  </w:style>
  <w:style w:type="paragraph" w:customStyle="1" w:styleId="D7D250214577451AA9C05A93382CA87A">
    <w:name w:val="D7D250214577451AA9C05A93382CA87A"/>
    <w:rsid w:val="0007454D"/>
  </w:style>
  <w:style w:type="paragraph" w:customStyle="1" w:styleId="77BE4DBDA4844240947917238375F7DA">
    <w:name w:val="77BE4DBDA4844240947917238375F7DA"/>
    <w:rsid w:val="0007454D"/>
  </w:style>
  <w:style w:type="paragraph" w:customStyle="1" w:styleId="B04B050570B64BBE9625C9A2038F82AD">
    <w:name w:val="B04B050570B64BBE9625C9A2038F82AD"/>
    <w:rsid w:val="0007454D"/>
  </w:style>
  <w:style w:type="paragraph" w:customStyle="1" w:styleId="705EB9E90BD04FFF8A9040074387F9B3">
    <w:name w:val="705EB9E90BD04FFF8A9040074387F9B3"/>
    <w:rsid w:val="0007454D"/>
  </w:style>
  <w:style w:type="paragraph" w:customStyle="1" w:styleId="9A24C92A36774D4A8EE1B11B529CF4F7">
    <w:name w:val="9A24C92A36774D4A8EE1B11B529CF4F7"/>
    <w:rsid w:val="0007454D"/>
  </w:style>
  <w:style w:type="paragraph" w:customStyle="1" w:styleId="415E539F246F406DA74200D0D7D00AA7">
    <w:name w:val="415E539F246F406DA74200D0D7D00AA7"/>
    <w:rsid w:val="0007454D"/>
  </w:style>
  <w:style w:type="paragraph" w:customStyle="1" w:styleId="0F8234F3C10B448AA2D1DAB422427ED3">
    <w:name w:val="0F8234F3C10B448AA2D1DAB422427ED3"/>
    <w:rsid w:val="0007454D"/>
  </w:style>
  <w:style w:type="paragraph" w:customStyle="1" w:styleId="1CCD78F9EB044A6E8C54D9B203FFD560">
    <w:name w:val="1CCD78F9EB044A6E8C54D9B203FFD560"/>
    <w:rsid w:val="0007454D"/>
  </w:style>
  <w:style w:type="paragraph" w:customStyle="1" w:styleId="1651C7388344437AAE66AA75CA869056">
    <w:name w:val="1651C7388344437AAE66AA75CA869056"/>
    <w:rsid w:val="0007454D"/>
  </w:style>
  <w:style w:type="paragraph" w:customStyle="1" w:styleId="8B3ED4B95BD04C8984FA483B7DEAB8EB">
    <w:name w:val="8B3ED4B95BD04C8984FA483B7DEAB8EB"/>
    <w:rsid w:val="0007454D"/>
  </w:style>
  <w:style w:type="paragraph" w:customStyle="1" w:styleId="53B4017C716D4D2884851C7531C20F9E">
    <w:name w:val="53B4017C716D4D2884851C7531C20F9E"/>
    <w:rsid w:val="0007454D"/>
  </w:style>
  <w:style w:type="paragraph" w:customStyle="1" w:styleId="B1123652D113478CA6DC54E46BC5C6E9">
    <w:name w:val="B1123652D113478CA6DC54E46BC5C6E9"/>
    <w:rsid w:val="0007454D"/>
  </w:style>
  <w:style w:type="paragraph" w:customStyle="1" w:styleId="E5FD7D6444D14A359C61A331790B86DA">
    <w:name w:val="E5FD7D6444D14A359C61A331790B86DA"/>
    <w:rsid w:val="0007454D"/>
  </w:style>
  <w:style w:type="paragraph" w:customStyle="1" w:styleId="494CD2A2E6C34A568E7B701BDD7DC792">
    <w:name w:val="494CD2A2E6C34A568E7B701BDD7DC792"/>
    <w:rsid w:val="0007454D"/>
  </w:style>
  <w:style w:type="paragraph" w:customStyle="1" w:styleId="A3DE895176FF436B9A70B616964624A5">
    <w:name w:val="A3DE895176FF436B9A70B616964624A5"/>
    <w:rsid w:val="0007454D"/>
  </w:style>
  <w:style w:type="paragraph" w:customStyle="1" w:styleId="5BAE4DA3FD694C839BB74190A6371256">
    <w:name w:val="5BAE4DA3FD694C839BB74190A6371256"/>
    <w:rsid w:val="0007454D"/>
  </w:style>
  <w:style w:type="paragraph" w:customStyle="1" w:styleId="9065E49F480041D887B2DF1E461490D5">
    <w:name w:val="9065E49F480041D887B2DF1E461490D5"/>
    <w:rsid w:val="0007454D"/>
  </w:style>
  <w:style w:type="paragraph" w:customStyle="1" w:styleId="5C4C41F975834D7395D43257D64DFF42">
    <w:name w:val="5C4C41F975834D7395D43257D64DFF42"/>
    <w:rsid w:val="0007454D"/>
  </w:style>
  <w:style w:type="paragraph" w:customStyle="1" w:styleId="FE9A68A570024EE1B9B8C05CFDB17F64">
    <w:name w:val="FE9A68A570024EE1B9B8C05CFDB17F64"/>
    <w:rsid w:val="0007454D"/>
  </w:style>
  <w:style w:type="paragraph" w:customStyle="1" w:styleId="7E1FE5F02C0D4C3E8ED912C6F5718D4A">
    <w:name w:val="7E1FE5F02C0D4C3E8ED912C6F5718D4A"/>
    <w:rsid w:val="0007454D"/>
  </w:style>
  <w:style w:type="paragraph" w:customStyle="1" w:styleId="580176EE908C4DDC8F69BD21A75D7EB8">
    <w:name w:val="580176EE908C4DDC8F69BD21A75D7EB8"/>
    <w:rsid w:val="0007454D"/>
  </w:style>
  <w:style w:type="paragraph" w:customStyle="1" w:styleId="7F5E59A0AED44BC78F9AD679BC5E61B7">
    <w:name w:val="7F5E59A0AED44BC78F9AD679BC5E61B7"/>
    <w:rsid w:val="0007454D"/>
  </w:style>
  <w:style w:type="paragraph" w:customStyle="1" w:styleId="EC1ED530DB0242A88B8BDD331C6A97B8">
    <w:name w:val="EC1ED530DB0242A88B8BDD331C6A97B8"/>
    <w:rsid w:val="0007454D"/>
  </w:style>
  <w:style w:type="paragraph" w:customStyle="1" w:styleId="2893524A46A64A088803D93A1310C972">
    <w:name w:val="2893524A46A64A088803D93A1310C972"/>
    <w:rsid w:val="0007454D"/>
  </w:style>
  <w:style w:type="paragraph" w:customStyle="1" w:styleId="814A8CEAB3C94D409D909019F8173508">
    <w:name w:val="814A8CEAB3C94D409D909019F8173508"/>
    <w:rsid w:val="0007454D"/>
  </w:style>
  <w:style w:type="paragraph" w:customStyle="1" w:styleId="05A9D2F8D8EC4A259B80F27629B75EF8">
    <w:name w:val="05A9D2F8D8EC4A259B80F27629B75EF8"/>
    <w:rsid w:val="0007454D"/>
  </w:style>
  <w:style w:type="paragraph" w:customStyle="1" w:styleId="81DF51C58F924599A7C57CDB0CD6BE69">
    <w:name w:val="81DF51C58F924599A7C57CDB0CD6BE69"/>
    <w:rsid w:val="0007454D"/>
  </w:style>
  <w:style w:type="paragraph" w:customStyle="1" w:styleId="2FCD246FE401440CAF874D22CA7E42BC">
    <w:name w:val="2FCD246FE401440CAF874D22CA7E42BC"/>
    <w:rsid w:val="0007454D"/>
  </w:style>
  <w:style w:type="paragraph" w:customStyle="1" w:styleId="D40AFBDF6E6D44778C9C6620F1A11B8F">
    <w:name w:val="D40AFBDF6E6D44778C9C6620F1A11B8F"/>
    <w:rsid w:val="0007454D"/>
  </w:style>
  <w:style w:type="paragraph" w:customStyle="1" w:styleId="C39DCA514AAA4C15AA5C15B24145525C">
    <w:name w:val="C39DCA514AAA4C15AA5C15B24145525C"/>
    <w:rsid w:val="0007454D"/>
  </w:style>
  <w:style w:type="paragraph" w:customStyle="1" w:styleId="7883F541B9A94E9A8EB80CF5AE3F6368">
    <w:name w:val="7883F541B9A94E9A8EB80CF5AE3F6368"/>
    <w:rsid w:val="0007454D"/>
  </w:style>
  <w:style w:type="paragraph" w:customStyle="1" w:styleId="A28DEC0510E64C6CBE11359EB395B5DF">
    <w:name w:val="A28DEC0510E64C6CBE11359EB395B5DF"/>
    <w:rsid w:val="0007454D"/>
  </w:style>
  <w:style w:type="paragraph" w:customStyle="1" w:styleId="3D14C9A869DE42C8BDA158594154F410">
    <w:name w:val="3D14C9A869DE42C8BDA158594154F410"/>
    <w:rsid w:val="0007454D"/>
  </w:style>
  <w:style w:type="paragraph" w:customStyle="1" w:styleId="A77F1B843D3F405B9A6BF4F3481B7E1F">
    <w:name w:val="A77F1B843D3F405B9A6BF4F3481B7E1F"/>
    <w:rsid w:val="0007454D"/>
  </w:style>
  <w:style w:type="paragraph" w:customStyle="1" w:styleId="CA54679E761B4EF08DD321FC557156E3">
    <w:name w:val="CA54679E761B4EF08DD321FC557156E3"/>
    <w:rsid w:val="0007454D"/>
  </w:style>
  <w:style w:type="paragraph" w:customStyle="1" w:styleId="E59D117D6F3F4B00A5A07F28ECAE7B0E">
    <w:name w:val="E59D117D6F3F4B00A5A07F28ECAE7B0E"/>
    <w:rsid w:val="0007454D"/>
  </w:style>
  <w:style w:type="paragraph" w:customStyle="1" w:styleId="AD748522036F43D5B3651DAE2B2A1AD6">
    <w:name w:val="AD748522036F43D5B3651DAE2B2A1AD6"/>
    <w:rsid w:val="0007454D"/>
  </w:style>
  <w:style w:type="paragraph" w:customStyle="1" w:styleId="657239231BC64709B9891D07B6522E5F">
    <w:name w:val="657239231BC64709B9891D07B6522E5F"/>
    <w:rsid w:val="0007454D"/>
  </w:style>
  <w:style w:type="paragraph" w:customStyle="1" w:styleId="C4A187CCCD714B9E8E489C28F3F89C8F">
    <w:name w:val="C4A187CCCD714B9E8E489C28F3F89C8F"/>
    <w:rsid w:val="0007454D"/>
  </w:style>
  <w:style w:type="paragraph" w:customStyle="1" w:styleId="20FB98F5870D451F9ADA2324F578AF6F">
    <w:name w:val="20FB98F5870D451F9ADA2324F578AF6F"/>
    <w:rsid w:val="0007454D"/>
  </w:style>
  <w:style w:type="paragraph" w:customStyle="1" w:styleId="8BE23F16660B496CB00B4599AB4C4F53">
    <w:name w:val="8BE23F16660B496CB00B4599AB4C4F53"/>
    <w:rsid w:val="0007454D"/>
  </w:style>
  <w:style w:type="paragraph" w:customStyle="1" w:styleId="686656EA803A41278130D3080577900E">
    <w:name w:val="686656EA803A41278130D3080577900E"/>
    <w:rsid w:val="0007454D"/>
  </w:style>
  <w:style w:type="paragraph" w:customStyle="1" w:styleId="E8196E5B6F424BCEB6608AF05F73E4A6">
    <w:name w:val="E8196E5B6F424BCEB6608AF05F73E4A6"/>
    <w:rsid w:val="0007454D"/>
  </w:style>
  <w:style w:type="paragraph" w:customStyle="1" w:styleId="85554A9DA5C84B59B48AA755B23DAB1B">
    <w:name w:val="85554A9DA5C84B59B48AA755B23DAB1B"/>
    <w:rsid w:val="0007454D"/>
  </w:style>
  <w:style w:type="paragraph" w:customStyle="1" w:styleId="5724688289C94DE98C153A2A250A7CDD">
    <w:name w:val="5724688289C94DE98C153A2A250A7CDD"/>
    <w:rsid w:val="0007454D"/>
  </w:style>
  <w:style w:type="paragraph" w:customStyle="1" w:styleId="9F14AFB106684191B1CE8B9A6A3F6A78">
    <w:name w:val="9F14AFB106684191B1CE8B9A6A3F6A78"/>
    <w:rsid w:val="0007454D"/>
  </w:style>
  <w:style w:type="paragraph" w:customStyle="1" w:styleId="DB73A25B62B54DA6AED25F3AA4AD3488">
    <w:name w:val="DB73A25B62B54DA6AED25F3AA4AD3488"/>
    <w:rsid w:val="0007454D"/>
  </w:style>
  <w:style w:type="paragraph" w:customStyle="1" w:styleId="BF79B40421314E068A3F9A29E1B58092">
    <w:name w:val="BF79B40421314E068A3F9A29E1B58092"/>
    <w:rsid w:val="0007454D"/>
  </w:style>
  <w:style w:type="paragraph" w:customStyle="1" w:styleId="B3501B6893954C059B8B9E0CB07B11EF">
    <w:name w:val="B3501B6893954C059B8B9E0CB07B11EF"/>
    <w:rsid w:val="0007454D"/>
  </w:style>
  <w:style w:type="paragraph" w:customStyle="1" w:styleId="7FD70A58FB71433292ABC5F1C0F0A81B">
    <w:name w:val="7FD70A58FB71433292ABC5F1C0F0A81B"/>
    <w:rsid w:val="0007454D"/>
  </w:style>
  <w:style w:type="paragraph" w:customStyle="1" w:styleId="B44DFCFF0AD948D9AA825385141CBD45">
    <w:name w:val="B44DFCFF0AD948D9AA825385141CBD45"/>
    <w:rsid w:val="0007454D"/>
  </w:style>
  <w:style w:type="paragraph" w:customStyle="1" w:styleId="A9973340365B4F17B51D8AFBCA330319">
    <w:name w:val="A9973340365B4F17B51D8AFBCA330319"/>
    <w:rsid w:val="0007454D"/>
  </w:style>
  <w:style w:type="paragraph" w:customStyle="1" w:styleId="DCCDFA3641FD482B9FCC8E14A82061ED">
    <w:name w:val="DCCDFA3641FD482B9FCC8E14A82061ED"/>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
    <w:name w:val="4D8016C14BF04F3881DA589E0E61B0F21"/>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
    <w:name w:val="928D0D5DAB7646DC8EFBE769FA2EA1281"/>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
    <w:name w:val="93BF76DAEBD14B8F81912F5576B586A51"/>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
    <w:name w:val="A7E85BE05AF84BCF81B5B3665BE319B71"/>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
    <w:name w:val="F87B4FD3ACD6429599BB07DCBB432CC41"/>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
    <w:name w:val="852603E421C146519554C0702227C7FE1"/>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
    <w:name w:val="B626F5BB3CBC450CBAAFA297CB5D25C61"/>
    <w:rsid w:val="0007454D"/>
    <w:pPr>
      <w:numPr>
        <w:numId w:val="1"/>
      </w:numPr>
      <w:tabs>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
    <w:name w:val="837220D178BE447092DA5E1DAA31F0EB1"/>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
    <w:name w:val="B8181552D80742FE8EBF0CB7A69B42441"/>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
    <w:name w:val="993BA05B03F849B0BF9866856D27CE951"/>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
    <w:name w:val="FD75D8610BA84E0CAB54E6BB4FA9FB841"/>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
    <w:name w:val="438F53550DF2478F9D462CE1FE9DB9A91"/>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
    <w:name w:val="EE563E28160F41EB8C4631FD5DD6991B1"/>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
    <w:name w:val="C146BC19BF3A46DFAC472A1CF1FB1FC01"/>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
    <w:name w:val="9B6AE05CE2444E6C9C025396B6538BC71"/>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
    <w:name w:val="2BADFC985A2D4F24A0CA036ECEA963411"/>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
    <w:name w:val="29E62F2F76F74D38B87E9C1C4D13C6AC1"/>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
    <w:name w:val="5CF8BC2E53DF49E5B36B29DEF7888C4D1"/>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
    <w:name w:val="90851E22F9754C9193DF41994899EF8B1"/>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
    <w:name w:val="1365AAF6B02F435CA29C8572944413E01"/>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
    <w:name w:val="C697E9257AD74C2EAA1E73943D18A02C1"/>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
    <w:name w:val="F9B85A9B0D4A4943AFD425BFEE1095541"/>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
    <w:name w:val="EBD82AE5D31E4F4DA23C26EA3BB2BCD31"/>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
    <w:name w:val="BF0B10EC33794515ADC21260B081A1941"/>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
    <w:name w:val="AF0D7C5361DD4978817842EBBB111CBE1"/>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
    <w:name w:val="FDBA3176EBA7453A8E413A3F12B246E01"/>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
    <w:name w:val="7DA3576413A94E04B470EC9D4C4DFA8D1"/>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
    <w:name w:val="E0759007477243C7BD8A81EDEC75E0191"/>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
    <w:name w:val="0C8FCE8A76E64B3C98001AEC3E32ACCB1"/>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
    <w:name w:val="C4120163A5D24845A9D7570806D22CA11"/>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
    <w:name w:val="A332B3CAFBAE49568795C75047CA86BA1"/>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
    <w:name w:val="47FC819F5E0E419C8330F82B150FFFA81"/>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
    <w:name w:val="9BCC404185004A739F0ACEE4256A10AF1"/>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
    <w:name w:val="AECE870338634CE1894512F61BC6EA3D1"/>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
    <w:name w:val="E49DD9AE17824355B4FB9F378A704D781"/>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
    <w:name w:val="01AB02A26181405C9FE2C8B2F9F6D2351"/>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
    <w:name w:val="6572DFA3BFEE4C4CBFF6B20843C7C6551"/>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
    <w:name w:val="0E34F1CB09A64616AB627B2291778F231"/>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
    <w:name w:val="94DF65DAC38B4F02B3F807C6D45616BA1"/>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
    <w:name w:val="39274F0C64B44C42A316D725E9D286B81"/>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
    <w:name w:val="FBEBA19E165946B093F8D9FEEC25C0E11"/>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
    <w:name w:val="3F59D33839D04790961C2B69060FE8021"/>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
    <w:name w:val="3F1FE48D69CE495BB53C44D1A0BF59351"/>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
    <w:name w:val="93BE17A7EA2A48048B9F3FA5A0CB38B61"/>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
    <w:name w:val="8A3563C93355402085F90D0A36C1ED521"/>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
    <w:name w:val="72F4EF7EE059479994BD0BDC428AA7C71"/>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
    <w:name w:val="80DC6D4E832E40F9A078746C674F41211"/>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
    <w:name w:val="6E7537B3867B4CA7AD00D8B507DA421A1"/>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
    <w:name w:val="2478E870B81144578E862B147E8366971"/>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
    <w:name w:val="D7B12EBEAE7648118BFA7BD8822F98DB1"/>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
    <w:name w:val="FACE82E468BE4025BE10D036D4C76C4A1"/>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
    <w:name w:val="FD98F0227BC744D6A3A55786B87705DE1"/>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
    <w:name w:val="52E6445FE0A34AD385A7A46F37797DEF1"/>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
    <w:name w:val="A37D556082834081A3F0B7826737D6D11"/>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
    <w:name w:val="F9280C8EC4C0409181AFE31727B2593B1"/>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
    <w:name w:val="9C47576F21234AD584468D3B2E18C9431"/>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
    <w:name w:val="9525A14613144105A3F928EFD8F212011"/>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
    <w:name w:val="B50E260C24994483B8235AA36B7BC30E1"/>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
    <w:name w:val="44ED72A8A886480395EAD95A5200635B1"/>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
    <w:name w:val="22DCA97CB0274A83851517427DE648F61"/>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
    <w:name w:val="8BCFC1B5BCAA4DC3B612AB7CE80E46671"/>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
    <w:name w:val="F97E6D7D21614DC2B2C5AED36DC4AF751"/>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
    <w:name w:val="0559DCDA97704521A67467FCAF530AF51"/>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
    <w:name w:val="47AB373E21124E1DAE5AA83F787693F21"/>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
    <w:name w:val="4CC15D5080DC4D40A1D731B2B544D8421"/>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
    <w:name w:val="108411C6502145BD8BBDEA8C716A270B1"/>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
    <w:name w:val="9E662ED8E3AF4CF197FB616BFBF6B0D11"/>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
    <w:name w:val="42A69C73EC1F467D85B99F070FFDFC221"/>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
    <w:name w:val="EDD033FA0B3E47589BEFDF1561E76F801"/>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
    <w:name w:val="A5EC02E944B9469EAB80E483D16659D01"/>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
    <w:name w:val="1FDD72192F294FA9851F10D76CBFE34C1"/>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
    <w:name w:val="7FDD26FED2BA43389987F6D35A6C5BAD1"/>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
    <w:name w:val="24680667386441FB94568C630B303AC51"/>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
    <w:name w:val="66E26DBB5CD54D5284F785622BC472661"/>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
    <w:name w:val="CCD4286F234C440BB574D2D990F3EA2C1"/>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
    <w:name w:val="53B866C6266242DAB0B14EFA753A62AA1"/>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
    <w:name w:val="7AF90F6747044EAA9BBF9DD236EDCF141"/>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
    <w:name w:val="F01A10C573924B2DA91C348B73675CE01"/>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
    <w:name w:val="B2E339E2D0584977958E9B942BD8F3651"/>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
    <w:name w:val="CE3D84D24B304A70B4A758EAA8A3B1011"/>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
    <w:name w:val="D59D4442B44240D08181FD83692B3C631"/>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
    <w:name w:val="191219E602244B2D8482B4EE4CC115B61"/>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
    <w:name w:val="37BAB5E4E3B041F39B80C0FFC34056CC1"/>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
    <w:name w:val="A26E40E84F1D4982B64CC7E51676F59B1"/>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
    <w:name w:val="B48362AE626849F9A1E70716DEBE99861"/>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
    <w:name w:val="C6052E248ED0474BA92ADC56365F01DB1"/>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
    <w:name w:val="93B0D2AFA37D4EAE9B8F28189182F0E51"/>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
    <w:name w:val="3DB04C847C9C436CBF309C7D2BEC350F1"/>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
    <w:name w:val="B7800FBB09134B46B817F4CE8345956E1"/>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
    <w:name w:val="8291C525CB96429A990683C487C661EF1"/>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
    <w:name w:val="E7C99D21F21A4D4CBD1FDA33E8FBF4951"/>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
    <w:name w:val="3463928715A840B08CA004D5A4C81D581"/>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
    <w:name w:val="CB58BB59F4914740B8B9F2C9C422CC251"/>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
    <w:name w:val="11859086A8B748E48710AF664C2265D81"/>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
    <w:name w:val="FDCA3F42E9064FCB9D1C279D48B4CD7E1"/>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
    <w:name w:val="3FFAD98A4E314CCABC7C49CCA41CB6601"/>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
    <w:name w:val="44D9E141793141A2B3BE56DACFEA42B01"/>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
    <w:name w:val="E2A493EEE3EB4592828F176888FC27DC1"/>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
    <w:name w:val="47EB6201F50445B6A962B79BEF50C3321"/>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
    <w:name w:val="D7D250214577451AA9C05A93382CA87A1"/>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1">
    <w:name w:val="77BE4DBDA4844240947917238375F7DA1"/>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1">
    <w:name w:val="B04B050570B64BBE9625C9A2038F82AD1"/>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1">
    <w:name w:val="705EB9E90BD04FFF8A9040074387F9B31"/>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1">
    <w:name w:val="9A24C92A36774D4A8EE1B11B529CF4F71"/>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1">
    <w:name w:val="415E539F246F406DA74200D0D7D00AA71"/>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1">
    <w:name w:val="0F8234F3C10B448AA2D1DAB422427ED31"/>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1">
    <w:name w:val="1CCD78F9EB044A6E8C54D9B203FFD5601"/>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1">
    <w:name w:val="1651C7388344437AAE66AA75CA8690561"/>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1">
    <w:name w:val="8B3ED4B95BD04C8984FA483B7DEAB8EB1"/>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1">
    <w:name w:val="53B4017C716D4D2884851C7531C20F9E1"/>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1">
    <w:name w:val="B1123652D113478CA6DC54E46BC5C6E91"/>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1">
    <w:name w:val="494CD2A2E6C34A568E7B701BDD7DC7921"/>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1">
    <w:name w:val="A3DE895176FF436B9A70B616964624A51"/>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1">
    <w:name w:val="5BAE4DA3FD694C839BB74190A63712561"/>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1">
    <w:name w:val="9065E49F480041D887B2DF1E461490D51"/>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1">
    <w:name w:val="5C4C41F975834D7395D43257D64DFF421"/>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1">
    <w:name w:val="FE9A68A570024EE1B9B8C05CFDB17F641"/>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1">
    <w:name w:val="7E1FE5F02C0D4C3E8ED912C6F5718D4A1"/>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1">
    <w:name w:val="580176EE908C4DDC8F69BD21A75D7EB81"/>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1">
    <w:name w:val="7F5E59A0AED44BC78F9AD679BC5E61B71"/>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1">
    <w:name w:val="EC1ED530DB0242A88B8BDD331C6A97B81"/>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1">
    <w:name w:val="2893524A46A64A088803D93A1310C9721"/>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1">
    <w:name w:val="814A8CEAB3C94D409D909019F81735081"/>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1">
    <w:name w:val="05A9D2F8D8EC4A259B80F27629B75EF81"/>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1">
    <w:name w:val="81DF51C58F924599A7C57CDB0CD6BE69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1">
    <w:name w:val="2FCD246FE401440CAF874D22CA7E42BC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1">
    <w:name w:val="D40AFBDF6E6D44778C9C6620F1A11B8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1">
    <w:name w:val="C39DCA514AAA4C15AA5C15B24145525C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1">
    <w:name w:val="7883F541B9A94E9A8EB80CF5AE3F6368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1">
    <w:name w:val="A28DEC0510E64C6CBE11359EB395B5D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1">
    <w:name w:val="3D14C9A869DE42C8BDA158594154F410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1">
    <w:name w:val="A77F1B843D3F405B9A6BF4F3481B7E1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1">
    <w:name w:val="CA54679E761B4EF08DD321FC557156E3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1">
    <w:name w:val="E59D117D6F3F4B00A5A07F28ECAE7B0E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1">
    <w:name w:val="AD748522036F43D5B3651DAE2B2A1AD6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1">
    <w:name w:val="657239231BC64709B9891D07B6522E5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1">
    <w:name w:val="C4A187CCCD714B9E8E489C28F3F89C8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1">
    <w:name w:val="20FB98F5870D451F9ADA2324F578AF6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1">
    <w:name w:val="8BE23F16660B496CB00B4599AB4C4F53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1">
    <w:name w:val="686656EA803A41278130D3080577900E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1">
    <w:name w:val="E8196E5B6F424BCEB6608AF05F73E4A6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1">
    <w:name w:val="85554A9DA5C84B59B48AA755B23DAB1B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1">
    <w:name w:val="5724688289C94DE98C153A2A250A7CDD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1">
    <w:name w:val="9F14AFB106684191B1CE8B9A6A3F6A78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1">
    <w:name w:val="DB73A25B62B54DA6AED25F3AA4AD3488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1">
    <w:name w:val="BF79B40421314E068A3F9A29E1B58092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1">
    <w:name w:val="B3501B6893954C059B8B9E0CB07B11EF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1">
    <w:name w:val="7FD70A58FB71433292ABC5F1C0F0A81B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1">
    <w:name w:val="B44DFCFF0AD948D9AA825385141CBD45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1">
    <w:name w:val="A9973340365B4F17B51D8AFBCA3303191"/>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
    <w:name w:val="DCCDFA3641FD482B9FCC8E14A82061ED1"/>
    <w:rsid w:val="0007454D"/>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
    <w:name w:val="2A2A772830854CF38CE4B311CB53CB2E"/>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
    <w:name w:val="4D8016C14BF04F3881DA589E0E61B0F22"/>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
    <w:name w:val="928D0D5DAB7646DC8EFBE769FA2EA1282"/>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
    <w:name w:val="93BF76DAEBD14B8F81912F5576B586A52"/>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2">
    <w:name w:val="A7E85BE05AF84BCF81B5B3665BE319B72"/>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2">
    <w:name w:val="F87B4FD3ACD6429599BB07DCBB432CC42"/>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2">
    <w:name w:val="852603E421C146519554C0702227C7FE2"/>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2">
    <w:name w:val="B626F5BB3CBC450CBAAFA297CB5D25C62"/>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2">
    <w:name w:val="837220D178BE447092DA5E1DAA31F0EB2"/>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2">
    <w:name w:val="B8181552D80742FE8EBF0CB7A69B42442"/>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
    <w:name w:val="993BA05B03F849B0BF9866856D27CE952"/>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
    <w:name w:val="FD75D8610BA84E0CAB54E6BB4FA9FB842"/>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
    <w:name w:val="438F53550DF2478F9D462CE1FE9DB9A92"/>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
    <w:name w:val="EE563E28160F41EB8C4631FD5DD6991B2"/>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
    <w:name w:val="C146BC19BF3A46DFAC472A1CF1FB1FC02"/>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
    <w:name w:val="9B6AE05CE2444E6C9C025396B6538BC72"/>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
    <w:name w:val="2BADFC985A2D4F24A0CA036ECEA963412"/>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
    <w:name w:val="29E62F2F76F74D38B87E9C1C4D13C6AC2"/>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
    <w:name w:val="5CF8BC2E53DF49E5B36B29DEF7888C4D2"/>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
    <w:name w:val="90851E22F9754C9193DF41994899EF8B2"/>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
    <w:name w:val="1365AAF6B02F435CA29C8572944413E02"/>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
    <w:name w:val="C697E9257AD74C2EAA1E73943D18A02C2"/>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
    <w:name w:val="F9B85A9B0D4A4943AFD425BFEE1095542"/>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
    <w:name w:val="EBD82AE5D31E4F4DA23C26EA3BB2BCD32"/>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2">
    <w:name w:val="BF0B10EC33794515ADC21260B081A1942"/>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
    <w:name w:val="AF0D7C5361DD4978817842EBBB111CBE2"/>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
    <w:name w:val="FDBA3176EBA7453A8E413A3F12B246E02"/>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
    <w:name w:val="7DA3576413A94E04B470EC9D4C4DFA8D2"/>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
    <w:name w:val="E0759007477243C7BD8A81EDEC75E0192"/>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2">
    <w:name w:val="0C8FCE8A76E64B3C98001AEC3E32ACCB2"/>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2">
    <w:name w:val="C4120163A5D24845A9D7570806D22CA12"/>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2">
    <w:name w:val="A332B3CAFBAE49568795C75047CA86BA2"/>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2">
    <w:name w:val="47FC819F5E0E419C8330F82B150FFFA82"/>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2">
    <w:name w:val="9BCC404185004A739F0ACEE4256A10AF2"/>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2">
    <w:name w:val="AECE870338634CE1894512F61BC6EA3D2"/>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2">
    <w:name w:val="E49DD9AE17824355B4FB9F378A704D782"/>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2">
    <w:name w:val="01AB02A26181405C9FE2C8B2F9F6D2352"/>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2">
    <w:name w:val="6572DFA3BFEE4C4CBFF6B20843C7C6552"/>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2">
    <w:name w:val="0E34F1CB09A64616AB627B2291778F232"/>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
    <w:name w:val="94DF65DAC38B4F02B3F807C6D45616BA2"/>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
    <w:name w:val="39274F0C64B44C42A316D725E9D286B82"/>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
    <w:name w:val="FBEBA19E165946B093F8D9FEEC25C0E12"/>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2">
    <w:name w:val="3F59D33839D04790961C2B69060FE8022"/>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2">
    <w:name w:val="3F1FE48D69CE495BB53C44D1A0BF59352"/>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
    <w:name w:val="93BE17A7EA2A48048B9F3FA5A0CB38B62"/>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2">
    <w:name w:val="8A3563C93355402085F90D0A36C1ED522"/>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2">
    <w:name w:val="72F4EF7EE059479994BD0BDC428AA7C72"/>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2">
    <w:name w:val="80DC6D4E832E40F9A078746C674F41212"/>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2">
    <w:name w:val="6E7537B3867B4CA7AD00D8B507DA421A2"/>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2">
    <w:name w:val="2478E870B81144578E862B147E8366972"/>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2">
    <w:name w:val="D7B12EBEAE7648118BFA7BD8822F98DB2"/>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2">
    <w:name w:val="FACE82E468BE4025BE10D036D4C76C4A2"/>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2">
    <w:name w:val="FD98F0227BC744D6A3A55786B87705DE2"/>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2">
    <w:name w:val="52E6445FE0A34AD385A7A46F37797DEF2"/>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2">
    <w:name w:val="A37D556082834081A3F0B7826737D6D12"/>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2">
    <w:name w:val="F9280C8EC4C0409181AFE31727B2593B2"/>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2">
    <w:name w:val="9C47576F21234AD584468D3B2E18C9432"/>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
    <w:name w:val="9525A14613144105A3F928EFD8F212012"/>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2">
    <w:name w:val="B50E260C24994483B8235AA36B7BC30E2"/>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2">
    <w:name w:val="44ED72A8A886480395EAD95A5200635B2"/>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2">
    <w:name w:val="22DCA97CB0274A83851517427DE648F62"/>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2">
    <w:name w:val="8BCFC1B5BCAA4DC3B612AB7CE80E46672"/>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2">
    <w:name w:val="F97E6D7D21614DC2B2C5AED36DC4AF752"/>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2">
    <w:name w:val="0559DCDA97704521A67467FCAF530AF52"/>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2">
    <w:name w:val="47AB373E21124E1DAE5AA83F787693F22"/>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2">
    <w:name w:val="4CC15D5080DC4D40A1D731B2B544D8422"/>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2">
    <w:name w:val="108411C6502145BD8BBDEA8C716A270B2"/>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2">
    <w:name w:val="9E662ED8E3AF4CF197FB616BFBF6B0D12"/>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2">
    <w:name w:val="42A69C73EC1F467D85B99F070FFDFC222"/>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2">
    <w:name w:val="EDD033FA0B3E47589BEFDF1561E76F802"/>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2">
    <w:name w:val="A5EC02E944B9469EAB80E483D16659D02"/>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2">
    <w:name w:val="1FDD72192F294FA9851F10D76CBFE34C2"/>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2">
    <w:name w:val="7FDD26FED2BA43389987F6D35A6C5BAD2"/>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2">
    <w:name w:val="24680667386441FB94568C630B303AC52"/>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2">
    <w:name w:val="66E26DBB5CD54D5284F785622BC472662"/>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2">
    <w:name w:val="CCD4286F234C440BB574D2D990F3EA2C2"/>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2">
    <w:name w:val="53B866C6266242DAB0B14EFA753A62AA2"/>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2">
    <w:name w:val="7AF90F6747044EAA9BBF9DD236EDCF142"/>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2">
    <w:name w:val="F01A10C573924B2DA91C348B73675CE02"/>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2">
    <w:name w:val="B2E339E2D0584977958E9B942BD8F3652"/>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2">
    <w:name w:val="CE3D84D24B304A70B4A758EAA8A3B1012"/>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2">
    <w:name w:val="D59D4442B44240D08181FD83692B3C632"/>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2">
    <w:name w:val="191219E602244B2D8482B4EE4CC115B62"/>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2">
    <w:name w:val="37BAB5E4E3B041F39B80C0FFC34056CC2"/>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2">
    <w:name w:val="A26E40E84F1D4982B64CC7E51676F59B2"/>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2">
    <w:name w:val="B48362AE626849F9A1E70716DEBE99862"/>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2">
    <w:name w:val="C6052E248ED0474BA92ADC56365F01DB2"/>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2">
    <w:name w:val="93B0D2AFA37D4EAE9B8F28189182F0E52"/>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2">
    <w:name w:val="3DB04C847C9C436CBF309C7D2BEC350F2"/>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2">
    <w:name w:val="B7800FBB09134B46B817F4CE8345956E2"/>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2">
    <w:name w:val="8291C525CB96429A990683C487C661EF2"/>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2">
    <w:name w:val="E7C99D21F21A4D4CBD1FDA33E8FBF4952"/>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2">
    <w:name w:val="3463928715A840B08CA004D5A4C81D582"/>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2">
    <w:name w:val="CB58BB59F4914740B8B9F2C9C422CC252"/>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2">
    <w:name w:val="11859086A8B748E48710AF664C2265D82"/>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2">
    <w:name w:val="FDCA3F42E9064FCB9D1C279D48B4CD7E2"/>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2">
    <w:name w:val="3FFAD98A4E314CCABC7C49CCA41CB6602"/>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2">
    <w:name w:val="44D9E141793141A2B3BE56DACFEA42B02"/>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2">
    <w:name w:val="E2A493EEE3EB4592828F176888FC27DC2"/>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2">
    <w:name w:val="47EB6201F50445B6A962B79BEF50C3322"/>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2">
    <w:name w:val="D7D250214577451AA9C05A93382CA87A2"/>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2">
    <w:name w:val="77BE4DBDA4844240947917238375F7DA2"/>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2">
    <w:name w:val="B04B050570B64BBE9625C9A2038F82AD2"/>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2">
    <w:name w:val="705EB9E90BD04FFF8A9040074387F9B32"/>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2">
    <w:name w:val="9A24C92A36774D4A8EE1B11B529CF4F72"/>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2">
    <w:name w:val="415E539F246F406DA74200D0D7D00AA72"/>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2">
    <w:name w:val="0F8234F3C10B448AA2D1DAB422427ED32"/>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2">
    <w:name w:val="1CCD78F9EB044A6E8C54D9B203FFD5602"/>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2">
    <w:name w:val="1651C7388344437AAE66AA75CA8690562"/>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2">
    <w:name w:val="8B3ED4B95BD04C8984FA483B7DEAB8EB2"/>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2">
    <w:name w:val="53B4017C716D4D2884851C7531C20F9E2"/>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2">
    <w:name w:val="B1123652D113478CA6DC54E46BC5C6E92"/>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2">
    <w:name w:val="494CD2A2E6C34A568E7B701BDD7DC7922"/>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2">
    <w:name w:val="A3DE895176FF436B9A70B616964624A52"/>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2">
    <w:name w:val="5BAE4DA3FD694C839BB74190A63712562"/>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2">
    <w:name w:val="9065E49F480041D887B2DF1E461490D52"/>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2">
    <w:name w:val="5C4C41F975834D7395D43257D64DFF422"/>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2">
    <w:name w:val="FE9A68A570024EE1B9B8C05CFDB17F642"/>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2">
    <w:name w:val="7E1FE5F02C0D4C3E8ED912C6F5718D4A2"/>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2">
    <w:name w:val="580176EE908C4DDC8F69BD21A75D7EB82"/>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2">
    <w:name w:val="7F5E59A0AED44BC78F9AD679BC5E61B72"/>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2">
    <w:name w:val="EC1ED530DB0242A88B8BDD331C6A97B82"/>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2">
    <w:name w:val="2893524A46A64A088803D93A1310C9722"/>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2">
    <w:name w:val="814A8CEAB3C94D409D909019F81735082"/>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2">
    <w:name w:val="05A9D2F8D8EC4A259B80F27629B75EF82"/>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2">
    <w:name w:val="81DF51C58F924599A7C57CDB0CD6BE69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2">
    <w:name w:val="2FCD246FE401440CAF874D22CA7E42BC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2">
    <w:name w:val="D40AFBDF6E6D44778C9C6620F1A11B8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2">
    <w:name w:val="C39DCA514AAA4C15AA5C15B24145525C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2">
    <w:name w:val="7883F541B9A94E9A8EB80CF5AE3F6368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2">
    <w:name w:val="A28DEC0510E64C6CBE11359EB395B5D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2">
    <w:name w:val="3D14C9A869DE42C8BDA158594154F410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2">
    <w:name w:val="A77F1B843D3F405B9A6BF4F3481B7E1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2">
    <w:name w:val="CA54679E761B4EF08DD321FC557156E3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2">
    <w:name w:val="E59D117D6F3F4B00A5A07F28ECAE7B0E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2">
    <w:name w:val="AD748522036F43D5B3651DAE2B2A1AD6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2">
    <w:name w:val="657239231BC64709B9891D07B6522E5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2">
    <w:name w:val="C4A187CCCD714B9E8E489C28F3F89C8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2">
    <w:name w:val="20FB98F5870D451F9ADA2324F578AF6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2">
    <w:name w:val="8BE23F16660B496CB00B4599AB4C4F53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2">
    <w:name w:val="686656EA803A41278130D3080577900E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2">
    <w:name w:val="E8196E5B6F424BCEB6608AF05F73E4A6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2">
    <w:name w:val="85554A9DA5C84B59B48AA755B23DAB1B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2">
    <w:name w:val="5724688289C94DE98C153A2A250A7CDD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2">
    <w:name w:val="9F14AFB106684191B1CE8B9A6A3F6A78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2">
    <w:name w:val="DB73A25B62B54DA6AED25F3AA4AD3488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2">
    <w:name w:val="BF79B40421314E068A3F9A29E1B58092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2">
    <w:name w:val="B3501B6893954C059B8B9E0CB07B11EF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2">
    <w:name w:val="7FD70A58FB71433292ABC5F1C0F0A81B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2">
    <w:name w:val="B44DFCFF0AD948D9AA825385141CBD45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2">
    <w:name w:val="A9973340365B4F17B51D8AFBCA3303192"/>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C80C77C5F44C21B4CD861D85D5D13F">
    <w:name w:val="A4C80C77C5F44C21B4CD861D85D5D13F"/>
    <w:rsid w:val="0007454D"/>
  </w:style>
  <w:style w:type="paragraph" w:customStyle="1" w:styleId="DCA04184B5DA4960B0D36672DCC13181">
    <w:name w:val="DCA04184B5DA4960B0D36672DCC13181"/>
    <w:rsid w:val="0007454D"/>
  </w:style>
  <w:style w:type="paragraph" w:customStyle="1" w:styleId="67BF74653DB744EEA916A84409B68832">
    <w:name w:val="67BF74653DB744EEA916A84409B68832"/>
    <w:rsid w:val="0007454D"/>
  </w:style>
  <w:style w:type="paragraph" w:customStyle="1" w:styleId="8E26C8B46D1947D2A258224BF3FE6257">
    <w:name w:val="8E26C8B46D1947D2A258224BF3FE6257"/>
    <w:rsid w:val="0007454D"/>
  </w:style>
  <w:style w:type="paragraph" w:customStyle="1" w:styleId="69808F60029443BE886296FCE3EC415B">
    <w:name w:val="69808F60029443BE886296FCE3EC415B"/>
    <w:rsid w:val="0007454D"/>
  </w:style>
  <w:style w:type="paragraph" w:customStyle="1" w:styleId="AE774B59F674479B891AB76B82DCB3EA">
    <w:name w:val="AE774B59F674479B891AB76B82DCB3EA"/>
    <w:rsid w:val="0007454D"/>
  </w:style>
  <w:style w:type="paragraph" w:customStyle="1" w:styleId="5B6CB2D8B6C5435A84AC4AE92F42CE8D">
    <w:name w:val="5B6CB2D8B6C5435A84AC4AE92F42CE8D"/>
    <w:rsid w:val="0007454D"/>
  </w:style>
  <w:style w:type="paragraph" w:customStyle="1" w:styleId="DCCDFA3641FD482B9FCC8E14A82061ED2">
    <w:name w:val="DCCDFA3641FD482B9FCC8E14A82061ED2"/>
    <w:rsid w:val="0007454D"/>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
    <w:name w:val="2A2A772830854CF38CE4B311CB53CB2E1"/>
    <w:rsid w:val="0007454D"/>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
    <w:name w:val="A4C80C77C5F44C21B4CD861D85D5D13F1"/>
    <w:rsid w:val="0007454D"/>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
    <w:name w:val="DCA04184B5DA4960B0D36672DCC131811"/>
    <w:rsid w:val="0007454D"/>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
    <w:name w:val="67BF74653DB744EEA916A84409B688321"/>
    <w:rsid w:val="0007454D"/>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
    <w:name w:val="8E26C8B46D1947D2A258224BF3FE62571"/>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
    <w:name w:val="69808F60029443BE886296FCE3EC415B1"/>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
    <w:name w:val="AE774B59F674479B891AB76B82DCB3EA1"/>
    <w:rsid w:val="0007454D"/>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
    <w:name w:val="5B6CB2D8B6C5435A84AC4AE92F42CE8D1"/>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3">
    <w:name w:val="4D8016C14BF04F3881DA589E0E61B0F23"/>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3">
    <w:name w:val="928D0D5DAB7646DC8EFBE769FA2EA1283"/>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3">
    <w:name w:val="93BF76DAEBD14B8F81912F5576B586A53"/>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3">
    <w:name w:val="A7E85BE05AF84BCF81B5B3665BE319B73"/>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3">
    <w:name w:val="F87B4FD3ACD6429599BB07DCBB432CC43"/>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3">
    <w:name w:val="852603E421C146519554C0702227C7FE3"/>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3">
    <w:name w:val="B626F5BB3CBC450CBAAFA297CB5D25C63"/>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3">
    <w:name w:val="837220D178BE447092DA5E1DAA31F0EB3"/>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3">
    <w:name w:val="B8181552D80742FE8EBF0CB7A69B42443"/>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3">
    <w:name w:val="993BA05B03F849B0BF9866856D27CE953"/>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3">
    <w:name w:val="FD75D8610BA84E0CAB54E6BB4FA9FB843"/>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3">
    <w:name w:val="438F53550DF2478F9D462CE1FE9DB9A93"/>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3">
    <w:name w:val="EE563E28160F41EB8C4631FD5DD6991B3"/>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3">
    <w:name w:val="C146BC19BF3A46DFAC472A1CF1FB1FC03"/>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3">
    <w:name w:val="9B6AE05CE2444E6C9C025396B6538BC73"/>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3">
    <w:name w:val="2BADFC985A2D4F24A0CA036ECEA963413"/>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3">
    <w:name w:val="29E62F2F76F74D38B87E9C1C4D13C6AC3"/>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3">
    <w:name w:val="5CF8BC2E53DF49E5B36B29DEF7888C4D3"/>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3">
    <w:name w:val="90851E22F9754C9193DF41994899EF8B3"/>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3">
    <w:name w:val="1365AAF6B02F435CA29C8572944413E03"/>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3">
    <w:name w:val="C697E9257AD74C2EAA1E73943D18A02C3"/>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3">
    <w:name w:val="F9B85A9B0D4A4943AFD425BFEE1095543"/>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3">
    <w:name w:val="EBD82AE5D31E4F4DA23C26EA3BB2BCD33"/>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3">
    <w:name w:val="BF0B10EC33794515ADC21260B081A1943"/>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3">
    <w:name w:val="AF0D7C5361DD4978817842EBBB111CBE3"/>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3">
    <w:name w:val="FDBA3176EBA7453A8E413A3F12B246E03"/>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3">
    <w:name w:val="7DA3576413A94E04B470EC9D4C4DFA8D3"/>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3">
    <w:name w:val="E0759007477243C7BD8A81EDEC75E0193"/>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3">
    <w:name w:val="0C8FCE8A76E64B3C98001AEC3E32ACCB3"/>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3">
    <w:name w:val="C4120163A5D24845A9D7570806D22CA13"/>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3">
    <w:name w:val="A332B3CAFBAE49568795C75047CA86BA3"/>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3">
    <w:name w:val="47FC819F5E0E419C8330F82B150FFFA83"/>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3">
    <w:name w:val="9BCC404185004A739F0ACEE4256A10AF3"/>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3">
    <w:name w:val="AECE870338634CE1894512F61BC6EA3D3"/>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3">
    <w:name w:val="E49DD9AE17824355B4FB9F378A704D783"/>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3">
    <w:name w:val="01AB02A26181405C9FE2C8B2F9F6D2353"/>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3">
    <w:name w:val="6572DFA3BFEE4C4CBFF6B20843C7C6553"/>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3">
    <w:name w:val="0E34F1CB09A64616AB627B2291778F233"/>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3">
    <w:name w:val="94DF65DAC38B4F02B3F807C6D45616BA3"/>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3">
    <w:name w:val="39274F0C64B44C42A316D725E9D286B83"/>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3">
    <w:name w:val="FBEBA19E165946B093F8D9FEEC25C0E13"/>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3">
    <w:name w:val="3F59D33839D04790961C2B69060FE8023"/>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3">
    <w:name w:val="3F1FE48D69CE495BB53C44D1A0BF59353"/>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3">
    <w:name w:val="93BE17A7EA2A48048B9F3FA5A0CB38B63"/>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3">
    <w:name w:val="8A3563C93355402085F90D0A36C1ED523"/>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3">
    <w:name w:val="72F4EF7EE059479994BD0BDC428AA7C73"/>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3">
    <w:name w:val="80DC6D4E832E40F9A078746C674F41213"/>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3">
    <w:name w:val="6E7537B3867B4CA7AD00D8B507DA421A3"/>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3">
    <w:name w:val="2478E870B81144578E862B147E8366973"/>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3">
    <w:name w:val="D7B12EBEAE7648118BFA7BD8822F98DB3"/>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3">
    <w:name w:val="FACE82E468BE4025BE10D036D4C76C4A3"/>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3">
    <w:name w:val="FD98F0227BC744D6A3A55786B87705DE3"/>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3">
    <w:name w:val="52E6445FE0A34AD385A7A46F37797DEF3"/>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3">
    <w:name w:val="A37D556082834081A3F0B7826737D6D13"/>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3">
    <w:name w:val="F9280C8EC4C0409181AFE31727B2593B3"/>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3">
    <w:name w:val="9C47576F21234AD584468D3B2E18C9433"/>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3">
    <w:name w:val="9525A14613144105A3F928EFD8F212013"/>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3">
    <w:name w:val="B50E260C24994483B8235AA36B7BC30E3"/>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3">
    <w:name w:val="44ED72A8A886480395EAD95A5200635B3"/>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3">
    <w:name w:val="22DCA97CB0274A83851517427DE648F63"/>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3">
    <w:name w:val="8BCFC1B5BCAA4DC3B612AB7CE80E46673"/>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3">
    <w:name w:val="F97E6D7D21614DC2B2C5AED36DC4AF753"/>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3">
    <w:name w:val="0559DCDA97704521A67467FCAF530AF53"/>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3">
    <w:name w:val="47AB373E21124E1DAE5AA83F787693F23"/>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3">
    <w:name w:val="4CC15D5080DC4D40A1D731B2B544D8423"/>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3">
    <w:name w:val="108411C6502145BD8BBDEA8C716A270B3"/>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3">
    <w:name w:val="9E662ED8E3AF4CF197FB616BFBF6B0D13"/>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3">
    <w:name w:val="42A69C73EC1F467D85B99F070FFDFC223"/>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3">
    <w:name w:val="EDD033FA0B3E47589BEFDF1561E76F803"/>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3">
    <w:name w:val="A5EC02E944B9469EAB80E483D16659D03"/>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3">
    <w:name w:val="1FDD72192F294FA9851F10D76CBFE34C3"/>
    <w:rsid w:val="0007454D"/>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
    <w:name w:val="8D1FCC6ACCEC4374B150F188327DB672"/>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3">
    <w:name w:val="7FDD26FED2BA43389987F6D35A6C5BAD3"/>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3">
    <w:name w:val="24680667386441FB94568C630B303AC53"/>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3">
    <w:name w:val="66E26DBB5CD54D5284F785622BC472663"/>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3">
    <w:name w:val="CCD4286F234C440BB574D2D990F3EA2C3"/>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3">
    <w:name w:val="53B866C6266242DAB0B14EFA753A62AA3"/>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3">
    <w:name w:val="7AF90F6747044EAA9BBF9DD236EDCF143"/>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3">
    <w:name w:val="F01A10C573924B2DA91C348B73675CE03"/>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3">
    <w:name w:val="B2E339E2D0584977958E9B942BD8F3653"/>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3">
    <w:name w:val="CE3D84D24B304A70B4A758EAA8A3B1013"/>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3">
    <w:name w:val="D59D4442B44240D08181FD83692B3C633"/>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3">
    <w:name w:val="191219E602244B2D8482B4EE4CC115B63"/>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3">
    <w:name w:val="37BAB5E4E3B041F39B80C0FFC34056CC3"/>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3">
    <w:name w:val="A26E40E84F1D4982B64CC7E51676F59B3"/>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3">
    <w:name w:val="B48362AE626849F9A1E70716DEBE99863"/>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3">
    <w:name w:val="C6052E248ED0474BA92ADC56365F01DB3"/>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3">
    <w:name w:val="93B0D2AFA37D4EAE9B8F28189182F0E53"/>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3">
    <w:name w:val="3DB04C847C9C436CBF309C7D2BEC350F3"/>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3">
    <w:name w:val="B7800FBB09134B46B817F4CE8345956E3"/>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3">
    <w:name w:val="8291C525CB96429A990683C487C661EF3"/>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3">
    <w:name w:val="E7C99D21F21A4D4CBD1FDA33E8FBF4953"/>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3">
    <w:name w:val="3463928715A840B08CA004D5A4C81D583"/>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3">
    <w:name w:val="CB58BB59F4914740B8B9F2C9C422CC253"/>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3">
    <w:name w:val="11859086A8B748E48710AF664C2265D83"/>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3">
    <w:name w:val="FDCA3F42E9064FCB9D1C279D48B4CD7E3"/>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3">
    <w:name w:val="3FFAD98A4E314CCABC7C49CCA41CB6603"/>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3">
    <w:name w:val="44D9E141793141A2B3BE56DACFEA42B03"/>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3">
    <w:name w:val="E2A493EEE3EB4592828F176888FC27DC3"/>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3">
    <w:name w:val="47EB6201F50445B6A962B79BEF50C3323"/>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3">
    <w:name w:val="D7D250214577451AA9C05A93382CA87A3"/>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3">
    <w:name w:val="77BE4DBDA4844240947917238375F7DA3"/>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3">
    <w:name w:val="B04B050570B64BBE9625C9A2038F82AD3"/>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3">
    <w:name w:val="705EB9E90BD04FFF8A9040074387F9B33"/>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3">
    <w:name w:val="9A24C92A36774D4A8EE1B11B529CF4F73"/>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3">
    <w:name w:val="415E539F246F406DA74200D0D7D00AA73"/>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3">
    <w:name w:val="0F8234F3C10B448AA2D1DAB422427ED33"/>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3">
    <w:name w:val="1CCD78F9EB044A6E8C54D9B203FFD5603"/>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3">
    <w:name w:val="1651C7388344437AAE66AA75CA8690563"/>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3">
    <w:name w:val="8B3ED4B95BD04C8984FA483B7DEAB8EB3"/>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3">
    <w:name w:val="53B4017C716D4D2884851C7531C20F9E3"/>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3">
    <w:name w:val="B1123652D113478CA6DC54E46BC5C6E93"/>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3">
    <w:name w:val="494CD2A2E6C34A568E7B701BDD7DC7923"/>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3">
    <w:name w:val="A3DE895176FF436B9A70B616964624A53"/>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3">
    <w:name w:val="5BAE4DA3FD694C839BB74190A63712563"/>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3">
    <w:name w:val="9065E49F480041D887B2DF1E461490D53"/>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3">
    <w:name w:val="5C4C41F975834D7395D43257D64DFF423"/>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3">
    <w:name w:val="FE9A68A570024EE1B9B8C05CFDB17F643"/>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3">
    <w:name w:val="7E1FE5F02C0D4C3E8ED912C6F5718D4A3"/>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3">
    <w:name w:val="580176EE908C4DDC8F69BD21A75D7EB83"/>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3">
    <w:name w:val="7F5E59A0AED44BC78F9AD679BC5E61B73"/>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3">
    <w:name w:val="EC1ED530DB0242A88B8BDD331C6A97B83"/>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3">
    <w:name w:val="2893524A46A64A088803D93A1310C9723"/>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3">
    <w:name w:val="814A8CEAB3C94D409D909019F81735083"/>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3">
    <w:name w:val="05A9D2F8D8EC4A259B80F27629B75EF83"/>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3">
    <w:name w:val="81DF51C58F924599A7C57CDB0CD6BE69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3">
    <w:name w:val="2FCD246FE401440CAF874D22CA7E42BC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3">
    <w:name w:val="D40AFBDF6E6D44778C9C6620F1A11B8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3">
    <w:name w:val="C39DCA514AAA4C15AA5C15B24145525C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3">
    <w:name w:val="7883F541B9A94E9A8EB80CF5AE3F6368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3">
    <w:name w:val="A28DEC0510E64C6CBE11359EB395B5D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3">
    <w:name w:val="3D14C9A869DE42C8BDA158594154F410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3">
    <w:name w:val="A77F1B843D3F405B9A6BF4F3481B7E1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3">
    <w:name w:val="CA54679E761B4EF08DD321FC557156E3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3">
    <w:name w:val="E59D117D6F3F4B00A5A07F28ECAE7B0E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3">
    <w:name w:val="AD748522036F43D5B3651DAE2B2A1AD6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3">
    <w:name w:val="657239231BC64709B9891D07B6522E5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3">
    <w:name w:val="C4A187CCCD714B9E8E489C28F3F89C8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3">
    <w:name w:val="20FB98F5870D451F9ADA2324F578AF6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3">
    <w:name w:val="8BE23F16660B496CB00B4599AB4C4F53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3">
    <w:name w:val="686656EA803A41278130D3080577900E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3">
    <w:name w:val="E8196E5B6F424BCEB6608AF05F73E4A6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3">
    <w:name w:val="85554A9DA5C84B59B48AA755B23DAB1B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3">
    <w:name w:val="5724688289C94DE98C153A2A250A7CDD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3">
    <w:name w:val="9F14AFB106684191B1CE8B9A6A3F6A78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3">
    <w:name w:val="DB73A25B62B54DA6AED25F3AA4AD3488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3">
    <w:name w:val="BF79B40421314E068A3F9A29E1B58092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3">
    <w:name w:val="B3501B6893954C059B8B9E0CB07B11EF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3">
    <w:name w:val="7FD70A58FB71433292ABC5F1C0F0A81B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3">
    <w:name w:val="B44DFCFF0AD948D9AA825385141CBD45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3">
    <w:name w:val="A9973340365B4F17B51D8AFBCA3303193"/>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3">
    <w:name w:val="DCCDFA3641FD482B9FCC8E14A82061ED3"/>
    <w:rsid w:val="0007454D"/>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2">
    <w:name w:val="2A2A772830854CF38CE4B311CB53CB2E2"/>
    <w:rsid w:val="0007454D"/>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2">
    <w:name w:val="A4C80C77C5F44C21B4CD861D85D5D13F2"/>
    <w:rsid w:val="0007454D"/>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2">
    <w:name w:val="DCA04184B5DA4960B0D36672DCC131812"/>
    <w:rsid w:val="0007454D"/>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2">
    <w:name w:val="67BF74653DB744EEA916A84409B688322"/>
    <w:rsid w:val="0007454D"/>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2">
    <w:name w:val="8E26C8B46D1947D2A258224BF3FE62572"/>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2">
    <w:name w:val="69808F60029443BE886296FCE3EC415B2"/>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2">
    <w:name w:val="AE774B59F674479B891AB76B82DCB3EA2"/>
    <w:rsid w:val="0007454D"/>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2">
    <w:name w:val="5B6CB2D8B6C5435A84AC4AE92F42CE8D2"/>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4">
    <w:name w:val="4D8016C14BF04F3881DA589E0E61B0F24"/>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4">
    <w:name w:val="928D0D5DAB7646DC8EFBE769FA2EA1284"/>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4">
    <w:name w:val="93BF76DAEBD14B8F81912F5576B586A54"/>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4">
    <w:name w:val="A7E85BE05AF84BCF81B5B3665BE319B74"/>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4">
    <w:name w:val="F87B4FD3ACD6429599BB07DCBB432CC44"/>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4">
    <w:name w:val="852603E421C146519554C0702227C7FE4"/>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4">
    <w:name w:val="B626F5BB3CBC450CBAAFA297CB5D25C64"/>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4">
    <w:name w:val="837220D178BE447092DA5E1DAA31F0EB4"/>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4">
    <w:name w:val="B8181552D80742FE8EBF0CB7A69B42444"/>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4">
    <w:name w:val="993BA05B03F849B0BF9866856D27CE954"/>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4">
    <w:name w:val="FD75D8610BA84E0CAB54E6BB4FA9FB844"/>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4">
    <w:name w:val="438F53550DF2478F9D462CE1FE9DB9A94"/>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4">
    <w:name w:val="EE563E28160F41EB8C4631FD5DD6991B4"/>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4">
    <w:name w:val="C146BC19BF3A46DFAC472A1CF1FB1FC04"/>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4">
    <w:name w:val="9B6AE05CE2444E6C9C025396B6538BC74"/>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4">
    <w:name w:val="2BADFC985A2D4F24A0CA036ECEA963414"/>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4">
    <w:name w:val="29E62F2F76F74D38B87E9C1C4D13C6AC4"/>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4">
    <w:name w:val="5CF8BC2E53DF49E5B36B29DEF7888C4D4"/>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4">
    <w:name w:val="90851E22F9754C9193DF41994899EF8B4"/>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4">
    <w:name w:val="1365AAF6B02F435CA29C8572944413E04"/>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4">
    <w:name w:val="C697E9257AD74C2EAA1E73943D18A02C4"/>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4">
    <w:name w:val="F9B85A9B0D4A4943AFD425BFEE1095544"/>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4">
    <w:name w:val="EBD82AE5D31E4F4DA23C26EA3BB2BCD34"/>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4">
    <w:name w:val="BF0B10EC33794515ADC21260B081A1944"/>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4">
    <w:name w:val="AF0D7C5361DD4978817842EBBB111CBE4"/>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4">
    <w:name w:val="FDBA3176EBA7453A8E413A3F12B246E04"/>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4">
    <w:name w:val="7DA3576413A94E04B470EC9D4C4DFA8D4"/>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4">
    <w:name w:val="E0759007477243C7BD8A81EDEC75E0194"/>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4">
    <w:name w:val="0C8FCE8A76E64B3C98001AEC3E32ACCB4"/>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4">
    <w:name w:val="C4120163A5D24845A9D7570806D22CA14"/>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4">
    <w:name w:val="A332B3CAFBAE49568795C75047CA86BA4"/>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4">
    <w:name w:val="47FC819F5E0E419C8330F82B150FFFA84"/>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4">
    <w:name w:val="9BCC404185004A739F0ACEE4256A10AF4"/>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4">
    <w:name w:val="AECE870338634CE1894512F61BC6EA3D4"/>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4">
    <w:name w:val="E49DD9AE17824355B4FB9F378A704D784"/>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4">
    <w:name w:val="01AB02A26181405C9FE2C8B2F9F6D2354"/>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4">
    <w:name w:val="6572DFA3BFEE4C4CBFF6B20843C7C6554"/>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4">
    <w:name w:val="0E34F1CB09A64616AB627B2291778F234"/>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4">
    <w:name w:val="94DF65DAC38B4F02B3F807C6D45616BA4"/>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4">
    <w:name w:val="39274F0C64B44C42A316D725E9D286B84"/>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4">
    <w:name w:val="FBEBA19E165946B093F8D9FEEC25C0E14"/>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4">
    <w:name w:val="3F59D33839D04790961C2B69060FE8024"/>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4">
    <w:name w:val="3F1FE48D69CE495BB53C44D1A0BF59354"/>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4">
    <w:name w:val="93BE17A7EA2A48048B9F3FA5A0CB38B64"/>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4">
    <w:name w:val="8A3563C93355402085F90D0A36C1ED524"/>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4">
    <w:name w:val="72F4EF7EE059479994BD0BDC428AA7C74"/>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4">
    <w:name w:val="80DC6D4E832E40F9A078746C674F41214"/>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4">
    <w:name w:val="6E7537B3867B4CA7AD00D8B507DA421A4"/>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4">
    <w:name w:val="2478E870B81144578E862B147E8366974"/>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4">
    <w:name w:val="D7B12EBEAE7648118BFA7BD8822F98DB4"/>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4">
    <w:name w:val="FACE82E468BE4025BE10D036D4C76C4A4"/>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4">
    <w:name w:val="FD98F0227BC744D6A3A55786B87705DE4"/>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4">
    <w:name w:val="52E6445FE0A34AD385A7A46F37797DEF4"/>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4">
    <w:name w:val="A37D556082834081A3F0B7826737D6D14"/>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4">
    <w:name w:val="F9280C8EC4C0409181AFE31727B2593B4"/>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4">
    <w:name w:val="9C47576F21234AD584468D3B2E18C9434"/>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4">
    <w:name w:val="9525A14613144105A3F928EFD8F212014"/>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4">
    <w:name w:val="B50E260C24994483B8235AA36B7BC30E4"/>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4">
    <w:name w:val="44ED72A8A886480395EAD95A5200635B4"/>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4">
    <w:name w:val="22DCA97CB0274A83851517427DE648F64"/>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4">
    <w:name w:val="8BCFC1B5BCAA4DC3B612AB7CE80E46674"/>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4">
    <w:name w:val="F97E6D7D21614DC2B2C5AED36DC4AF754"/>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4">
    <w:name w:val="0559DCDA97704521A67467FCAF530AF54"/>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4">
    <w:name w:val="47AB373E21124E1DAE5AA83F787693F24"/>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4">
    <w:name w:val="4CC15D5080DC4D40A1D731B2B544D8424"/>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4">
    <w:name w:val="108411C6502145BD8BBDEA8C716A270B4"/>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4">
    <w:name w:val="9E662ED8E3AF4CF197FB616BFBF6B0D14"/>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4">
    <w:name w:val="42A69C73EC1F467D85B99F070FFDFC224"/>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4">
    <w:name w:val="EDD033FA0B3E47589BEFDF1561E76F804"/>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4">
    <w:name w:val="A5EC02E944B9469EAB80E483D16659D04"/>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4">
    <w:name w:val="1FDD72192F294FA9851F10D76CBFE34C4"/>
    <w:rsid w:val="0007454D"/>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
    <w:name w:val="8D1FCC6ACCEC4374B150F188327DB6721"/>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4">
    <w:name w:val="7FDD26FED2BA43389987F6D35A6C5BAD4"/>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4">
    <w:name w:val="24680667386441FB94568C630B303AC54"/>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4">
    <w:name w:val="66E26DBB5CD54D5284F785622BC472664"/>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4">
    <w:name w:val="CCD4286F234C440BB574D2D990F3EA2C4"/>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4">
    <w:name w:val="53B866C6266242DAB0B14EFA753A62AA4"/>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4">
    <w:name w:val="7AF90F6747044EAA9BBF9DD236EDCF144"/>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4">
    <w:name w:val="F01A10C573924B2DA91C348B73675CE04"/>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4">
    <w:name w:val="B2E339E2D0584977958E9B942BD8F3654"/>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4">
    <w:name w:val="CE3D84D24B304A70B4A758EAA8A3B1014"/>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4">
    <w:name w:val="D59D4442B44240D08181FD83692B3C634"/>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4">
    <w:name w:val="191219E602244B2D8482B4EE4CC115B64"/>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4">
    <w:name w:val="37BAB5E4E3B041F39B80C0FFC34056CC4"/>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4">
    <w:name w:val="A26E40E84F1D4982B64CC7E51676F59B4"/>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4">
    <w:name w:val="B48362AE626849F9A1E70716DEBE99864"/>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4">
    <w:name w:val="C6052E248ED0474BA92ADC56365F01DB4"/>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4">
    <w:name w:val="93B0D2AFA37D4EAE9B8F28189182F0E54"/>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4">
    <w:name w:val="3DB04C847C9C436CBF309C7D2BEC350F4"/>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4">
    <w:name w:val="B7800FBB09134B46B817F4CE8345956E4"/>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4">
    <w:name w:val="8291C525CB96429A990683C487C661EF4"/>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4">
    <w:name w:val="E7C99D21F21A4D4CBD1FDA33E8FBF4954"/>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4">
    <w:name w:val="3463928715A840B08CA004D5A4C81D584"/>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4">
    <w:name w:val="CB58BB59F4914740B8B9F2C9C422CC254"/>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4">
    <w:name w:val="11859086A8B748E48710AF664C2265D84"/>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4">
    <w:name w:val="FDCA3F42E9064FCB9D1C279D48B4CD7E4"/>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4">
    <w:name w:val="3FFAD98A4E314CCABC7C49CCA41CB6604"/>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4">
    <w:name w:val="44D9E141793141A2B3BE56DACFEA42B04"/>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4">
    <w:name w:val="E2A493EEE3EB4592828F176888FC27DC4"/>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4">
    <w:name w:val="47EB6201F50445B6A962B79BEF50C3324"/>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4">
    <w:name w:val="D7D250214577451AA9C05A93382CA87A4"/>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4">
    <w:name w:val="77BE4DBDA4844240947917238375F7DA4"/>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4">
    <w:name w:val="B04B050570B64BBE9625C9A2038F82AD4"/>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4">
    <w:name w:val="705EB9E90BD04FFF8A9040074387F9B34"/>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4">
    <w:name w:val="9A24C92A36774D4A8EE1B11B529CF4F74"/>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4">
    <w:name w:val="415E539F246F406DA74200D0D7D00AA74"/>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4">
    <w:name w:val="0F8234F3C10B448AA2D1DAB422427ED34"/>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4">
    <w:name w:val="1CCD78F9EB044A6E8C54D9B203FFD5604"/>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4">
    <w:name w:val="1651C7388344437AAE66AA75CA8690564"/>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4">
    <w:name w:val="8B3ED4B95BD04C8984FA483B7DEAB8EB4"/>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4">
    <w:name w:val="53B4017C716D4D2884851C7531C20F9E4"/>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4">
    <w:name w:val="B1123652D113478CA6DC54E46BC5C6E94"/>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4">
    <w:name w:val="494CD2A2E6C34A568E7B701BDD7DC7924"/>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4">
    <w:name w:val="A3DE895176FF436B9A70B616964624A54"/>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4">
    <w:name w:val="5BAE4DA3FD694C839BB74190A63712564"/>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4">
    <w:name w:val="9065E49F480041D887B2DF1E461490D54"/>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4">
    <w:name w:val="5C4C41F975834D7395D43257D64DFF424"/>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4">
    <w:name w:val="FE9A68A570024EE1B9B8C05CFDB17F644"/>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4">
    <w:name w:val="7E1FE5F02C0D4C3E8ED912C6F5718D4A4"/>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4">
    <w:name w:val="580176EE908C4DDC8F69BD21A75D7EB84"/>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4">
    <w:name w:val="7F5E59A0AED44BC78F9AD679BC5E61B74"/>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4">
    <w:name w:val="EC1ED530DB0242A88B8BDD331C6A97B84"/>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4">
    <w:name w:val="2893524A46A64A088803D93A1310C9724"/>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4">
    <w:name w:val="814A8CEAB3C94D409D909019F81735084"/>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4">
    <w:name w:val="05A9D2F8D8EC4A259B80F27629B75EF84"/>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4">
    <w:name w:val="81DF51C58F924599A7C57CDB0CD6BE69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4">
    <w:name w:val="2FCD246FE401440CAF874D22CA7E42BC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4">
    <w:name w:val="D40AFBDF6E6D44778C9C6620F1A11B8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4">
    <w:name w:val="C39DCA514AAA4C15AA5C15B24145525C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4">
    <w:name w:val="7883F541B9A94E9A8EB80CF5AE3F6368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4">
    <w:name w:val="A28DEC0510E64C6CBE11359EB395B5D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4">
    <w:name w:val="3D14C9A869DE42C8BDA158594154F410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4">
    <w:name w:val="A77F1B843D3F405B9A6BF4F3481B7E1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4">
    <w:name w:val="CA54679E761B4EF08DD321FC557156E3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4">
    <w:name w:val="E59D117D6F3F4B00A5A07F28ECAE7B0E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4">
    <w:name w:val="AD748522036F43D5B3651DAE2B2A1AD6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4">
    <w:name w:val="657239231BC64709B9891D07B6522E5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4">
    <w:name w:val="C4A187CCCD714B9E8E489C28F3F89C8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4">
    <w:name w:val="20FB98F5870D451F9ADA2324F578AF6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4">
    <w:name w:val="8BE23F16660B496CB00B4599AB4C4F53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4">
    <w:name w:val="686656EA803A41278130D3080577900E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4">
    <w:name w:val="E8196E5B6F424BCEB6608AF05F73E4A6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4">
    <w:name w:val="85554A9DA5C84B59B48AA755B23DAB1B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4">
    <w:name w:val="5724688289C94DE98C153A2A250A7CDD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4">
    <w:name w:val="9F14AFB106684191B1CE8B9A6A3F6A78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4">
    <w:name w:val="DB73A25B62B54DA6AED25F3AA4AD3488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4">
    <w:name w:val="BF79B40421314E068A3F9A29E1B58092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4">
    <w:name w:val="B3501B6893954C059B8B9E0CB07B11EF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4">
    <w:name w:val="7FD70A58FB71433292ABC5F1C0F0A81B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4">
    <w:name w:val="B44DFCFF0AD948D9AA825385141CBD45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4">
    <w:name w:val="A9973340365B4F17B51D8AFBCA3303194"/>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4">
    <w:name w:val="DCCDFA3641FD482B9FCC8E14A82061ED4"/>
    <w:rsid w:val="0007454D"/>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3">
    <w:name w:val="2A2A772830854CF38CE4B311CB53CB2E3"/>
    <w:rsid w:val="0007454D"/>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3">
    <w:name w:val="A4C80C77C5F44C21B4CD861D85D5D13F3"/>
    <w:rsid w:val="0007454D"/>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3">
    <w:name w:val="DCA04184B5DA4960B0D36672DCC131813"/>
    <w:rsid w:val="0007454D"/>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3">
    <w:name w:val="67BF74653DB744EEA916A84409B688323"/>
    <w:rsid w:val="0007454D"/>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3">
    <w:name w:val="8E26C8B46D1947D2A258224BF3FE62573"/>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3">
    <w:name w:val="69808F60029443BE886296FCE3EC415B3"/>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3">
    <w:name w:val="AE774B59F674479B891AB76B82DCB3EA3"/>
    <w:rsid w:val="0007454D"/>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3">
    <w:name w:val="5B6CB2D8B6C5435A84AC4AE92F42CE8D3"/>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5">
    <w:name w:val="4D8016C14BF04F3881DA589E0E61B0F25"/>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5">
    <w:name w:val="928D0D5DAB7646DC8EFBE769FA2EA1285"/>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5">
    <w:name w:val="93BF76DAEBD14B8F81912F5576B586A55"/>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5">
    <w:name w:val="A7E85BE05AF84BCF81B5B3665BE319B75"/>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5">
    <w:name w:val="F87B4FD3ACD6429599BB07DCBB432CC45"/>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5">
    <w:name w:val="852603E421C146519554C0702227C7FE5"/>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5">
    <w:name w:val="B626F5BB3CBC450CBAAFA297CB5D25C65"/>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5">
    <w:name w:val="837220D178BE447092DA5E1DAA31F0EB5"/>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5">
    <w:name w:val="B8181552D80742FE8EBF0CB7A69B42445"/>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5">
    <w:name w:val="993BA05B03F849B0BF9866856D27CE955"/>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5">
    <w:name w:val="FD75D8610BA84E0CAB54E6BB4FA9FB845"/>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5">
    <w:name w:val="438F53550DF2478F9D462CE1FE9DB9A95"/>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5">
    <w:name w:val="EE563E28160F41EB8C4631FD5DD6991B5"/>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5">
    <w:name w:val="C146BC19BF3A46DFAC472A1CF1FB1FC05"/>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5">
    <w:name w:val="9B6AE05CE2444E6C9C025396B6538BC75"/>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5">
    <w:name w:val="2BADFC985A2D4F24A0CA036ECEA963415"/>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5">
    <w:name w:val="29E62F2F76F74D38B87E9C1C4D13C6AC5"/>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5">
    <w:name w:val="5CF8BC2E53DF49E5B36B29DEF7888C4D5"/>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5">
    <w:name w:val="90851E22F9754C9193DF41994899EF8B5"/>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5">
    <w:name w:val="1365AAF6B02F435CA29C8572944413E05"/>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5">
    <w:name w:val="C697E9257AD74C2EAA1E73943D18A02C5"/>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5">
    <w:name w:val="F9B85A9B0D4A4943AFD425BFEE1095545"/>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5">
    <w:name w:val="EBD82AE5D31E4F4DA23C26EA3BB2BCD35"/>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5">
    <w:name w:val="BF0B10EC33794515ADC21260B081A1945"/>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5">
    <w:name w:val="AF0D7C5361DD4978817842EBBB111CBE5"/>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5">
    <w:name w:val="FDBA3176EBA7453A8E413A3F12B246E05"/>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5">
    <w:name w:val="7DA3576413A94E04B470EC9D4C4DFA8D5"/>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5">
    <w:name w:val="E0759007477243C7BD8A81EDEC75E0195"/>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5">
    <w:name w:val="0C8FCE8A76E64B3C98001AEC3E32ACCB5"/>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5">
    <w:name w:val="C4120163A5D24845A9D7570806D22CA15"/>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5">
    <w:name w:val="A332B3CAFBAE49568795C75047CA86BA5"/>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5">
    <w:name w:val="47FC819F5E0E419C8330F82B150FFFA85"/>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5">
    <w:name w:val="9BCC404185004A739F0ACEE4256A10AF5"/>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5">
    <w:name w:val="AECE870338634CE1894512F61BC6EA3D5"/>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5">
    <w:name w:val="E49DD9AE17824355B4FB9F378A704D785"/>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5">
    <w:name w:val="01AB02A26181405C9FE2C8B2F9F6D2355"/>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5">
    <w:name w:val="6572DFA3BFEE4C4CBFF6B20843C7C6555"/>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5">
    <w:name w:val="0E34F1CB09A64616AB627B2291778F235"/>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5">
    <w:name w:val="94DF65DAC38B4F02B3F807C6D45616BA5"/>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5">
    <w:name w:val="39274F0C64B44C42A316D725E9D286B85"/>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5">
    <w:name w:val="FBEBA19E165946B093F8D9FEEC25C0E15"/>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5">
    <w:name w:val="3F59D33839D04790961C2B69060FE8025"/>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5">
    <w:name w:val="3F1FE48D69CE495BB53C44D1A0BF59355"/>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5">
    <w:name w:val="93BE17A7EA2A48048B9F3FA5A0CB38B65"/>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5">
    <w:name w:val="8A3563C93355402085F90D0A36C1ED525"/>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5">
    <w:name w:val="72F4EF7EE059479994BD0BDC428AA7C75"/>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5">
    <w:name w:val="80DC6D4E832E40F9A078746C674F41215"/>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5">
    <w:name w:val="6E7537B3867B4CA7AD00D8B507DA421A5"/>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5">
    <w:name w:val="2478E870B81144578E862B147E8366975"/>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5">
    <w:name w:val="D7B12EBEAE7648118BFA7BD8822F98DB5"/>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5">
    <w:name w:val="FACE82E468BE4025BE10D036D4C76C4A5"/>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5">
    <w:name w:val="FD98F0227BC744D6A3A55786B87705DE5"/>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5">
    <w:name w:val="52E6445FE0A34AD385A7A46F37797DEF5"/>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5">
    <w:name w:val="A37D556082834081A3F0B7826737D6D15"/>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5">
    <w:name w:val="F9280C8EC4C0409181AFE31727B2593B5"/>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5">
    <w:name w:val="9C47576F21234AD584468D3B2E18C9435"/>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5">
    <w:name w:val="9525A14613144105A3F928EFD8F212015"/>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5">
    <w:name w:val="B50E260C24994483B8235AA36B7BC30E5"/>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5">
    <w:name w:val="44ED72A8A886480395EAD95A5200635B5"/>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5">
    <w:name w:val="22DCA97CB0274A83851517427DE648F65"/>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5">
    <w:name w:val="8BCFC1B5BCAA4DC3B612AB7CE80E46675"/>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5">
    <w:name w:val="F97E6D7D21614DC2B2C5AED36DC4AF755"/>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5">
    <w:name w:val="0559DCDA97704521A67467FCAF530AF55"/>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5">
    <w:name w:val="47AB373E21124E1DAE5AA83F787693F25"/>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5">
    <w:name w:val="4CC15D5080DC4D40A1D731B2B544D8425"/>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5">
    <w:name w:val="108411C6502145BD8BBDEA8C716A270B5"/>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5">
    <w:name w:val="9E662ED8E3AF4CF197FB616BFBF6B0D15"/>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5">
    <w:name w:val="42A69C73EC1F467D85B99F070FFDFC225"/>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5">
    <w:name w:val="EDD033FA0B3E47589BEFDF1561E76F805"/>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5">
    <w:name w:val="A5EC02E944B9469EAB80E483D16659D05"/>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5">
    <w:name w:val="1FDD72192F294FA9851F10D76CBFE34C5"/>
    <w:rsid w:val="0007454D"/>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2">
    <w:name w:val="8D1FCC6ACCEC4374B150F188327DB6722"/>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5">
    <w:name w:val="7FDD26FED2BA43389987F6D35A6C5BAD5"/>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5">
    <w:name w:val="24680667386441FB94568C630B303AC55"/>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5">
    <w:name w:val="66E26DBB5CD54D5284F785622BC472665"/>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5">
    <w:name w:val="CCD4286F234C440BB574D2D990F3EA2C5"/>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5">
    <w:name w:val="53B866C6266242DAB0B14EFA753A62AA5"/>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5">
    <w:name w:val="7AF90F6747044EAA9BBF9DD236EDCF145"/>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5">
    <w:name w:val="F01A10C573924B2DA91C348B73675CE05"/>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5">
    <w:name w:val="B2E339E2D0584977958E9B942BD8F3655"/>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5">
    <w:name w:val="CE3D84D24B304A70B4A758EAA8A3B1015"/>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5">
    <w:name w:val="D59D4442B44240D08181FD83692B3C635"/>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5">
    <w:name w:val="191219E602244B2D8482B4EE4CC115B65"/>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5">
    <w:name w:val="37BAB5E4E3B041F39B80C0FFC34056CC5"/>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5">
    <w:name w:val="A26E40E84F1D4982B64CC7E51676F59B5"/>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5">
    <w:name w:val="B48362AE626849F9A1E70716DEBE99865"/>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5">
    <w:name w:val="C6052E248ED0474BA92ADC56365F01DB5"/>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5">
    <w:name w:val="93B0D2AFA37D4EAE9B8F28189182F0E55"/>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5">
    <w:name w:val="3DB04C847C9C436CBF309C7D2BEC350F5"/>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5">
    <w:name w:val="B7800FBB09134B46B817F4CE8345956E5"/>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5">
    <w:name w:val="8291C525CB96429A990683C487C661EF5"/>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5">
    <w:name w:val="E7C99D21F21A4D4CBD1FDA33E8FBF4955"/>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5">
    <w:name w:val="3463928715A840B08CA004D5A4C81D585"/>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5">
    <w:name w:val="CB58BB59F4914740B8B9F2C9C422CC255"/>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5">
    <w:name w:val="11859086A8B748E48710AF664C2265D85"/>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5">
    <w:name w:val="FDCA3F42E9064FCB9D1C279D48B4CD7E5"/>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5">
    <w:name w:val="3FFAD98A4E314CCABC7C49CCA41CB6605"/>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5">
    <w:name w:val="44D9E141793141A2B3BE56DACFEA42B05"/>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5">
    <w:name w:val="E2A493EEE3EB4592828F176888FC27DC5"/>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5">
    <w:name w:val="47EB6201F50445B6A962B79BEF50C3325"/>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5">
    <w:name w:val="D7D250214577451AA9C05A93382CA87A5"/>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5">
    <w:name w:val="77BE4DBDA4844240947917238375F7DA5"/>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5">
    <w:name w:val="B04B050570B64BBE9625C9A2038F82AD5"/>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5">
    <w:name w:val="705EB9E90BD04FFF8A9040074387F9B35"/>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5">
    <w:name w:val="9A24C92A36774D4A8EE1B11B529CF4F75"/>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5">
    <w:name w:val="415E539F246F406DA74200D0D7D00AA75"/>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5">
    <w:name w:val="0F8234F3C10B448AA2D1DAB422427ED35"/>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5">
    <w:name w:val="1CCD78F9EB044A6E8C54D9B203FFD5605"/>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5">
    <w:name w:val="1651C7388344437AAE66AA75CA8690565"/>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5">
    <w:name w:val="8B3ED4B95BD04C8984FA483B7DEAB8EB5"/>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5">
    <w:name w:val="53B4017C716D4D2884851C7531C20F9E5"/>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5">
    <w:name w:val="B1123652D113478CA6DC54E46BC5C6E95"/>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5">
    <w:name w:val="494CD2A2E6C34A568E7B701BDD7DC7925"/>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5">
    <w:name w:val="A3DE895176FF436B9A70B616964624A55"/>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5">
    <w:name w:val="5BAE4DA3FD694C839BB74190A63712565"/>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5">
    <w:name w:val="9065E49F480041D887B2DF1E461490D55"/>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5">
    <w:name w:val="5C4C41F975834D7395D43257D64DFF425"/>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5">
    <w:name w:val="FE9A68A570024EE1B9B8C05CFDB17F645"/>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5">
    <w:name w:val="7E1FE5F02C0D4C3E8ED912C6F5718D4A5"/>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5">
    <w:name w:val="580176EE908C4DDC8F69BD21A75D7EB85"/>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5">
    <w:name w:val="7F5E59A0AED44BC78F9AD679BC5E61B75"/>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5">
    <w:name w:val="EC1ED530DB0242A88B8BDD331C6A97B85"/>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5">
    <w:name w:val="2893524A46A64A088803D93A1310C9725"/>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5">
    <w:name w:val="814A8CEAB3C94D409D909019F81735085"/>
    <w:rsid w:val="0007454D"/>
    <w:pPr>
      <w:spacing w:after="0" w:line="280" w:lineRule="atLeast"/>
    </w:pPr>
    <w:rPr>
      <w:rFonts w:ascii="Arial" w:eastAsia="Times New Roman" w:hAnsi="Arial" w:cs="Times New Roman"/>
      <w:kern w:val="10"/>
      <w:sz w:val="20"/>
      <w:szCs w:val="24"/>
      <w:lang w:eastAsia="en-US"/>
    </w:rPr>
  </w:style>
  <w:style w:type="paragraph" w:customStyle="1" w:styleId="A4980B616D094E81A7F792D2FAA320A9">
    <w:name w:val="A4980B616D094E81A7F792D2FAA320A9"/>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5">
    <w:name w:val="05A9D2F8D8EC4A259B80F27629B75EF85"/>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5">
    <w:name w:val="81DF51C58F924599A7C57CDB0CD6BE69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5">
    <w:name w:val="2FCD246FE401440CAF874D22CA7E42BC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5">
    <w:name w:val="D40AFBDF6E6D44778C9C6620F1A11B8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5">
    <w:name w:val="C39DCA514AAA4C15AA5C15B24145525C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5">
    <w:name w:val="7883F541B9A94E9A8EB80CF5AE3F6368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5">
    <w:name w:val="A28DEC0510E64C6CBE11359EB395B5D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5">
    <w:name w:val="3D14C9A869DE42C8BDA158594154F410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5">
    <w:name w:val="A77F1B843D3F405B9A6BF4F3481B7E1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5">
    <w:name w:val="CA54679E761B4EF08DD321FC557156E3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5">
    <w:name w:val="E59D117D6F3F4B00A5A07F28ECAE7B0E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5">
    <w:name w:val="AD748522036F43D5B3651DAE2B2A1AD6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5">
    <w:name w:val="657239231BC64709B9891D07B6522E5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5">
    <w:name w:val="C4A187CCCD714B9E8E489C28F3F89C8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5">
    <w:name w:val="20FB98F5870D451F9ADA2324F578AF6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5">
    <w:name w:val="8BE23F16660B496CB00B4599AB4C4F53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5">
    <w:name w:val="686656EA803A41278130D3080577900E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5">
    <w:name w:val="E8196E5B6F424BCEB6608AF05F73E4A6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5">
    <w:name w:val="85554A9DA5C84B59B48AA755B23DAB1B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5">
    <w:name w:val="5724688289C94DE98C153A2A250A7CDD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5">
    <w:name w:val="9F14AFB106684191B1CE8B9A6A3F6A78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5">
    <w:name w:val="DB73A25B62B54DA6AED25F3AA4AD3488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5">
    <w:name w:val="BF79B40421314E068A3F9A29E1B58092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5">
    <w:name w:val="B3501B6893954C059B8B9E0CB07B11EF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5">
    <w:name w:val="7FD70A58FB71433292ABC5F1C0F0A81B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5">
    <w:name w:val="B44DFCFF0AD948D9AA825385141CBD45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5">
    <w:name w:val="A9973340365B4F17B51D8AFBCA3303195"/>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5">
    <w:name w:val="DCCDFA3641FD482B9FCC8E14A82061ED5"/>
    <w:rsid w:val="0007454D"/>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4">
    <w:name w:val="2A2A772830854CF38CE4B311CB53CB2E4"/>
    <w:rsid w:val="0007454D"/>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4">
    <w:name w:val="A4C80C77C5F44C21B4CD861D85D5D13F4"/>
    <w:rsid w:val="0007454D"/>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4">
    <w:name w:val="DCA04184B5DA4960B0D36672DCC131814"/>
    <w:rsid w:val="0007454D"/>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4">
    <w:name w:val="67BF74653DB744EEA916A84409B688324"/>
    <w:rsid w:val="0007454D"/>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4">
    <w:name w:val="8E26C8B46D1947D2A258224BF3FE62574"/>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4">
    <w:name w:val="69808F60029443BE886296FCE3EC415B4"/>
    <w:rsid w:val="0007454D"/>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4">
    <w:name w:val="AE774B59F674479B891AB76B82DCB3EA4"/>
    <w:rsid w:val="0007454D"/>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4">
    <w:name w:val="5B6CB2D8B6C5435A84AC4AE92F42CE8D4"/>
    <w:rsid w:val="0007454D"/>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6">
    <w:name w:val="4D8016C14BF04F3881DA589E0E61B0F26"/>
    <w:rsid w:val="0007454D"/>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6">
    <w:name w:val="928D0D5DAB7646DC8EFBE769FA2EA1286"/>
    <w:rsid w:val="0007454D"/>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6">
    <w:name w:val="93BF76DAEBD14B8F81912F5576B586A56"/>
    <w:rsid w:val="0007454D"/>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6">
    <w:name w:val="A7E85BE05AF84BCF81B5B3665BE319B76"/>
    <w:rsid w:val="0007454D"/>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6">
    <w:name w:val="F87B4FD3ACD6429599BB07DCBB432CC46"/>
    <w:rsid w:val="0007454D"/>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6">
    <w:name w:val="852603E421C146519554C0702227C7FE6"/>
    <w:rsid w:val="0007454D"/>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6">
    <w:name w:val="B626F5BB3CBC450CBAAFA297CB5D25C66"/>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6">
    <w:name w:val="837220D178BE447092DA5E1DAA31F0EB6"/>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6">
    <w:name w:val="B8181552D80742FE8EBF0CB7A69B42446"/>
    <w:rsid w:val="0007454D"/>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6">
    <w:name w:val="993BA05B03F849B0BF9866856D27CE956"/>
    <w:rsid w:val="0007454D"/>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6">
    <w:name w:val="FD75D8610BA84E0CAB54E6BB4FA9FB846"/>
    <w:rsid w:val="0007454D"/>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6">
    <w:name w:val="438F53550DF2478F9D462CE1FE9DB9A96"/>
    <w:rsid w:val="0007454D"/>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6">
    <w:name w:val="EE563E28160F41EB8C4631FD5DD6991B6"/>
    <w:rsid w:val="0007454D"/>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6">
    <w:name w:val="C146BC19BF3A46DFAC472A1CF1FB1FC06"/>
    <w:rsid w:val="0007454D"/>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6">
    <w:name w:val="9B6AE05CE2444E6C9C025396B6538BC76"/>
    <w:rsid w:val="0007454D"/>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6">
    <w:name w:val="2BADFC985A2D4F24A0CA036ECEA963416"/>
    <w:rsid w:val="0007454D"/>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6">
    <w:name w:val="29E62F2F76F74D38B87E9C1C4D13C6AC6"/>
    <w:rsid w:val="0007454D"/>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6">
    <w:name w:val="5CF8BC2E53DF49E5B36B29DEF7888C4D6"/>
    <w:rsid w:val="0007454D"/>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6">
    <w:name w:val="90851E22F9754C9193DF41994899EF8B6"/>
    <w:rsid w:val="0007454D"/>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6">
    <w:name w:val="1365AAF6B02F435CA29C8572944413E06"/>
    <w:rsid w:val="0007454D"/>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6">
    <w:name w:val="C697E9257AD74C2EAA1E73943D18A02C6"/>
    <w:rsid w:val="0007454D"/>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6">
    <w:name w:val="F9B85A9B0D4A4943AFD425BFEE1095546"/>
    <w:rsid w:val="0007454D"/>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6">
    <w:name w:val="EBD82AE5D31E4F4DA23C26EA3BB2BCD36"/>
    <w:rsid w:val="0007454D"/>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6">
    <w:name w:val="BF0B10EC33794515ADC21260B081A1946"/>
    <w:rsid w:val="0007454D"/>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6">
    <w:name w:val="AF0D7C5361DD4978817842EBBB111CBE6"/>
    <w:rsid w:val="0007454D"/>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6">
    <w:name w:val="FDBA3176EBA7453A8E413A3F12B246E06"/>
    <w:rsid w:val="0007454D"/>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6">
    <w:name w:val="7DA3576413A94E04B470EC9D4C4DFA8D6"/>
    <w:rsid w:val="0007454D"/>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6">
    <w:name w:val="E0759007477243C7BD8A81EDEC75E0196"/>
    <w:rsid w:val="0007454D"/>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6">
    <w:name w:val="0C8FCE8A76E64B3C98001AEC3E32ACCB6"/>
    <w:rsid w:val="0007454D"/>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6">
    <w:name w:val="C4120163A5D24845A9D7570806D22CA16"/>
    <w:rsid w:val="0007454D"/>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6">
    <w:name w:val="A332B3CAFBAE49568795C75047CA86BA6"/>
    <w:rsid w:val="0007454D"/>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6">
    <w:name w:val="47FC819F5E0E419C8330F82B150FFFA86"/>
    <w:rsid w:val="0007454D"/>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6">
    <w:name w:val="9BCC404185004A739F0ACEE4256A10AF6"/>
    <w:rsid w:val="0007454D"/>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6">
    <w:name w:val="AECE870338634CE1894512F61BC6EA3D6"/>
    <w:rsid w:val="0007454D"/>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6">
    <w:name w:val="E49DD9AE17824355B4FB9F378A704D786"/>
    <w:rsid w:val="0007454D"/>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6">
    <w:name w:val="01AB02A26181405C9FE2C8B2F9F6D2356"/>
    <w:rsid w:val="0007454D"/>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6">
    <w:name w:val="6572DFA3BFEE4C4CBFF6B20843C7C6556"/>
    <w:rsid w:val="0007454D"/>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6">
    <w:name w:val="0E34F1CB09A64616AB627B2291778F236"/>
    <w:rsid w:val="0007454D"/>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6">
    <w:name w:val="94DF65DAC38B4F02B3F807C6D45616BA6"/>
    <w:rsid w:val="0007454D"/>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6">
    <w:name w:val="39274F0C64B44C42A316D725E9D286B86"/>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6">
    <w:name w:val="FBEBA19E165946B093F8D9FEEC25C0E16"/>
    <w:rsid w:val="0007454D"/>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6">
    <w:name w:val="3F59D33839D04790961C2B69060FE8026"/>
    <w:rsid w:val="0007454D"/>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6">
    <w:name w:val="3F1FE48D69CE495BB53C44D1A0BF59356"/>
    <w:rsid w:val="0007454D"/>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6">
    <w:name w:val="93BE17A7EA2A48048B9F3FA5A0CB38B66"/>
    <w:rsid w:val="0007454D"/>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6">
    <w:name w:val="8A3563C93355402085F90D0A36C1ED526"/>
    <w:rsid w:val="0007454D"/>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6">
    <w:name w:val="72F4EF7EE059479994BD0BDC428AA7C76"/>
    <w:rsid w:val="0007454D"/>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6">
    <w:name w:val="80DC6D4E832E40F9A078746C674F41216"/>
    <w:rsid w:val="0007454D"/>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6">
    <w:name w:val="6E7537B3867B4CA7AD00D8B507DA421A6"/>
    <w:rsid w:val="0007454D"/>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6">
    <w:name w:val="2478E870B81144578E862B147E8366976"/>
    <w:rsid w:val="0007454D"/>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6">
    <w:name w:val="D7B12EBEAE7648118BFA7BD8822F98DB6"/>
    <w:rsid w:val="0007454D"/>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6">
    <w:name w:val="FACE82E468BE4025BE10D036D4C76C4A6"/>
    <w:rsid w:val="0007454D"/>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6">
    <w:name w:val="FD98F0227BC744D6A3A55786B87705DE6"/>
    <w:rsid w:val="0007454D"/>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6">
    <w:name w:val="52E6445FE0A34AD385A7A46F37797DEF6"/>
    <w:rsid w:val="0007454D"/>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6">
    <w:name w:val="A37D556082834081A3F0B7826737D6D16"/>
    <w:rsid w:val="0007454D"/>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6">
    <w:name w:val="F9280C8EC4C0409181AFE31727B2593B6"/>
    <w:rsid w:val="0007454D"/>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6">
    <w:name w:val="9C47576F21234AD584468D3B2E18C9436"/>
    <w:rsid w:val="0007454D"/>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6">
    <w:name w:val="9525A14613144105A3F928EFD8F212016"/>
    <w:rsid w:val="0007454D"/>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6">
    <w:name w:val="B50E260C24994483B8235AA36B7BC30E6"/>
    <w:rsid w:val="0007454D"/>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6">
    <w:name w:val="44ED72A8A886480395EAD95A5200635B6"/>
    <w:rsid w:val="0007454D"/>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6">
    <w:name w:val="22DCA97CB0274A83851517427DE648F66"/>
    <w:rsid w:val="0007454D"/>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6">
    <w:name w:val="8BCFC1B5BCAA4DC3B612AB7CE80E46676"/>
    <w:rsid w:val="0007454D"/>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6">
    <w:name w:val="F97E6D7D21614DC2B2C5AED36DC4AF756"/>
    <w:rsid w:val="0007454D"/>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6">
    <w:name w:val="0559DCDA97704521A67467FCAF530AF56"/>
    <w:rsid w:val="0007454D"/>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6">
    <w:name w:val="47AB373E21124E1DAE5AA83F787693F26"/>
    <w:rsid w:val="0007454D"/>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6">
    <w:name w:val="4CC15D5080DC4D40A1D731B2B544D8426"/>
    <w:rsid w:val="0007454D"/>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6">
    <w:name w:val="108411C6502145BD8BBDEA8C716A270B6"/>
    <w:rsid w:val="0007454D"/>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6">
    <w:name w:val="9E662ED8E3AF4CF197FB616BFBF6B0D16"/>
    <w:rsid w:val="0007454D"/>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6">
    <w:name w:val="42A69C73EC1F467D85B99F070FFDFC226"/>
    <w:rsid w:val="0007454D"/>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6">
    <w:name w:val="EDD033FA0B3E47589BEFDF1561E76F806"/>
    <w:rsid w:val="0007454D"/>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6">
    <w:name w:val="A5EC02E944B9469EAB80E483D16659D06"/>
    <w:rsid w:val="0007454D"/>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6">
    <w:name w:val="1FDD72192F294FA9851F10D76CBFE34C6"/>
    <w:rsid w:val="0007454D"/>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3">
    <w:name w:val="8D1FCC6ACCEC4374B150F188327DB6723"/>
    <w:rsid w:val="0007454D"/>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6">
    <w:name w:val="7FDD26FED2BA43389987F6D35A6C5BAD6"/>
    <w:rsid w:val="0007454D"/>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6">
    <w:name w:val="24680667386441FB94568C630B303AC56"/>
    <w:rsid w:val="0007454D"/>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6">
    <w:name w:val="66E26DBB5CD54D5284F785622BC472666"/>
    <w:rsid w:val="0007454D"/>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6">
    <w:name w:val="CCD4286F234C440BB574D2D990F3EA2C6"/>
    <w:rsid w:val="0007454D"/>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6">
    <w:name w:val="53B866C6266242DAB0B14EFA753A62AA6"/>
    <w:rsid w:val="0007454D"/>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6">
    <w:name w:val="7AF90F6747044EAA9BBF9DD236EDCF146"/>
    <w:rsid w:val="0007454D"/>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6">
    <w:name w:val="F01A10C573924B2DA91C348B73675CE06"/>
    <w:rsid w:val="0007454D"/>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6">
    <w:name w:val="B2E339E2D0584977958E9B942BD8F3656"/>
    <w:rsid w:val="0007454D"/>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6">
    <w:name w:val="CE3D84D24B304A70B4A758EAA8A3B1016"/>
    <w:rsid w:val="0007454D"/>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6">
    <w:name w:val="D59D4442B44240D08181FD83692B3C636"/>
    <w:rsid w:val="0007454D"/>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6">
    <w:name w:val="191219E602244B2D8482B4EE4CC115B66"/>
    <w:rsid w:val="0007454D"/>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6">
    <w:name w:val="37BAB5E4E3B041F39B80C0FFC34056CC6"/>
    <w:rsid w:val="0007454D"/>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6">
    <w:name w:val="A26E40E84F1D4982B64CC7E51676F59B6"/>
    <w:rsid w:val="0007454D"/>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6">
    <w:name w:val="B48362AE626849F9A1E70716DEBE99866"/>
    <w:rsid w:val="0007454D"/>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6">
    <w:name w:val="C6052E248ED0474BA92ADC56365F01DB6"/>
    <w:rsid w:val="0007454D"/>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6">
    <w:name w:val="93B0D2AFA37D4EAE9B8F28189182F0E56"/>
    <w:rsid w:val="0007454D"/>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6">
    <w:name w:val="3DB04C847C9C436CBF309C7D2BEC350F6"/>
    <w:rsid w:val="0007454D"/>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6">
    <w:name w:val="B7800FBB09134B46B817F4CE8345956E6"/>
    <w:rsid w:val="0007454D"/>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6">
    <w:name w:val="8291C525CB96429A990683C487C661EF6"/>
    <w:rsid w:val="0007454D"/>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6">
    <w:name w:val="E7C99D21F21A4D4CBD1FDA33E8FBF4956"/>
    <w:rsid w:val="0007454D"/>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6">
    <w:name w:val="3463928715A840B08CA004D5A4C81D586"/>
    <w:rsid w:val="0007454D"/>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6">
    <w:name w:val="CB58BB59F4914740B8B9F2C9C422CC256"/>
    <w:rsid w:val="0007454D"/>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6">
    <w:name w:val="11859086A8B748E48710AF664C2265D86"/>
    <w:rsid w:val="0007454D"/>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6">
    <w:name w:val="FDCA3F42E9064FCB9D1C279D48B4CD7E6"/>
    <w:rsid w:val="0007454D"/>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6">
    <w:name w:val="3FFAD98A4E314CCABC7C49CCA41CB6606"/>
    <w:rsid w:val="0007454D"/>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6">
    <w:name w:val="44D9E141793141A2B3BE56DACFEA42B06"/>
    <w:rsid w:val="0007454D"/>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6">
    <w:name w:val="E2A493EEE3EB4592828F176888FC27DC6"/>
    <w:rsid w:val="0007454D"/>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6">
    <w:name w:val="47EB6201F50445B6A962B79BEF50C3326"/>
    <w:rsid w:val="0007454D"/>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6">
    <w:name w:val="D7D250214577451AA9C05A93382CA87A6"/>
    <w:rsid w:val="0007454D"/>
    <w:pPr>
      <w:spacing w:after="0" w:line="280" w:lineRule="atLeast"/>
    </w:pPr>
    <w:rPr>
      <w:rFonts w:ascii="Arial" w:eastAsia="Times New Roman" w:hAnsi="Arial" w:cs="Times New Roman"/>
      <w:kern w:val="10"/>
      <w:sz w:val="20"/>
      <w:szCs w:val="24"/>
      <w:lang w:eastAsia="en-US"/>
    </w:rPr>
  </w:style>
  <w:style w:type="paragraph" w:customStyle="1" w:styleId="77BE4DBDA4844240947917238375F7DA6">
    <w:name w:val="77BE4DBDA4844240947917238375F7DA6"/>
    <w:rsid w:val="0007454D"/>
    <w:pPr>
      <w:spacing w:after="0" w:line="280" w:lineRule="atLeast"/>
    </w:pPr>
    <w:rPr>
      <w:rFonts w:ascii="Arial" w:eastAsia="Times New Roman" w:hAnsi="Arial" w:cs="Times New Roman"/>
      <w:kern w:val="10"/>
      <w:sz w:val="20"/>
      <w:szCs w:val="24"/>
      <w:lang w:eastAsia="en-US"/>
    </w:rPr>
  </w:style>
  <w:style w:type="paragraph" w:customStyle="1" w:styleId="B04B050570B64BBE9625C9A2038F82AD6">
    <w:name w:val="B04B050570B64BBE9625C9A2038F82AD6"/>
    <w:rsid w:val="0007454D"/>
    <w:pPr>
      <w:spacing w:after="0" w:line="280" w:lineRule="atLeast"/>
    </w:pPr>
    <w:rPr>
      <w:rFonts w:ascii="Arial" w:eastAsia="Times New Roman" w:hAnsi="Arial" w:cs="Times New Roman"/>
      <w:kern w:val="10"/>
      <w:sz w:val="20"/>
      <w:szCs w:val="24"/>
      <w:lang w:eastAsia="en-US"/>
    </w:rPr>
  </w:style>
  <w:style w:type="paragraph" w:customStyle="1" w:styleId="705EB9E90BD04FFF8A9040074387F9B36">
    <w:name w:val="705EB9E90BD04FFF8A9040074387F9B36"/>
    <w:rsid w:val="0007454D"/>
    <w:pPr>
      <w:spacing w:after="0" w:line="280" w:lineRule="atLeast"/>
    </w:pPr>
    <w:rPr>
      <w:rFonts w:ascii="Arial" w:eastAsia="Times New Roman" w:hAnsi="Arial" w:cs="Times New Roman"/>
      <w:kern w:val="10"/>
      <w:sz w:val="20"/>
      <w:szCs w:val="24"/>
      <w:lang w:eastAsia="en-US"/>
    </w:rPr>
  </w:style>
  <w:style w:type="paragraph" w:customStyle="1" w:styleId="9A24C92A36774D4A8EE1B11B529CF4F76">
    <w:name w:val="9A24C92A36774D4A8EE1B11B529CF4F76"/>
    <w:rsid w:val="0007454D"/>
    <w:pPr>
      <w:spacing w:after="0" w:line="280" w:lineRule="atLeast"/>
    </w:pPr>
    <w:rPr>
      <w:rFonts w:ascii="Arial" w:eastAsia="Times New Roman" w:hAnsi="Arial" w:cs="Times New Roman"/>
      <w:kern w:val="10"/>
      <w:sz w:val="20"/>
      <w:szCs w:val="24"/>
      <w:lang w:eastAsia="en-US"/>
    </w:rPr>
  </w:style>
  <w:style w:type="paragraph" w:customStyle="1" w:styleId="415E539F246F406DA74200D0D7D00AA76">
    <w:name w:val="415E539F246F406DA74200D0D7D00AA76"/>
    <w:rsid w:val="0007454D"/>
    <w:pPr>
      <w:spacing w:after="0" w:line="280" w:lineRule="atLeast"/>
    </w:pPr>
    <w:rPr>
      <w:rFonts w:ascii="Arial" w:eastAsia="Times New Roman" w:hAnsi="Arial" w:cs="Times New Roman"/>
      <w:kern w:val="10"/>
      <w:sz w:val="20"/>
      <w:szCs w:val="24"/>
      <w:lang w:eastAsia="en-US"/>
    </w:rPr>
  </w:style>
  <w:style w:type="paragraph" w:customStyle="1" w:styleId="0F8234F3C10B448AA2D1DAB422427ED36">
    <w:name w:val="0F8234F3C10B448AA2D1DAB422427ED36"/>
    <w:rsid w:val="0007454D"/>
    <w:pPr>
      <w:spacing w:after="0" w:line="280" w:lineRule="atLeast"/>
    </w:pPr>
    <w:rPr>
      <w:rFonts w:ascii="Arial" w:eastAsia="Times New Roman" w:hAnsi="Arial" w:cs="Times New Roman"/>
      <w:kern w:val="10"/>
      <w:sz w:val="20"/>
      <w:szCs w:val="24"/>
      <w:lang w:eastAsia="en-US"/>
    </w:rPr>
  </w:style>
  <w:style w:type="paragraph" w:customStyle="1" w:styleId="1CCD78F9EB044A6E8C54D9B203FFD5606">
    <w:name w:val="1CCD78F9EB044A6E8C54D9B203FFD5606"/>
    <w:rsid w:val="0007454D"/>
    <w:pPr>
      <w:spacing w:after="0" w:line="280" w:lineRule="atLeast"/>
    </w:pPr>
    <w:rPr>
      <w:rFonts w:ascii="Arial" w:eastAsia="Times New Roman" w:hAnsi="Arial" w:cs="Times New Roman"/>
      <w:kern w:val="10"/>
      <w:sz w:val="20"/>
      <w:szCs w:val="24"/>
      <w:lang w:eastAsia="en-US"/>
    </w:rPr>
  </w:style>
  <w:style w:type="paragraph" w:customStyle="1" w:styleId="1651C7388344437AAE66AA75CA8690566">
    <w:name w:val="1651C7388344437AAE66AA75CA8690566"/>
    <w:rsid w:val="0007454D"/>
    <w:pPr>
      <w:spacing w:after="0" w:line="280" w:lineRule="atLeast"/>
    </w:pPr>
    <w:rPr>
      <w:rFonts w:ascii="Arial" w:eastAsia="Times New Roman" w:hAnsi="Arial" w:cs="Times New Roman"/>
      <w:kern w:val="10"/>
      <w:sz w:val="20"/>
      <w:szCs w:val="24"/>
      <w:lang w:eastAsia="en-US"/>
    </w:rPr>
  </w:style>
  <w:style w:type="paragraph" w:customStyle="1" w:styleId="8B3ED4B95BD04C8984FA483B7DEAB8EB6">
    <w:name w:val="8B3ED4B95BD04C8984FA483B7DEAB8EB6"/>
    <w:rsid w:val="0007454D"/>
    <w:pPr>
      <w:spacing w:after="0" w:line="280" w:lineRule="atLeast"/>
    </w:pPr>
    <w:rPr>
      <w:rFonts w:ascii="Arial" w:eastAsia="Times New Roman" w:hAnsi="Arial" w:cs="Times New Roman"/>
      <w:kern w:val="10"/>
      <w:sz w:val="20"/>
      <w:szCs w:val="24"/>
      <w:lang w:eastAsia="en-US"/>
    </w:rPr>
  </w:style>
  <w:style w:type="paragraph" w:customStyle="1" w:styleId="53B4017C716D4D2884851C7531C20F9E6">
    <w:name w:val="53B4017C716D4D2884851C7531C20F9E6"/>
    <w:rsid w:val="0007454D"/>
    <w:pPr>
      <w:spacing w:after="0" w:line="280" w:lineRule="atLeast"/>
    </w:pPr>
    <w:rPr>
      <w:rFonts w:ascii="Arial" w:eastAsia="Times New Roman" w:hAnsi="Arial" w:cs="Times New Roman"/>
      <w:kern w:val="10"/>
      <w:sz w:val="20"/>
      <w:szCs w:val="24"/>
      <w:lang w:eastAsia="en-US"/>
    </w:rPr>
  </w:style>
  <w:style w:type="paragraph" w:customStyle="1" w:styleId="B1123652D113478CA6DC54E46BC5C6E96">
    <w:name w:val="B1123652D113478CA6DC54E46BC5C6E96"/>
    <w:rsid w:val="0007454D"/>
    <w:pPr>
      <w:spacing w:after="0" w:line="280" w:lineRule="atLeast"/>
    </w:pPr>
    <w:rPr>
      <w:rFonts w:ascii="Arial" w:eastAsia="Times New Roman" w:hAnsi="Arial" w:cs="Times New Roman"/>
      <w:kern w:val="10"/>
      <w:sz w:val="20"/>
      <w:szCs w:val="24"/>
      <w:lang w:eastAsia="en-US"/>
    </w:rPr>
  </w:style>
  <w:style w:type="paragraph" w:customStyle="1" w:styleId="494CD2A2E6C34A568E7B701BDD7DC7926">
    <w:name w:val="494CD2A2E6C34A568E7B701BDD7DC7926"/>
    <w:rsid w:val="0007454D"/>
    <w:pPr>
      <w:spacing w:after="0" w:line="280" w:lineRule="atLeast"/>
    </w:pPr>
    <w:rPr>
      <w:rFonts w:ascii="Arial" w:eastAsia="Times New Roman" w:hAnsi="Arial" w:cs="Times New Roman"/>
      <w:kern w:val="10"/>
      <w:sz w:val="20"/>
      <w:szCs w:val="24"/>
      <w:lang w:eastAsia="en-US"/>
    </w:rPr>
  </w:style>
  <w:style w:type="paragraph" w:customStyle="1" w:styleId="A3DE895176FF436B9A70B616964624A56">
    <w:name w:val="A3DE895176FF436B9A70B616964624A56"/>
    <w:rsid w:val="0007454D"/>
    <w:pPr>
      <w:spacing w:after="0" w:line="280" w:lineRule="atLeast"/>
    </w:pPr>
    <w:rPr>
      <w:rFonts w:ascii="Arial" w:eastAsia="Times New Roman" w:hAnsi="Arial" w:cs="Times New Roman"/>
      <w:kern w:val="10"/>
      <w:sz w:val="20"/>
      <w:szCs w:val="24"/>
      <w:lang w:eastAsia="en-US"/>
    </w:rPr>
  </w:style>
  <w:style w:type="paragraph" w:customStyle="1" w:styleId="5BAE4DA3FD694C839BB74190A63712566">
    <w:name w:val="5BAE4DA3FD694C839BB74190A63712566"/>
    <w:rsid w:val="0007454D"/>
    <w:pPr>
      <w:spacing w:after="0" w:line="280" w:lineRule="atLeast"/>
    </w:pPr>
    <w:rPr>
      <w:rFonts w:ascii="Arial" w:eastAsia="Times New Roman" w:hAnsi="Arial" w:cs="Times New Roman"/>
      <w:kern w:val="10"/>
      <w:sz w:val="20"/>
      <w:szCs w:val="24"/>
      <w:lang w:eastAsia="en-US"/>
    </w:rPr>
  </w:style>
  <w:style w:type="paragraph" w:customStyle="1" w:styleId="9065E49F480041D887B2DF1E461490D56">
    <w:name w:val="9065E49F480041D887B2DF1E461490D56"/>
    <w:rsid w:val="0007454D"/>
    <w:pPr>
      <w:spacing w:after="0" w:line="280" w:lineRule="atLeast"/>
    </w:pPr>
    <w:rPr>
      <w:rFonts w:ascii="Arial" w:eastAsia="Times New Roman" w:hAnsi="Arial" w:cs="Times New Roman"/>
      <w:kern w:val="10"/>
      <w:sz w:val="20"/>
      <w:szCs w:val="24"/>
      <w:lang w:eastAsia="en-US"/>
    </w:rPr>
  </w:style>
  <w:style w:type="paragraph" w:customStyle="1" w:styleId="5C4C41F975834D7395D43257D64DFF426">
    <w:name w:val="5C4C41F975834D7395D43257D64DFF426"/>
    <w:rsid w:val="0007454D"/>
    <w:pPr>
      <w:spacing w:after="0" w:line="280" w:lineRule="atLeast"/>
    </w:pPr>
    <w:rPr>
      <w:rFonts w:ascii="Arial" w:eastAsia="Times New Roman" w:hAnsi="Arial" w:cs="Times New Roman"/>
      <w:kern w:val="10"/>
      <w:sz w:val="20"/>
      <w:szCs w:val="24"/>
      <w:lang w:eastAsia="en-US"/>
    </w:rPr>
  </w:style>
  <w:style w:type="paragraph" w:customStyle="1" w:styleId="FE9A68A570024EE1B9B8C05CFDB17F646">
    <w:name w:val="FE9A68A570024EE1B9B8C05CFDB17F646"/>
    <w:rsid w:val="0007454D"/>
    <w:pPr>
      <w:spacing w:after="0" w:line="280" w:lineRule="atLeast"/>
    </w:pPr>
    <w:rPr>
      <w:rFonts w:ascii="Arial" w:eastAsia="Times New Roman" w:hAnsi="Arial" w:cs="Times New Roman"/>
      <w:kern w:val="10"/>
      <w:sz w:val="20"/>
      <w:szCs w:val="24"/>
      <w:lang w:eastAsia="en-US"/>
    </w:rPr>
  </w:style>
  <w:style w:type="paragraph" w:customStyle="1" w:styleId="7E1FE5F02C0D4C3E8ED912C6F5718D4A6">
    <w:name w:val="7E1FE5F02C0D4C3E8ED912C6F5718D4A6"/>
    <w:rsid w:val="0007454D"/>
    <w:pPr>
      <w:spacing w:after="0" w:line="280" w:lineRule="atLeast"/>
    </w:pPr>
    <w:rPr>
      <w:rFonts w:ascii="Arial" w:eastAsia="Times New Roman" w:hAnsi="Arial" w:cs="Times New Roman"/>
      <w:kern w:val="10"/>
      <w:sz w:val="20"/>
      <w:szCs w:val="24"/>
      <w:lang w:eastAsia="en-US"/>
    </w:rPr>
  </w:style>
  <w:style w:type="paragraph" w:customStyle="1" w:styleId="580176EE908C4DDC8F69BD21A75D7EB86">
    <w:name w:val="580176EE908C4DDC8F69BD21A75D7EB86"/>
    <w:rsid w:val="0007454D"/>
    <w:pPr>
      <w:spacing w:after="0" w:line="280" w:lineRule="atLeast"/>
    </w:pPr>
    <w:rPr>
      <w:rFonts w:ascii="Arial" w:eastAsia="Times New Roman" w:hAnsi="Arial" w:cs="Times New Roman"/>
      <w:kern w:val="10"/>
      <w:sz w:val="20"/>
      <w:szCs w:val="24"/>
      <w:lang w:eastAsia="en-US"/>
    </w:rPr>
  </w:style>
  <w:style w:type="paragraph" w:customStyle="1" w:styleId="7F5E59A0AED44BC78F9AD679BC5E61B76">
    <w:name w:val="7F5E59A0AED44BC78F9AD679BC5E61B76"/>
    <w:rsid w:val="0007454D"/>
    <w:pPr>
      <w:spacing w:after="0" w:line="280" w:lineRule="atLeast"/>
    </w:pPr>
    <w:rPr>
      <w:rFonts w:ascii="Arial" w:eastAsia="Times New Roman" w:hAnsi="Arial" w:cs="Times New Roman"/>
      <w:kern w:val="10"/>
      <w:sz w:val="20"/>
      <w:szCs w:val="24"/>
      <w:lang w:eastAsia="en-US"/>
    </w:rPr>
  </w:style>
  <w:style w:type="paragraph" w:customStyle="1" w:styleId="EC1ED530DB0242A88B8BDD331C6A97B86">
    <w:name w:val="EC1ED530DB0242A88B8BDD331C6A97B86"/>
    <w:rsid w:val="0007454D"/>
    <w:pPr>
      <w:spacing w:after="0" w:line="280" w:lineRule="atLeast"/>
    </w:pPr>
    <w:rPr>
      <w:rFonts w:ascii="Arial" w:eastAsia="Times New Roman" w:hAnsi="Arial" w:cs="Times New Roman"/>
      <w:kern w:val="10"/>
      <w:sz w:val="20"/>
      <w:szCs w:val="24"/>
      <w:lang w:eastAsia="en-US"/>
    </w:rPr>
  </w:style>
  <w:style w:type="paragraph" w:customStyle="1" w:styleId="2893524A46A64A088803D93A1310C9726">
    <w:name w:val="2893524A46A64A088803D93A1310C9726"/>
    <w:rsid w:val="0007454D"/>
    <w:pPr>
      <w:spacing w:after="0" w:line="280" w:lineRule="atLeast"/>
    </w:pPr>
    <w:rPr>
      <w:rFonts w:ascii="Arial" w:eastAsia="Times New Roman" w:hAnsi="Arial" w:cs="Times New Roman"/>
      <w:kern w:val="10"/>
      <w:sz w:val="20"/>
      <w:szCs w:val="24"/>
      <w:lang w:eastAsia="en-US"/>
    </w:rPr>
  </w:style>
  <w:style w:type="paragraph" w:customStyle="1" w:styleId="814A8CEAB3C94D409D909019F81735086">
    <w:name w:val="814A8CEAB3C94D409D909019F81735086"/>
    <w:rsid w:val="0007454D"/>
    <w:pPr>
      <w:spacing w:after="0" w:line="280" w:lineRule="atLeast"/>
    </w:pPr>
    <w:rPr>
      <w:rFonts w:ascii="Arial" w:eastAsia="Times New Roman" w:hAnsi="Arial" w:cs="Times New Roman"/>
      <w:kern w:val="10"/>
      <w:sz w:val="20"/>
      <w:szCs w:val="24"/>
      <w:lang w:eastAsia="en-US"/>
    </w:rPr>
  </w:style>
  <w:style w:type="paragraph" w:customStyle="1" w:styleId="A4980B616D094E81A7F792D2FAA320A91">
    <w:name w:val="A4980B616D094E81A7F792D2FAA320A91"/>
    <w:rsid w:val="0007454D"/>
    <w:pPr>
      <w:spacing w:after="0" w:line="280" w:lineRule="atLeast"/>
    </w:pPr>
    <w:rPr>
      <w:rFonts w:ascii="Arial" w:eastAsia="Times New Roman" w:hAnsi="Arial" w:cs="Times New Roman"/>
      <w:kern w:val="10"/>
      <w:sz w:val="20"/>
      <w:szCs w:val="24"/>
      <w:lang w:eastAsia="en-US"/>
    </w:rPr>
  </w:style>
  <w:style w:type="paragraph" w:customStyle="1" w:styleId="C81531CC69A24EA7859CD77A42BE23BB">
    <w:name w:val="C81531CC69A24EA7859CD77A42BE23BB"/>
    <w:rsid w:val="0007454D"/>
    <w:pPr>
      <w:spacing w:after="0" w:line="280" w:lineRule="atLeast"/>
    </w:pPr>
    <w:rPr>
      <w:rFonts w:ascii="Arial" w:eastAsia="Times New Roman" w:hAnsi="Arial" w:cs="Times New Roman"/>
      <w:kern w:val="10"/>
      <w:sz w:val="20"/>
      <w:szCs w:val="24"/>
      <w:lang w:eastAsia="en-US"/>
    </w:rPr>
  </w:style>
  <w:style w:type="paragraph" w:customStyle="1" w:styleId="05A9D2F8D8EC4A259B80F27629B75EF86">
    <w:name w:val="05A9D2F8D8EC4A259B80F27629B75EF86"/>
    <w:rsid w:val="0007454D"/>
    <w:pPr>
      <w:spacing w:before="960" w:after="600" w:line="280" w:lineRule="atLeast"/>
    </w:pPr>
    <w:rPr>
      <w:rFonts w:ascii="Arial" w:eastAsia="Times New Roman" w:hAnsi="Arial" w:cs="Times New Roman"/>
      <w:b/>
      <w:kern w:val="10"/>
      <w:sz w:val="20"/>
      <w:szCs w:val="24"/>
      <w:lang w:eastAsia="en-US"/>
    </w:rPr>
  </w:style>
  <w:style w:type="paragraph" w:customStyle="1" w:styleId="81DF51C58F924599A7C57CDB0CD6BE696">
    <w:name w:val="81DF51C58F924599A7C57CDB0CD6BE69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CD246FE401440CAF874D22CA7E42BC6">
    <w:name w:val="2FCD246FE401440CAF874D22CA7E42BC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40AFBDF6E6D44778C9C6620F1A11B8F6">
    <w:name w:val="D40AFBDF6E6D44778C9C6620F1A11B8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9DCA514AAA4C15AA5C15B24145525C6">
    <w:name w:val="C39DCA514AAA4C15AA5C15B24145525C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883F541B9A94E9A8EB80CF5AE3F63686">
    <w:name w:val="7883F541B9A94E9A8EB80CF5AE3F6368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28DEC0510E64C6CBE11359EB395B5DF6">
    <w:name w:val="A28DEC0510E64C6CBE11359EB395B5D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D14C9A869DE42C8BDA158594154F4106">
    <w:name w:val="3D14C9A869DE42C8BDA158594154F410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77F1B843D3F405B9A6BF4F3481B7E1F6">
    <w:name w:val="A77F1B843D3F405B9A6BF4F3481B7E1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A54679E761B4EF08DD321FC557156E36">
    <w:name w:val="CA54679E761B4EF08DD321FC557156E3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59D117D6F3F4B00A5A07F28ECAE7B0E6">
    <w:name w:val="E59D117D6F3F4B00A5A07F28ECAE7B0E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748522036F43D5B3651DAE2B2A1AD66">
    <w:name w:val="AD748522036F43D5B3651DAE2B2A1AD6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7239231BC64709B9891D07B6522E5F6">
    <w:name w:val="657239231BC64709B9891D07B6522E5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4A187CCCD714B9E8E489C28F3F89C8F6">
    <w:name w:val="C4A187CCCD714B9E8E489C28F3F89C8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0FB98F5870D451F9ADA2324F578AF6F6">
    <w:name w:val="20FB98F5870D451F9ADA2324F578AF6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BE23F16660B496CB00B4599AB4C4F536">
    <w:name w:val="8BE23F16660B496CB00B4599AB4C4F53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86656EA803A41278130D3080577900E6">
    <w:name w:val="686656EA803A41278130D3080577900E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8196E5B6F424BCEB6608AF05F73E4A66">
    <w:name w:val="E8196E5B6F424BCEB6608AF05F73E4A6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554A9DA5C84B59B48AA755B23DAB1B6">
    <w:name w:val="85554A9DA5C84B59B48AA755B23DAB1B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724688289C94DE98C153A2A250A7CDD6">
    <w:name w:val="5724688289C94DE98C153A2A250A7CDD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F14AFB106684191B1CE8B9A6A3F6A786">
    <w:name w:val="9F14AFB106684191B1CE8B9A6A3F6A78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B73A25B62B54DA6AED25F3AA4AD34886">
    <w:name w:val="DB73A25B62B54DA6AED25F3AA4AD3488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F79B40421314E068A3F9A29E1B580926">
    <w:name w:val="BF79B40421314E068A3F9A29E1B58092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3501B6893954C059B8B9E0CB07B11EF6">
    <w:name w:val="B3501B6893954C059B8B9E0CB07B11EF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FD70A58FB71433292ABC5F1C0F0A81B6">
    <w:name w:val="7FD70A58FB71433292ABC5F1C0F0A81B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44DFCFF0AD948D9AA825385141CBD456">
    <w:name w:val="B44DFCFF0AD948D9AA825385141CBD45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9973340365B4F17B51D8AFBCA3303196">
    <w:name w:val="A9973340365B4F17B51D8AFBCA3303196"/>
    <w:rsid w:val="0007454D"/>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6">
    <w:name w:val="DCCDFA3641FD482B9FCC8E14A82061ED6"/>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5">
    <w:name w:val="2A2A772830854CF38CE4B311CB53CB2E5"/>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5">
    <w:name w:val="A4C80C77C5F44C21B4CD861D85D5D13F5"/>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5">
    <w:name w:val="DCA04184B5DA4960B0D36672DCC131815"/>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5">
    <w:name w:val="67BF74653DB744EEA916A84409B688325"/>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5">
    <w:name w:val="8E26C8B46D1947D2A258224BF3FE62575"/>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5">
    <w:name w:val="69808F60029443BE886296FCE3EC415B5"/>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5">
    <w:name w:val="AE774B59F674479B891AB76B82DCB3EA5"/>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5">
    <w:name w:val="5B6CB2D8B6C5435A84AC4AE92F42CE8D5"/>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7">
    <w:name w:val="4D8016C14BF04F3881DA589E0E61B0F27"/>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7">
    <w:name w:val="928D0D5DAB7646DC8EFBE769FA2EA1287"/>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7">
    <w:name w:val="93BF76DAEBD14B8F81912F5576B586A57"/>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7">
    <w:name w:val="A7E85BE05AF84BCF81B5B3665BE319B77"/>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7">
    <w:name w:val="F87B4FD3ACD6429599BB07DCBB432CC47"/>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7">
    <w:name w:val="852603E421C146519554C0702227C7FE7"/>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7">
    <w:name w:val="B626F5BB3CBC450CBAAFA297CB5D25C6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7">
    <w:name w:val="837220D178BE447092DA5E1DAA31F0EB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7">
    <w:name w:val="B8181552D80742FE8EBF0CB7A69B42447"/>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7">
    <w:name w:val="993BA05B03F849B0BF9866856D27CE957"/>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7">
    <w:name w:val="FD75D8610BA84E0CAB54E6BB4FA9FB847"/>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7">
    <w:name w:val="438F53550DF2478F9D462CE1FE9DB9A97"/>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7">
    <w:name w:val="EE563E28160F41EB8C4631FD5DD6991B7"/>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7">
    <w:name w:val="C146BC19BF3A46DFAC472A1CF1FB1FC07"/>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7">
    <w:name w:val="9B6AE05CE2444E6C9C025396B6538BC77"/>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7">
    <w:name w:val="2BADFC985A2D4F24A0CA036ECEA963417"/>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7">
    <w:name w:val="29E62F2F76F74D38B87E9C1C4D13C6AC7"/>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7">
    <w:name w:val="5CF8BC2E53DF49E5B36B29DEF7888C4D7"/>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7">
    <w:name w:val="90851E22F9754C9193DF41994899EF8B7"/>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7">
    <w:name w:val="1365AAF6B02F435CA29C8572944413E07"/>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7">
    <w:name w:val="C697E9257AD74C2EAA1E73943D18A02C7"/>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7">
    <w:name w:val="F9B85A9B0D4A4943AFD425BFEE1095547"/>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7">
    <w:name w:val="EBD82AE5D31E4F4DA23C26EA3BB2BCD37"/>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7">
    <w:name w:val="BF0B10EC33794515ADC21260B081A1947"/>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7">
    <w:name w:val="AF0D7C5361DD4978817842EBBB111CBE7"/>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7">
    <w:name w:val="FDBA3176EBA7453A8E413A3F12B246E07"/>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7">
    <w:name w:val="7DA3576413A94E04B470EC9D4C4DFA8D7"/>
    <w:rsid w:val="0071146A"/>
    <w:pPr>
      <w:spacing w:after="0" w:line="280" w:lineRule="atLeast"/>
    </w:pPr>
    <w:rPr>
      <w:rFonts w:ascii="Arial" w:eastAsia="Times New Roman" w:hAnsi="Arial" w:cs="Times New Roman"/>
      <w:kern w:val="10"/>
      <w:sz w:val="20"/>
      <w:szCs w:val="24"/>
      <w:lang w:eastAsia="en-US"/>
    </w:rPr>
  </w:style>
  <w:style w:type="paragraph" w:customStyle="1" w:styleId="6F650E6F724F4298A28BA3266A6AE969">
    <w:name w:val="6F650E6F724F4298A28BA3266A6AE969"/>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7">
    <w:name w:val="E0759007477243C7BD8A81EDEC75E0197"/>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7">
    <w:name w:val="0C8FCE8A76E64B3C98001AEC3E32ACCB7"/>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7">
    <w:name w:val="C4120163A5D24845A9D7570806D22CA17"/>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7">
    <w:name w:val="A332B3CAFBAE49568795C75047CA86BA7"/>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7">
    <w:name w:val="47FC819F5E0E419C8330F82B150FFFA87"/>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7">
    <w:name w:val="9BCC404185004A739F0ACEE4256A10AF7"/>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7">
    <w:name w:val="AECE870338634CE1894512F61BC6EA3D7"/>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7">
    <w:name w:val="E49DD9AE17824355B4FB9F378A704D787"/>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7">
    <w:name w:val="01AB02A26181405C9FE2C8B2F9F6D2357"/>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7">
    <w:name w:val="6572DFA3BFEE4C4CBFF6B20843C7C6557"/>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7">
    <w:name w:val="0E34F1CB09A64616AB627B2291778F237"/>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7">
    <w:name w:val="94DF65DAC38B4F02B3F807C6D45616BA7"/>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7">
    <w:name w:val="39274F0C64B44C42A316D725E9D286B8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7">
    <w:name w:val="FBEBA19E165946B093F8D9FEEC25C0E1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7">
    <w:name w:val="3F59D33839D04790961C2B69060FE8027"/>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7">
    <w:name w:val="3F1FE48D69CE495BB53C44D1A0BF59357"/>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7">
    <w:name w:val="93BE17A7EA2A48048B9F3FA5A0CB38B67"/>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7">
    <w:name w:val="8A3563C93355402085F90D0A36C1ED527"/>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7">
    <w:name w:val="72F4EF7EE059479994BD0BDC428AA7C77"/>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7">
    <w:name w:val="80DC6D4E832E40F9A078746C674F41217"/>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7">
    <w:name w:val="6E7537B3867B4CA7AD00D8B507DA421A7"/>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7">
    <w:name w:val="2478E870B81144578E862B147E8366977"/>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7">
    <w:name w:val="D7B12EBEAE7648118BFA7BD8822F98DB7"/>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7">
    <w:name w:val="FACE82E468BE4025BE10D036D4C76C4A7"/>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7">
    <w:name w:val="FD98F0227BC744D6A3A55786B87705DE7"/>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7">
    <w:name w:val="52E6445FE0A34AD385A7A46F37797DEF7"/>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7">
    <w:name w:val="A37D556082834081A3F0B7826737D6D17"/>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7">
    <w:name w:val="F9280C8EC4C0409181AFE31727B2593B7"/>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7">
    <w:name w:val="9C47576F21234AD584468D3B2E18C9437"/>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7">
    <w:name w:val="9525A14613144105A3F928EFD8F212017"/>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7">
    <w:name w:val="B50E260C24994483B8235AA36B7BC30E7"/>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7">
    <w:name w:val="44ED72A8A886480395EAD95A5200635B7"/>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7">
    <w:name w:val="22DCA97CB0274A83851517427DE648F67"/>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7">
    <w:name w:val="8BCFC1B5BCAA4DC3B612AB7CE80E46677"/>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7">
    <w:name w:val="F97E6D7D21614DC2B2C5AED36DC4AF757"/>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7">
    <w:name w:val="0559DCDA97704521A67467FCAF530AF57"/>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7">
    <w:name w:val="47AB373E21124E1DAE5AA83F787693F27"/>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7">
    <w:name w:val="4CC15D5080DC4D40A1D731B2B544D8427"/>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7">
    <w:name w:val="108411C6502145BD8BBDEA8C716A270B7"/>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7">
    <w:name w:val="9E662ED8E3AF4CF197FB616BFBF6B0D17"/>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7">
    <w:name w:val="42A69C73EC1F467D85B99F070FFDFC227"/>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7">
    <w:name w:val="EDD033FA0B3E47589BEFDF1561E76F807"/>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7">
    <w:name w:val="A5EC02E944B9469EAB80E483D16659D07"/>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7">
    <w:name w:val="1FDD72192F294FA9851F10D76CBFE34C7"/>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4">
    <w:name w:val="8D1FCC6ACCEC4374B150F188327DB6724"/>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7">
    <w:name w:val="7FDD26FED2BA43389987F6D35A6C5BAD7"/>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7">
    <w:name w:val="24680667386441FB94568C630B303AC57"/>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7">
    <w:name w:val="66E26DBB5CD54D5284F785622BC472667"/>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7">
    <w:name w:val="CCD4286F234C440BB574D2D990F3EA2C7"/>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7">
    <w:name w:val="53B866C6266242DAB0B14EFA753A62AA7"/>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7">
    <w:name w:val="7AF90F6747044EAA9BBF9DD236EDCF147"/>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7">
    <w:name w:val="F01A10C573924B2DA91C348B73675CE07"/>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7">
    <w:name w:val="B2E339E2D0584977958E9B942BD8F3657"/>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7">
    <w:name w:val="CE3D84D24B304A70B4A758EAA8A3B1017"/>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7">
    <w:name w:val="D59D4442B44240D08181FD83692B3C637"/>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7">
    <w:name w:val="191219E602244B2D8482B4EE4CC115B67"/>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7">
    <w:name w:val="37BAB5E4E3B041F39B80C0FFC34056CC7"/>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7">
    <w:name w:val="A26E40E84F1D4982B64CC7E51676F59B7"/>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7">
    <w:name w:val="B48362AE626849F9A1E70716DEBE99867"/>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7">
    <w:name w:val="C6052E248ED0474BA92ADC56365F01DB7"/>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7">
    <w:name w:val="93B0D2AFA37D4EAE9B8F28189182F0E57"/>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7">
    <w:name w:val="3DB04C847C9C436CBF309C7D2BEC350F7"/>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7">
    <w:name w:val="B7800FBB09134B46B817F4CE8345956E7"/>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7">
    <w:name w:val="8291C525CB96429A990683C487C661EF7"/>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7">
    <w:name w:val="E7C99D21F21A4D4CBD1FDA33E8FBF4957"/>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7">
    <w:name w:val="3463928715A840B08CA004D5A4C81D587"/>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7">
    <w:name w:val="CB58BB59F4914740B8B9F2C9C422CC257"/>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7">
    <w:name w:val="11859086A8B748E48710AF664C2265D87"/>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7">
    <w:name w:val="FDCA3F42E9064FCB9D1C279D48B4CD7E7"/>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7">
    <w:name w:val="3FFAD98A4E314CCABC7C49CCA41CB6607"/>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7">
    <w:name w:val="44D9E141793141A2B3BE56DACFEA42B07"/>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7">
    <w:name w:val="E2A493EEE3EB4592828F176888FC27DC7"/>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7">
    <w:name w:val="47EB6201F50445B6A962B79BEF50C3327"/>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7">
    <w:name w:val="D7D250214577451AA9C05A93382CA87A7"/>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
    <w:name w:val="128F8997576E4DA5AEB971D2C27ACA8F"/>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
    <w:name w:val="58282E7900CD45BEB8F7E8C63658E215"/>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
    <w:name w:val="4590462B8C374EF78C1C034D4E08093B"/>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
    <w:name w:val="0784775877834EC1A5691B9BEC96E848"/>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
    <w:name w:val="C723459A3D2C430CB42480A6E9DC5147"/>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
    <w:name w:val="0C58D1E0D6D44ABFB667A6FB2E4A394E"/>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
    <w:name w:val="D5A4EB06D3DD404A8D13CEBB9B3FB0A3"/>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
    <w:name w:val="BC499B5070FA43B1AFB9F8A09611B2F9"/>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
    <w:name w:val="90A01416F3FD4A5AB25788E44E080E65"/>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
    <w:name w:val="FA0CA387F83F472E86DEFF94C67586CA"/>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
    <w:name w:val="63963F286CDF41F0A8B00A27648DACF3"/>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
    <w:name w:val="5199AA6C7625433F94BA4433CCCC704C"/>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
    <w:name w:val="BF492A37638D4E8CB5837578FB5B80B5"/>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
    <w:name w:val="7AF115CAE59B4EB1A2029B51DC9AD94D"/>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
    <w:name w:val="42B02BA540FF4032A59CF22BF7D6F0C2"/>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
    <w:name w:val="1118FF733B53431EA7202CC24710E4D8"/>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
    <w:name w:val="F181090B15FA4487B8DB9D8088CEF269"/>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
    <w:name w:val="71D5A27FE0C04F13BED89DFED72C81F0"/>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
    <w:name w:val="D7AC04B1881D4CBEB7D7B83F77DBA34F"/>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
    <w:name w:val="383BB947D4E341E9A5FD27D9140FA713"/>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
    <w:name w:val="485307691A3043E18762EDDA9928A155"/>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
    <w:name w:val="3446C73FD0EB4663B012DFCA996E387D"/>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
    <w:name w:val="8717C70CF2FB43E69093AB015843536C"/>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
    <w:name w:val="87A9B589495B4A848778DA46C41281AE"/>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
    <w:name w:val="5EBB0B4416DA43DDB979C011F413532D"/>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
    <w:name w:val="25FE912C931640F5BB7EFF72E0D8373B"/>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
    <w:name w:val="E70F94D07F2941AF9239664F0709874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
    <w:name w:val="51D7D16FE73E4B2996D76D5BA8ABE70B"/>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
    <w:name w:val="A59F58F837A64162BC1FFA257770A65E"/>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
    <w:name w:val="02774493FD0E44A9AF6EC85DC18A0DF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
    <w:name w:val="ADD4FA45887A4E2AB9029CE65B31407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
    <w:name w:val="11E12C99ECED43B3811895A811A167D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
    <w:name w:val="29743BB04C674CB184122936CAF8F04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
    <w:name w:val="2B7BA6BEA4764B88AFEE3A47F9BF299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
    <w:name w:val="9E7044EAA08E442890DC111F80DBCAA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
    <w:name w:val="D6DFDF188F364EC9988116EF3F6DB03B"/>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
    <w:name w:val="2F67A6B21E5F46B2B511162F2C533EB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
    <w:name w:val="AD2BD635741B45FFAA1829CE05930FFB"/>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
    <w:name w:val="EA7F96CF436C4E548EC0D0EA635DF34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
    <w:name w:val="526E953632C84AC0AC4FDC297877D4E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
    <w:name w:val="36D9F9A7E1F947BAA9300E7D4AD3105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
    <w:name w:val="38E335A9D0E64911B4DAAE6AD472911C"/>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
    <w:name w:val="A388002080A44CA88EAD232AAF5B912F"/>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
    <w:name w:val="B630443F12C548BDAAD82C443742B1B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
    <w:name w:val="69A97BB1D4714A39A7C42209D170AC4D"/>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
    <w:name w:val="A463B11A7E6641D99C48C32C8B40B23F"/>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
    <w:name w:val="50377D57F4A44DBEBE613A2ECC36193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
    <w:name w:val="E1F437DBAA924CA780BA3534ADD7E9B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
    <w:name w:val="792E0EF332964666BDAD941F14F11C3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
    <w:name w:val="BB8BC446F2684CAFA2BCF99EFCF22B0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
    <w:name w:val="F7E28216EF794AE4A232D9A35FBACBC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
    <w:name w:val="D959D93A7A424BDBB4E7E7128B6C6FE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7">
    <w:name w:val="DCCDFA3641FD482B9FCC8E14A82061ED7"/>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6">
    <w:name w:val="2A2A772830854CF38CE4B311CB53CB2E6"/>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6">
    <w:name w:val="A4C80C77C5F44C21B4CD861D85D5D13F6"/>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6">
    <w:name w:val="DCA04184B5DA4960B0D36672DCC131816"/>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6">
    <w:name w:val="67BF74653DB744EEA916A84409B688326"/>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6">
    <w:name w:val="8E26C8B46D1947D2A258224BF3FE62576"/>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6">
    <w:name w:val="69808F60029443BE886296FCE3EC415B6"/>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6">
    <w:name w:val="AE774B59F674479B891AB76B82DCB3EA6"/>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6">
    <w:name w:val="5B6CB2D8B6C5435A84AC4AE92F42CE8D6"/>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8">
    <w:name w:val="4D8016C14BF04F3881DA589E0E61B0F28"/>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8">
    <w:name w:val="928D0D5DAB7646DC8EFBE769FA2EA1288"/>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8">
    <w:name w:val="93BF76DAEBD14B8F81912F5576B586A58"/>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8">
    <w:name w:val="A7E85BE05AF84BCF81B5B3665BE319B78"/>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8">
    <w:name w:val="F87B4FD3ACD6429599BB07DCBB432CC48"/>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8">
    <w:name w:val="852603E421C146519554C0702227C7FE8"/>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8">
    <w:name w:val="B626F5BB3CBC450CBAAFA297CB5D25C6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8">
    <w:name w:val="837220D178BE447092DA5E1DAA31F0EB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8">
    <w:name w:val="B8181552D80742FE8EBF0CB7A69B42448"/>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8">
    <w:name w:val="993BA05B03F849B0BF9866856D27CE958"/>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8">
    <w:name w:val="FD75D8610BA84E0CAB54E6BB4FA9FB848"/>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8">
    <w:name w:val="438F53550DF2478F9D462CE1FE9DB9A98"/>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8">
    <w:name w:val="EE563E28160F41EB8C4631FD5DD6991B8"/>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8">
    <w:name w:val="C146BC19BF3A46DFAC472A1CF1FB1FC08"/>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8">
    <w:name w:val="9B6AE05CE2444E6C9C025396B6538BC78"/>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8">
    <w:name w:val="2BADFC985A2D4F24A0CA036ECEA963418"/>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8">
    <w:name w:val="29E62F2F76F74D38B87E9C1C4D13C6AC8"/>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8">
    <w:name w:val="5CF8BC2E53DF49E5B36B29DEF7888C4D8"/>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8">
    <w:name w:val="90851E22F9754C9193DF41994899EF8B8"/>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8">
    <w:name w:val="1365AAF6B02F435CA29C8572944413E08"/>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8">
    <w:name w:val="C697E9257AD74C2EAA1E73943D18A02C8"/>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8">
    <w:name w:val="F9B85A9B0D4A4943AFD425BFEE1095548"/>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8">
    <w:name w:val="EBD82AE5D31E4F4DA23C26EA3BB2BCD38"/>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8">
    <w:name w:val="BF0B10EC33794515ADC21260B081A1948"/>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8">
    <w:name w:val="AF0D7C5361DD4978817842EBBB111CBE8"/>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8">
    <w:name w:val="FDBA3176EBA7453A8E413A3F12B246E08"/>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8">
    <w:name w:val="7DA3576413A94E04B470EC9D4C4DFA8D8"/>
    <w:rsid w:val="0071146A"/>
    <w:pPr>
      <w:spacing w:after="0" w:line="280" w:lineRule="atLeast"/>
    </w:pPr>
    <w:rPr>
      <w:rFonts w:ascii="Arial" w:eastAsia="Times New Roman" w:hAnsi="Arial" w:cs="Times New Roman"/>
      <w:kern w:val="10"/>
      <w:sz w:val="20"/>
      <w:szCs w:val="24"/>
      <w:lang w:eastAsia="en-US"/>
    </w:rPr>
  </w:style>
  <w:style w:type="paragraph" w:customStyle="1" w:styleId="D85B0460EC7A4E368A4A4E8DE4B62D23">
    <w:name w:val="D85B0460EC7A4E368A4A4E8DE4B62D23"/>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8">
    <w:name w:val="E0759007477243C7BD8A81EDEC75E0198"/>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8">
    <w:name w:val="0C8FCE8A76E64B3C98001AEC3E32ACCB8"/>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8">
    <w:name w:val="C4120163A5D24845A9D7570806D22CA18"/>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8">
    <w:name w:val="A332B3CAFBAE49568795C75047CA86BA8"/>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8">
    <w:name w:val="47FC819F5E0E419C8330F82B150FFFA88"/>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8">
    <w:name w:val="9BCC404185004A739F0ACEE4256A10AF8"/>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8">
    <w:name w:val="AECE870338634CE1894512F61BC6EA3D8"/>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8">
    <w:name w:val="E49DD9AE17824355B4FB9F378A704D788"/>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8">
    <w:name w:val="01AB02A26181405C9FE2C8B2F9F6D2358"/>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8">
    <w:name w:val="6572DFA3BFEE4C4CBFF6B20843C7C6558"/>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8">
    <w:name w:val="0E34F1CB09A64616AB627B2291778F238"/>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8">
    <w:name w:val="94DF65DAC38B4F02B3F807C6D45616BA8"/>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8">
    <w:name w:val="39274F0C64B44C42A316D725E9D286B8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8">
    <w:name w:val="FBEBA19E165946B093F8D9FEEC25C0E1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8">
    <w:name w:val="3F59D33839D04790961C2B69060FE8028"/>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8">
    <w:name w:val="3F1FE48D69CE495BB53C44D1A0BF59358"/>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8">
    <w:name w:val="93BE17A7EA2A48048B9F3FA5A0CB38B68"/>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8">
    <w:name w:val="8A3563C93355402085F90D0A36C1ED528"/>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8">
    <w:name w:val="72F4EF7EE059479994BD0BDC428AA7C78"/>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8">
    <w:name w:val="80DC6D4E832E40F9A078746C674F41218"/>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8">
    <w:name w:val="6E7537B3867B4CA7AD00D8B507DA421A8"/>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8">
    <w:name w:val="2478E870B81144578E862B147E8366978"/>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8">
    <w:name w:val="D7B12EBEAE7648118BFA7BD8822F98DB8"/>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8">
    <w:name w:val="FACE82E468BE4025BE10D036D4C76C4A8"/>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8">
    <w:name w:val="FD98F0227BC744D6A3A55786B87705DE8"/>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8">
    <w:name w:val="52E6445FE0A34AD385A7A46F37797DEF8"/>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8">
    <w:name w:val="A37D556082834081A3F0B7826737D6D18"/>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8">
    <w:name w:val="F9280C8EC4C0409181AFE31727B2593B8"/>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8">
    <w:name w:val="9C47576F21234AD584468D3B2E18C9438"/>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8">
    <w:name w:val="9525A14613144105A3F928EFD8F212018"/>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8">
    <w:name w:val="B50E260C24994483B8235AA36B7BC30E8"/>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8">
    <w:name w:val="44ED72A8A886480395EAD95A5200635B8"/>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8">
    <w:name w:val="22DCA97CB0274A83851517427DE648F68"/>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8">
    <w:name w:val="8BCFC1B5BCAA4DC3B612AB7CE80E46678"/>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8">
    <w:name w:val="F97E6D7D21614DC2B2C5AED36DC4AF758"/>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8">
    <w:name w:val="0559DCDA97704521A67467FCAF530AF58"/>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8">
    <w:name w:val="47AB373E21124E1DAE5AA83F787693F28"/>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8">
    <w:name w:val="4CC15D5080DC4D40A1D731B2B544D8428"/>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8">
    <w:name w:val="108411C6502145BD8BBDEA8C716A270B8"/>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8">
    <w:name w:val="9E662ED8E3AF4CF197FB616BFBF6B0D18"/>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8">
    <w:name w:val="42A69C73EC1F467D85B99F070FFDFC228"/>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8">
    <w:name w:val="EDD033FA0B3E47589BEFDF1561E76F808"/>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8">
    <w:name w:val="A5EC02E944B9469EAB80E483D16659D08"/>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8">
    <w:name w:val="1FDD72192F294FA9851F10D76CBFE34C8"/>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5">
    <w:name w:val="8D1FCC6ACCEC4374B150F188327DB6725"/>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8">
    <w:name w:val="7FDD26FED2BA43389987F6D35A6C5BAD8"/>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8">
    <w:name w:val="24680667386441FB94568C630B303AC58"/>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8">
    <w:name w:val="66E26DBB5CD54D5284F785622BC472668"/>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8">
    <w:name w:val="CCD4286F234C440BB574D2D990F3EA2C8"/>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8">
    <w:name w:val="53B866C6266242DAB0B14EFA753A62AA8"/>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8">
    <w:name w:val="7AF90F6747044EAA9BBF9DD236EDCF148"/>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8">
    <w:name w:val="F01A10C573924B2DA91C348B73675CE08"/>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8">
    <w:name w:val="B2E339E2D0584977958E9B942BD8F3658"/>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8">
    <w:name w:val="CE3D84D24B304A70B4A758EAA8A3B1018"/>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8">
    <w:name w:val="D59D4442B44240D08181FD83692B3C638"/>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8">
    <w:name w:val="191219E602244B2D8482B4EE4CC115B68"/>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8">
    <w:name w:val="37BAB5E4E3B041F39B80C0FFC34056CC8"/>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8">
    <w:name w:val="A26E40E84F1D4982B64CC7E51676F59B8"/>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8">
    <w:name w:val="B48362AE626849F9A1E70716DEBE99868"/>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8">
    <w:name w:val="C6052E248ED0474BA92ADC56365F01DB8"/>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8">
    <w:name w:val="93B0D2AFA37D4EAE9B8F28189182F0E58"/>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8">
    <w:name w:val="3DB04C847C9C436CBF309C7D2BEC350F8"/>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8">
    <w:name w:val="B7800FBB09134B46B817F4CE8345956E8"/>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8">
    <w:name w:val="8291C525CB96429A990683C487C661EF8"/>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8">
    <w:name w:val="E7C99D21F21A4D4CBD1FDA33E8FBF4958"/>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8">
    <w:name w:val="3463928715A840B08CA004D5A4C81D588"/>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8">
    <w:name w:val="CB58BB59F4914740B8B9F2C9C422CC258"/>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8">
    <w:name w:val="11859086A8B748E48710AF664C2265D88"/>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8">
    <w:name w:val="FDCA3F42E9064FCB9D1C279D48B4CD7E8"/>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8">
    <w:name w:val="3FFAD98A4E314CCABC7C49CCA41CB6608"/>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8">
    <w:name w:val="44D9E141793141A2B3BE56DACFEA42B08"/>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8">
    <w:name w:val="E2A493EEE3EB4592828F176888FC27DC8"/>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8">
    <w:name w:val="47EB6201F50445B6A962B79BEF50C3328"/>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8">
    <w:name w:val="D7D250214577451AA9C05A93382CA87A8"/>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1">
    <w:name w:val="128F8997576E4DA5AEB971D2C27ACA8F1"/>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1">
    <w:name w:val="58282E7900CD45BEB8F7E8C63658E2151"/>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1">
    <w:name w:val="4590462B8C374EF78C1C034D4E08093B1"/>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1">
    <w:name w:val="0784775877834EC1A5691B9BEC96E8481"/>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1">
    <w:name w:val="C723459A3D2C430CB42480A6E9DC51471"/>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1">
    <w:name w:val="0C58D1E0D6D44ABFB667A6FB2E4A394E1"/>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1">
    <w:name w:val="D5A4EB06D3DD404A8D13CEBB9B3FB0A31"/>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1">
    <w:name w:val="BC499B5070FA43B1AFB9F8A09611B2F91"/>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1">
    <w:name w:val="90A01416F3FD4A5AB25788E44E080E651"/>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1">
    <w:name w:val="FA0CA387F83F472E86DEFF94C67586CA1"/>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1">
    <w:name w:val="63963F286CDF41F0A8B00A27648DACF31"/>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1">
    <w:name w:val="5199AA6C7625433F94BA4433CCCC704C1"/>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1">
    <w:name w:val="BF492A37638D4E8CB5837578FB5B80B51"/>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1">
    <w:name w:val="7AF115CAE59B4EB1A2029B51DC9AD94D1"/>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1">
    <w:name w:val="42B02BA540FF4032A59CF22BF7D6F0C21"/>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1">
    <w:name w:val="1118FF733B53431EA7202CC24710E4D81"/>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1">
    <w:name w:val="F181090B15FA4487B8DB9D8088CEF2691"/>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1">
    <w:name w:val="71D5A27FE0C04F13BED89DFED72C81F01"/>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1">
    <w:name w:val="D7AC04B1881D4CBEB7D7B83F77DBA34F1"/>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1">
    <w:name w:val="383BB947D4E341E9A5FD27D9140FA7131"/>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1">
    <w:name w:val="485307691A3043E18762EDDA9928A1551"/>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1">
    <w:name w:val="3446C73FD0EB4663B012DFCA996E387D1"/>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1">
    <w:name w:val="8717C70CF2FB43E69093AB015843536C1"/>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1">
    <w:name w:val="87A9B589495B4A848778DA46C41281AE1"/>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1">
    <w:name w:val="5EBB0B4416DA43DDB979C011F413532D1"/>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1">
    <w:name w:val="25FE912C931640F5BB7EFF72E0D8373B1"/>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1">
    <w:name w:val="E70F94D07F2941AF9239664F07098747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1">
    <w:name w:val="51D7D16FE73E4B2996D76D5BA8ABE70B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1">
    <w:name w:val="A59F58F837A64162BC1FFA257770A65E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1">
    <w:name w:val="02774493FD0E44A9AF6EC85DC18A0DF6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1">
    <w:name w:val="ADD4FA45887A4E2AB9029CE65B314074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1">
    <w:name w:val="11E12C99ECED43B3811895A811A167D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1">
    <w:name w:val="29743BB04C674CB184122936CAF8F042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1">
    <w:name w:val="2B7BA6BEA4764B88AFEE3A47F9BF2992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1">
    <w:name w:val="9E7044EAA08E442890DC111F80DBCAA8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1">
    <w:name w:val="D6DFDF188F364EC9988116EF3F6DB03B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1">
    <w:name w:val="2F67A6B21E5F46B2B511162F2C533EB9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1">
    <w:name w:val="AD2BD635741B45FFAA1829CE05930FFB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1">
    <w:name w:val="EA7F96CF436C4E548EC0D0EA635DF343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1">
    <w:name w:val="526E953632C84AC0AC4FDC297877D4E8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1">
    <w:name w:val="36D9F9A7E1F947BAA9300E7D4AD31057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1">
    <w:name w:val="38E335A9D0E64911B4DAAE6AD472911C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1">
    <w:name w:val="A388002080A44CA88EAD232AAF5B912F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1">
    <w:name w:val="B630443F12C548BDAAD82C443742B1B9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1">
    <w:name w:val="69A97BB1D4714A39A7C42209D170AC4D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1">
    <w:name w:val="A463B11A7E6641D99C48C32C8B40B23F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1">
    <w:name w:val="50377D57F4A44DBEBE613A2ECC361935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1">
    <w:name w:val="E1F437DBAA924CA780BA3534ADD7E9B3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1">
    <w:name w:val="792E0EF332964666BDAD941F14F11C32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1">
    <w:name w:val="BB8BC446F2684CAFA2BCF99EFCF22B03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1">
    <w:name w:val="F7E28216EF794AE4A232D9A35FBACBC6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1">
    <w:name w:val="D959D93A7A424BDBB4E7E7128B6C6FE8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8">
    <w:name w:val="DCCDFA3641FD482B9FCC8E14A82061ED8"/>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7">
    <w:name w:val="2A2A772830854CF38CE4B311CB53CB2E7"/>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7">
    <w:name w:val="A4C80C77C5F44C21B4CD861D85D5D13F7"/>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7">
    <w:name w:val="DCA04184B5DA4960B0D36672DCC131817"/>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7">
    <w:name w:val="67BF74653DB744EEA916A84409B688327"/>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7">
    <w:name w:val="8E26C8B46D1947D2A258224BF3FE62577"/>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7">
    <w:name w:val="69808F60029443BE886296FCE3EC415B7"/>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7">
    <w:name w:val="AE774B59F674479B891AB76B82DCB3EA7"/>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7">
    <w:name w:val="5B6CB2D8B6C5435A84AC4AE92F42CE8D7"/>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9">
    <w:name w:val="4D8016C14BF04F3881DA589E0E61B0F29"/>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9">
    <w:name w:val="928D0D5DAB7646DC8EFBE769FA2EA1289"/>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9">
    <w:name w:val="93BF76DAEBD14B8F81912F5576B586A59"/>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9">
    <w:name w:val="A7E85BE05AF84BCF81B5B3665BE319B79"/>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9">
    <w:name w:val="F87B4FD3ACD6429599BB07DCBB432CC49"/>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9">
    <w:name w:val="852603E421C146519554C0702227C7FE9"/>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9">
    <w:name w:val="B626F5BB3CBC450CBAAFA297CB5D25C6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9">
    <w:name w:val="837220D178BE447092DA5E1DAA31F0EB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9">
    <w:name w:val="B8181552D80742FE8EBF0CB7A69B42449"/>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9">
    <w:name w:val="993BA05B03F849B0BF9866856D27CE959"/>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9">
    <w:name w:val="FD75D8610BA84E0CAB54E6BB4FA9FB849"/>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9">
    <w:name w:val="438F53550DF2478F9D462CE1FE9DB9A99"/>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9">
    <w:name w:val="EE563E28160F41EB8C4631FD5DD6991B9"/>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9">
    <w:name w:val="C146BC19BF3A46DFAC472A1CF1FB1FC09"/>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9">
    <w:name w:val="9B6AE05CE2444E6C9C025396B6538BC79"/>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9">
    <w:name w:val="2BADFC985A2D4F24A0CA036ECEA963419"/>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9">
    <w:name w:val="29E62F2F76F74D38B87E9C1C4D13C6AC9"/>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9">
    <w:name w:val="5CF8BC2E53DF49E5B36B29DEF7888C4D9"/>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9">
    <w:name w:val="90851E22F9754C9193DF41994899EF8B9"/>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9">
    <w:name w:val="1365AAF6B02F435CA29C8572944413E09"/>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9">
    <w:name w:val="C697E9257AD74C2EAA1E73943D18A02C9"/>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9">
    <w:name w:val="F9B85A9B0D4A4943AFD425BFEE1095549"/>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9">
    <w:name w:val="EBD82AE5D31E4F4DA23C26EA3BB2BCD39"/>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9">
    <w:name w:val="BF0B10EC33794515ADC21260B081A1949"/>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9">
    <w:name w:val="AF0D7C5361DD4978817842EBBB111CBE9"/>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9">
    <w:name w:val="FDBA3176EBA7453A8E413A3F12B246E09"/>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9">
    <w:name w:val="7DA3576413A94E04B470EC9D4C4DFA8D9"/>
    <w:rsid w:val="0071146A"/>
    <w:pPr>
      <w:spacing w:after="0" w:line="280" w:lineRule="atLeast"/>
    </w:pPr>
    <w:rPr>
      <w:rFonts w:ascii="Arial" w:eastAsia="Times New Roman" w:hAnsi="Arial" w:cs="Times New Roman"/>
      <w:kern w:val="10"/>
      <w:sz w:val="20"/>
      <w:szCs w:val="24"/>
      <w:lang w:eastAsia="en-US"/>
    </w:rPr>
  </w:style>
  <w:style w:type="paragraph" w:customStyle="1" w:styleId="5B4C2069879B49B08E78A817EC9422D3">
    <w:name w:val="5B4C2069879B49B08E78A817EC9422D3"/>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9">
    <w:name w:val="E0759007477243C7BD8A81EDEC75E0199"/>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9">
    <w:name w:val="0C8FCE8A76E64B3C98001AEC3E32ACCB9"/>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9">
    <w:name w:val="C4120163A5D24845A9D7570806D22CA19"/>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9">
    <w:name w:val="A332B3CAFBAE49568795C75047CA86BA9"/>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9">
    <w:name w:val="47FC819F5E0E419C8330F82B150FFFA89"/>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9">
    <w:name w:val="9BCC404185004A739F0ACEE4256A10AF9"/>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9">
    <w:name w:val="AECE870338634CE1894512F61BC6EA3D9"/>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9">
    <w:name w:val="E49DD9AE17824355B4FB9F378A704D789"/>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9">
    <w:name w:val="01AB02A26181405C9FE2C8B2F9F6D2359"/>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9">
    <w:name w:val="6572DFA3BFEE4C4CBFF6B20843C7C6559"/>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9">
    <w:name w:val="0E34F1CB09A64616AB627B2291778F239"/>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9">
    <w:name w:val="94DF65DAC38B4F02B3F807C6D45616BA9"/>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9">
    <w:name w:val="39274F0C64B44C42A316D725E9D286B8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9">
    <w:name w:val="FBEBA19E165946B093F8D9FEEC25C0E1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9">
    <w:name w:val="3F59D33839D04790961C2B69060FE8029"/>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9">
    <w:name w:val="3F1FE48D69CE495BB53C44D1A0BF59359"/>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9">
    <w:name w:val="93BE17A7EA2A48048B9F3FA5A0CB38B69"/>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9">
    <w:name w:val="8A3563C93355402085F90D0A36C1ED529"/>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9">
    <w:name w:val="72F4EF7EE059479994BD0BDC428AA7C79"/>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9">
    <w:name w:val="80DC6D4E832E40F9A078746C674F41219"/>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9">
    <w:name w:val="6E7537B3867B4CA7AD00D8B507DA421A9"/>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9">
    <w:name w:val="2478E870B81144578E862B147E8366979"/>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9">
    <w:name w:val="D7B12EBEAE7648118BFA7BD8822F98DB9"/>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9">
    <w:name w:val="FACE82E468BE4025BE10D036D4C76C4A9"/>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9">
    <w:name w:val="FD98F0227BC744D6A3A55786B87705DE9"/>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9">
    <w:name w:val="52E6445FE0A34AD385A7A46F37797DEF9"/>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9">
    <w:name w:val="A37D556082834081A3F0B7826737D6D19"/>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9">
    <w:name w:val="F9280C8EC4C0409181AFE31727B2593B9"/>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9">
    <w:name w:val="9C47576F21234AD584468D3B2E18C9439"/>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9">
    <w:name w:val="9525A14613144105A3F928EFD8F212019"/>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9">
    <w:name w:val="B50E260C24994483B8235AA36B7BC30E9"/>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9">
    <w:name w:val="44ED72A8A886480395EAD95A5200635B9"/>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9">
    <w:name w:val="22DCA97CB0274A83851517427DE648F69"/>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9">
    <w:name w:val="8BCFC1B5BCAA4DC3B612AB7CE80E46679"/>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9">
    <w:name w:val="F97E6D7D21614DC2B2C5AED36DC4AF759"/>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9">
    <w:name w:val="0559DCDA97704521A67467FCAF530AF59"/>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9">
    <w:name w:val="47AB373E21124E1DAE5AA83F787693F29"/>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9">
    <w:name w:val="4CC15D5080DC4D40A1D731B2B544D8429"/>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9">
    <w:name w:val="108411C6502145BD8BBDEA8C716A270B9"/>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9">
    <w:name w:val="9E662ED8E3AF4CF197FB616BFBF6B0D19"/>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9">
    <w:name w:val="42A69C73EC1F467D85B99F070FFDFC229"/>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9">
    <w:name w:val="EDD033FA0B3E47589BEFDF1561E76F809"/>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9">
    <w:name w:val="A5EC02E944B9469EAB80E483D16659D09"/>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9">
    <w:name w:val="1FDD72192F294FA9851F10D76CBFE34C9"/>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6">
    <w:name w:val="8D1FCC6ACCEC4374B150F188327DB6726"/>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9">
    <w:name w:val="7FDD26FED2BA43389987F6D35A6C5BAD9"/>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9">
    <w:name w:val="24680667386441FB94568C630B303AC59"/>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9">
    <w:name w:val="66E26DBB5CD54D5284F785622BC472669"/>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9">
    <w:name w:val="CCD4286F234C440BB574D2D990F3EA2C9"/>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9">
    <w:name w:val="53B866C6266242DAB0B14EFA753A62AA9"/>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9">
    <w:name w:val="7AF90F6747044EAA9BBF9DD236EDCF149"/>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9">
    <w:name w:val="F01A10C573924B2DA91C348B73675CE09"/>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9">
    <w:name w:val="B2E339E2D0584977958E9B942BD8F3659"/>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9">
    <w:name w:val="CE3D84D24B304A70B4A758EAA8A3B1019"/>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9">
    <w:name w:val="D59D4442B44240D08181FD83692B3C639"/>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9">
    <w:name w:val="191219E602244B2D8482B4EE4CC115B69"/>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9">
    <w:name w:val="37BAB5E4E3B041F39B80C0FFC34056CC9"/>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9">
    <w:name w:val="A26E40E84F1D4982B64CC7E51676F59B9"/>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9">
    <w:name w:val="B48362AE626849F9A1E70716DEBE99869"/>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9">
    <w:name w:val="C6052E248ED0474BA92ADC56365F01DB9"/>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9">
    <w:name w:val="93B0D2AFA37D4EAE9B8F28189182F0E59"/>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9">
    <w:name w:val="3DB04C847C9C436CBF309C7D2BEC350F9"/>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9">
    <w:name w:val="B7800FBB09134B46B817F4CE8345956E9"/>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9">
    <w:name w:val="8291C525CB96429A990683C487C661EF9"/>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9">
    <w:name w:val="E7C99D21F21A4D4CBD1FDA33E8FBF4959"/>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9">
    <w:name w:val="3463928715A840B08CA004D5A4C81D589"/>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9">
    <w:name w:val="CB58BB59F4914740B8B9F2C9C422CC259"/>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9">
    <w:name w:val="11859086A8B748E48710AF664C2265D89"/>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9">
    <w:name w:val="FDCA3F42E9064FCB9D1C279D48B4CD7E9"/>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9">
    <w:name w:val="3FFAD98A4E314CCABC7C49CCA41CB6609"/>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9">
    <w:name w:val="44D9E141793141A2B3BE56DACFEA42B09"/>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9">
    <w:name w:val="E2A493EEE3EB4592828F176888FC27DC9"/>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9">
    <w:name w:val="47EB6201F50445B6A962B79BEF50C3329"/>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9">
    <w:name w:val="D7D250214577451AA9C05A93382CA87A9"/>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2">
    <w:name w:val="128F8997576E4DA5AEB971D2C27ACA8F2"/>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2">
    <w:name w:val="58282E7900CD45BEB8F7E8C63658E2152"/>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2">
    <w:name w:val="4590462B8C374EF78C1C034D4E08093B2"/>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2">
    <w:name w:val="0784775877834EC1A5691B9BEC96E8482"/>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2">
    <w:name w:val="C723459A3D2C430CB42480A6E9DC51472"/>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2">
    <w:name w:val="0C58D1E0D6D44ABFB667A6FB2E4A394E2"/>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2">
    <w:name w:val="D5A4EB06D3DD404A8D13CEBB9B3FB0A32"/>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2">
    <w:name w:val="BC499B5070FA43B1AFB9F8A09611B2F92"/>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2">
    <w:name w:val="90A01416F3FD4A5AB25788E44E080E652"/>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2">
    <w:name w:val="FA0CA387F83F472E86DEFF94C67586CA2"/>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2">
    <w:name w:val="63963F286CDF41F0A8B00A27648DACF32"/>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2">
    <w:name w:val="5199AA6C7625433F94BA4433CCCC704C2"/>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2">
    <w:name w:val="BF492A37638D4E8CB5837578FB5B80B52"/>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2">
    <w:name w:val="7AF115CAE59B4EB1A2029B51DC9AD94D2"/>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2">
    <w:name w:val="42B02BA540FF4032A59CF22BF7D6F0C22"/>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2">
    <w:name w:val="1118FF733B53431EA7202CC24710E4D82"/>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2">
    <w:name w:val="F181090B15FA4487B8DB9D8088CEF2692"/>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2">
    <w:name w:val="71D5A27FE0C04F13BED89DFED72C81F02"/>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2">
    <w:name w:val="D7AC04B1881D4CBEB7D7B83F77DBA34F2"/>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2">
    <w:name w:val="383BB947D4E341E9A5FD27D9140FA7132"/>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2">
    <w:name w:val="485307691A3043E18762EDDA9928A1552"/>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2">
    <w:name w:val="3446C73FD0EB4663B012DFCA996E387D2"/>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2">
    <w:name w:val="8717C70CF2FB43E69093AB015843536C2"/>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2">
    <w:name w:val="87A9B589495B4A848778DA46C41281AE2"/>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2">
    <w:name w:val="5EBB0B4416DA43DDB979C011F413532D2"/>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2">
    <w:name w:val="25FE912C931640F5BB7EFF72E0D8373B2"/>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2">
    <w:name w:val="E70F94D07F2941AF9239664F07098747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2">
    <w:name w:val="51D7D16FE73E4B2996D76D5BA8ABE70B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2">
    <w:name w:val="A59F58F837A64162BC1FFA257770A65E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2">
    <w:name w:val="02774493FD0E44A9AF6EC85DC18A0DF6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2">
    <w:name w:val="ADD4FA45887A4E2AB9029CE65B314074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2">
    <w:name w:val="11E12C99ECED43B3811895A811A167D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2">
    <w:name w:val="29743BB04C674CB184122936CAF8F042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2">
    <w:name w:val="2B7BA6BEA4764B88AFEE3A47F9BF2992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2">
    <w:name w:val="9E7044EAA08E442890DC111F80DBCAA8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2">
    <w:name w:val="D6DFDF188F364EC9988116EF3F6DB03B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2">
    <w:name w:val="2F67A6B21E5F46B2B511162F2C533EB9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2">
    <w:name w:val="AD2BD635741B45FFAA1829CE05930FFB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2">
    <w:name w:val="EA7F96CF436C4E548EC0D0EA635DF343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2">
    <w:name w:val="526E953632C84AC0AC4FDC297877D4E8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2">
    <w:name w:val="36D9F9A7E1F947BAA9300E7D4AD31057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2">
    <w:name w:val="38E335A9D0E64911B4DAAE6AD472911C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2">
    <w:name w:val="A388002080A44CA88EAD232AAF5B912F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2">
    <w:name w:val="B630443F12C548BDAAD82C443742B1B9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2">
    <w:name w:val="69A97BB1D4714A39A7C42209D170AC4D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2">
    <w:name w:val="A463B11A7E6641D99C48C32C8B40B23F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2">
    <w:name w:val="50377D57F4A44DBEBE613A2ECC361935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2">
    <w:name w:val="E1F437DBAA924CA780BA3534ADD7E9B3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2">
    <w:name w:val="792E0EF332964666BDAD941F14F11C32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2">
    <w:name w:val="BB8BC446F2684CAFA2BCF99EFCF22B03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2">
    <w:name w:val="F7E28216EF794AE4A232D9A35FBACBC6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2">
    <w:name w:val="D959D93A7A424BDBB4E7E7128B6C6FE8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9">
    <w:name w:val="DCCDFA3641FD482B9FCC8E14A82061ED9"/>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8">
    <w:name w:val="2A2A772830854CF38CE4B311CB53CB2E8"/>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8">
    <w:name w:val="A4C80C77C5F44C21B4CD861D85D5D13F8"/>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8">
    <w:name w:val="DCA04184B5DA4960B0D36672DCC131818"/>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8">
    <w:name w:val="67BF74653DB744EEA916A84409B688328"/>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8">
    <w:name w:val="8E26C8B46D1947D2A258224BF3FE62578"/>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8">
    <w:name w:val="69808F60029443BE886296FCE3EC415B8"/>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8">
    <w:name w:val="AE774B59F674479B891AB76B82DCB3EA8"/>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8">
    <w:name w:val="5B6CB2D8B6C5435A84AC4AE92F42CE8D8"/>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0">
    <w:name w:val="4D8016C14BF04F3881DA589E0E61B0F210"/>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0">
    <w:name w:val="928D0D5DAB7646DC8EFBE769FA2EA12810"/>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0">
    <w:name w:val="93BF76DAEBD14B8F81912F5576B586A510"/>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0">
    <w:name w:val="A7E85BE05AF84BCF81B5B3665BE319B710"/>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0">
    <w:name w:val="F87B4FD3ACD6429599BB07DCBB432CC410"/>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0">
    <w:name w:val="852603E421C146519554C0702227C7FE10"/>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0">
    <w:name w:val="B626F5BB3CBC450CBAAFA297CB5D25C61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0">
    <w:name w:val="837220D178BE447092DA5E1DAA31F0EB1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0">
    <w:name w:val="B8181552D80742FE8EBF0CB7A69B424410"/>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0">
    <w:name w:val="993BA05B03F849B0BF9866856D27CE9510"/>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0">
    <w:name w:val="FD75D8610BA84E0CAB54E6BB4FA9FB8410"/>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0">
    <w:name w:val="438F53550DF2478F9D462CE1FE9DB9A910"/>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0">
    <w:name w:val="EE563E28160F41EB8C4631FD5DD6991B10"/>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0">
    <w:name w:val="C146BC19BF3A46DFAC472A1CF1FB1FC010"/>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0">
    <w:name w:val="9B6AE05CE2444E6C9C025396B6538BC710"/>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0">
    <w:name w:val="2BADFC985A2D4F24A0CA036ECEA9634110"/>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0">
    <w:name w:val="29E62F2F76F74D38B87E9C1C4D13C6AC10"/>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0">
    <w:name w:val="5CF8BC2E53DF49E5B36B29DEF7888C4D10"/>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0">
    <w:name w:val="90851E22F9754C9193DF41994899EF8B10"/>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0">
    <w:name w:val="1365AAF6B02F435CA29C8572944413E010"/>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0">
    <w:name w:val="C697E9257AD74C2EAA1E73943D18A02C10"/>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0">
    <w:name w:val="F9B85A9B0D4A4943AFD425BFEE10955410"/>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0">
    <w:name w:val="EBD82AE5D31E4F4DA23C26EA3BB2BCD310"/>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0">
    <w:name w:val="BF0B10EC33794515ADC21260B081A19410"/>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0">
    <w:name w:val="AF0D7C5361DD4978817842EBBB111CBE10"/>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0">
    <w:name w:val="FDBA3176EBA7453A8E413A3F12B246E010"/>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0">
    <w:name w:val="7DA3576413A94E04B470EC9D4C4DFA8D10"/>
    <w:rsid w:val="0071146A"/>
    <w:pPr>
      <w:spacing w:after="0" w:line="280" w:lineRule="atLeast"/>
    </w:pPr>
    <w:rPr>
      <w:rFonts w:ascii="Arial" w:eastAsia="Times New Roman" w:hAnsi="Arial" w:cs="Times New Roman"/>
      <w:kern w:val="10"/>
      <w:sz w:val="20"/>
      <w:szCs w:val="24"/>
      <w:lang w:eastAsia="en-US"/>
    </w:rPr>
  </w:style>
  <w:style w:type="paragraph" w:customStyle="1" w:styleId="5B4C2069879B49B08E78A817EC9422D31">
    <w:name w:val="5B4C2069879B49B08E78A817EC9422D31"/>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0">
    <w:name w:val="E0759007477243C7BD8A81EDEC75E01910"/>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0">
    <w:name w:val="0C8FCE8A76E64B3C98001AEC3E32ACCB10"/>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0">
    <w:name w:val="C4120163A5D24845A9D7570806D22CA110"/>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0">
    <w:name w:val="A332B3CAFBAE49568795C75047CA86BA10"/>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0">
    <w:name w:val="47FC819F5E0E419C8330F82B150FFFA810"/>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0">
    <w:name w:val="9BCC404185004A739F0ACEE4256A10AF10"/>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0">
    <w:name w:val="AECE870338634CE1894512F61BC6EA3D10"/>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0">
    <w:name w:val="E49DD9AE17824355B4FB9F378A704D7810"/>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0">
    <w:name w:val="01AB02A26181405C9FE2C8B2F9F6D23510"/>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0">
    <w:name w:val="6572DFA3BFEE4C4CBFF6B20843C7C65510"/>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0">
    <w:name w:val="0E34F1CB09A64616AB627B2291778F2310"/>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0">
    <w:name w:val="94DF65DAC38B4F02B3F807C6D45616BA10"/>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0">
    <w:name w:val="39274F0C64B44C42A316D725E9D286B81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0">
    <w:name w:val="FBEBA19E165946B093F8D9FEEC25C0E11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0">
    <w:name w:val="3F59D33839D04790961C2B69060FE80210"/>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0">
    <w:name w:val="3F1FE48D69CE495BB53C44D1A0BF593510"/>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0">
    <w:name w:val="93BE17A7EA2A48048B9F3FA5A0CB38B610"/>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0">
    <w:name w:val="8A3563C93355402085F90D0A36C1ED5210"/>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0">
    <w:name w:val="72F4EF7EE059479994BD0BDC428AA7C710"/>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0">
    <w:name w:val="80DC6D4E832E40F9A078746C674F412110"/>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0">
    <w:name w:val="6E7537B3867B4CA7AD00D8B507DA421A10"/>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0">
    <w:name w:val="2478E870B81144578E862B147E83669710"/>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0">
    <w:name w:val="D7B12EBEAE7648118BFA7BD8822F98DB10"/>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0">
    <w:name w:val="FACE82E468BE4025BE10D036D4C76C4A10"/>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0">
    <w:name w:val="FD98F0227BC744D6A3A55786B87705DE10"/>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0">
    <w:name w:val="52E6445FE0A34AD385A7A46F37797DEF10"/>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0">
    <w:name w:val="A37D556082834081A3F0B7826737D6D110"/>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0">
    <w:name w:val="F9280C8EC4C0409181AFE31727B2593B10"/>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0">
    <w:name w:val="9C47576F21234AD584468D3B2E18C94310"/>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0">
    <w:name w:val="9525A14613144105A3F928EFD8F2120110"/>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0">
    <w:name w:val="B50E260C24994483B8235AA36B7BC30E10"/>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0">
    <w:name w:val="44ED72A8A886480395EAD95A5200635B10"/>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0">
    <w:name w:val="22DCA97CB0274A83851517427DE648F610"/>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0">
    <w:name w:val="8BCFC1B5BCAA4DC3B612AB7CE80E466710"/>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0">
    <w:name w:val="F97E6D7D21614DC2B2C5AED36DC4AF7510"/>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0">
    <w:name w:val="0559DCDA97704521A67467FCAF530AF510"/>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0">
    <w:name w:val="47AB373E21124E1DAE5AA83F787693F210"/>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0">
    <w:name w:val="4CC15D5080DC4D40A1D731B2B544D84210"/>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0">
    <w:name w:val="108411C6502145BD8BBDEA8C716A270B10"/>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0">
    <w:name w:val="9E662ED8E3AF4CF197FB616BFBF6B0D110"/>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0">
    <w:name w:val="42A69C73EC1F467D85B99F070FFDFC2210"/>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0">
    <w:name w:val="EDD033FA0B3E47589BEFDF1561E76F8010"/>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0">
    <w:name w:val="A5EC02E944B9469EAB80E483D16659D010"/>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0">
    <w:name w:val="1FDD72192F294FA9851F10D76CBFE34C10"/>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7">
    <w:name w:val="8D1FCC6ACCEC4374B150F188327DB6727"/>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0">
    <w:name w:val="7FDD26FED2BA43389987F6D35A6C5BAD10"/>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0">
    <w:name w:val="24680667386441FB94568C630B303AC510"/>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0">
    <w:name w:val="66E26DBB5CD54D5284F785622BC4726610"/>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0">
    <w:name w:val="CCD4286F234C440BB574D2D990F3EA2C10"/>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0">
    <w:name w:val="53B866C6266242DAB0B14EFA753A62AA10"/>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0">
    <w:name w:val="7AF90F6747044EAA9BBF9DD236EDCF1410"/>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0">
    <w:name w:val="F01A10C573924B2DA91C348B73675CE010"/>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0">
    <w:name w:val="B2E339E2D0584977958E9B942BD8F36510"/>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0">
    <w:name w:val="CE3D84D24B304A70B4A758EAA8A3B10110"/>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0">
    <w:name w:val="D59D4442B44240D08181FD83692B3C6310"/>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0">
    <w:name w:val="191219E602244B2D8482B4EE4CC115B610"/>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0">
    <w:name w:val="37BAB5E4E3B041F39B80C0FFC34056CC10"/>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0">
    <w:name w:val="A26E40E84F1D4982B64CC7E51676F59B10"/>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0">
    <w:name w:val="B48362AE626849F9A1E70716DEBE998610"/>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0">
    <w:name w:val="C6052E248ED0474BA92ADC56365F01DB10"/>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0">
    <w:name w:val="93B0D2AFA37D4EAE9B8F28189182F0E510"/>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0">
    <w:name w:val="3DB04C847C9C436CBF309C7D2BEC350F10"/>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0">
    <w:name w:val="B7800FBB09134B46B817F4CE8345956E10"/>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0">
    <w:name w:val="8291C525CB96429A990683C487C661EF10"/>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0">
    <w:name w:val="E7C99D21F21A4D4CBD1FDA33E8FBF49510"/>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0">
    <w:name w:val="3463928715A840B08CA004D5A4C81D5810"/>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0">
    <w:name w:val="CB58BB59F4914740B8B9F2C9C422CC2510"/>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0">
    <w:name w:val="11859086A8B748E48710AF664C2265D810"/>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0">
    <w:name w:val="FDCA3F42E9064FCB9D1C279D48B4CD7E10"/>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0">
    <w:name w:val="3FFAD98A4E314CCABC7C49CCA41CB66010"/>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0">
    <w:name w:val="44D9E141793141A2B3BE56DACFEA42B010"/>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0">
    <w:name w:val="E2A493EEE3EB4592828F176888FC27DC10"/>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0">
    <w:name w:val="47EB6201F50445B6A962B79BEF50C33210"/>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0">
    <w:name w:val="D7D250214577451AA9C05A93382CA87A10"/>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3">
    <w:name w:val="128F8997576E4DA5AEB971D2C27ACA8F3"/>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3">
    <w:name w:val="58282E7900CD45BEB8F7E8C63658E2153"/>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3">
    <w:name w:val="4590462B8C374EF78C1C034D4E08093B3"/>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3">
    <w:name w:val="0784775877834EC1A5691B9BEC96E8483"/>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3">
    <w:name w:val="C723459A3D2C430CB42480A6E9DC51473"/>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3">
    <w:name w:val="0C58D1E0D6D44ABFB667A6FB2E4A394E3"/>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3">
    <w:name w:val="D5A4EB06D3DD404A8D13CEBB9B3FB0A33"/>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3">
    <w:name w:val="BC499B5070FA43B1AFB9F8A09611B2F93"/>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3">
    <w:name w:val="90A01416F3FD4A5AB25788E44E080E653"/>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3">
    <w:name w:val="FA0CA387F83F472E86DEFF94C67586CA3"/>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3">
    <w:name w:val="63963F286CDF41F0A8B00A27648DACF33"/>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3">
    <w:name w:val="5199AA6C7625433F94BA4433CCCC704C3"/>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3">
    <w:name w:val="BF492A37638D4E8CB5837578FB5B80B53"/>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3">
    <w:name w:val="7AF115CAE59B4EB1A2029B51DC9AD94D3"/>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3">
    <w:name w:val="42B02BA540FF4032A59CF22BF7D6F0C23"/>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3">
    <w:name w:val="1118FF733B53431EA7202CC24710E4D83"/>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3">
    <w:name w:val="F181090B15FA4487B8DB9D8088CEF2693"/>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3">
    <w:name w:val="71D5A27FE0C04F13BED89DFED72C81F03"/>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3">
    <w:name w:val="D7AC04B1881D4CBEB7D7B83F77DBA34F3"/>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3">
    <w:name w:val="383BB947D4E341E9A5FD27D9140FA7133"/>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3">
    <w:name w:val="485307691A3043E18762EDDA9928A1553"/>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3">
    <w:name w:val="3446C73FD0EB4663B012DFCA996E387D3"/>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3">
    <w:name w:val="8717C70CF2FB43E69093AB015843536C3"/>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3">
    <w:name w:val="87A9B589495B4A848778DA46C41281AE3"/>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3">
    <w:name w:val="5EBB0B4416DA43DDB979C011F413532D3"/>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3">
    <w:name w:val="25FE912C931640F5BB7EFF72E0D8373B3"/>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3">
    <w:name w:val="E70F94D07F2941AF9239664F07098747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3">
    <w:name w:val="51D7D16FE73E4B2996D76D5BA8ABE70B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3">
    <w:name w:val="A59F58F837A64162BC1FFA257770A65E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3">
    <w:name w:val="02774493FD0E44A9AF6EC85DC18A0DF6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3">
    <w:name w:val="ADD4FA45887A4E2AB9029CE65B314074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3">
    <w:name w:val="11E12C99ECED43B3811895A811A167D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3">
    <w:name w:val="29743BB04C674CB184122936CAF8F042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3">
    <w:name w:val="2B7BA6BEA4764B88AFEE3A47F9BF2992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3">
    <w:name w:val="9E7044EAA08E442890DC111F80DBCAA8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3">
    <w:name w:val="D6DFDF188F364EC9988116EF3F6DB03B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3">
    <w:name w:val="2F67A6B21E5F46B2B511162F2C533EB9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3">
    <w:name w:val="AD2BD635741B45FFAA1829CE05930FFB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3">
    <w:name w:val="EA7F96CF436C4E548EC0D0EA635DF343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3">
    <w:name w:val="526E953632C84AC0AC4FDC297877D4E8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3">
    <w:name w:val="36D9F9A7E1F947BAA9300E7D4AD31057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3">
    <w:name w:val="38E335A9D0E64911B4DAAE6AD472911C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3">
    <w:name w:val="A388002080A44CA88EAD232AAF5B912F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3">
    <w:name w:val="B630443F12C548BDAAD82C443742B1B9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3">
    <w:name w:val="69A97BB1D4714A39A7C42209D170AC4D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3">
    <w:name w:val="A463B11A7E6641D99C48C32C8B40B23F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3">
    <w:name w:val="50377D57F4A44DBEBE613A2ECC361935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3">
    <w:name w:val="E1F437DBAA924CA780BA3534ADD7E9B3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3">
    <w:name w:val="792E0EF332964666BDAD941F14F11C32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3">
    <w:name w:val="BB8BC446F2684CAFA2BCF99EFCF22B03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3">
    <w:name w:val="F7E28216EF794AE4A232D9A35FBACBC6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3">
    <w:name w:val="D959D93A7A424BDBB4E7E7128B6C6FE8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0">
    <w:name w:val="DCCDFA3641FD482B9FCC8E14A82061ED10"/>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9">
    <w:name w:val="2A2A772830854CF38CE4B311CB53CB2E9"/>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9">
    <w:name w:val="A4C80C77C5F44C21B4CD861D85D5D13F9"/>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9">
    <w:name w:val="DCA04184B5DA4960B0D36672DCC131819"/>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9">
    <w:name w:val="67BF74653DB744EEA916A84409B688329"/>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9">
    <w:name w:val="8E26C8B46D1947D2A258224BF3FE62579"/>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9">
    <w:name w:val="69808F60029443BE886296FCE3EC415B9"/>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9">
    <w:name w:val="AE774B59F674479B891AB76B82DCB3EA9"/>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9">
    <w:name w:val="5B6CB2D8B6C5435A84AC4AE92F42CE8D9"/>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1">
    <w:name w:val="4D8016C14BF04F3881DA589E0E61B0F211"/>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1">
    <w:name w:val="928D0D5DAB7646DC8EFBE769FA2EA12811"/>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1">
    <w:name w:val="93BF76DAEBD14B8F81912F5576B586A511"/>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1">
    <w:name w:val="A7E85BE05AF84BCF81B5B3665BE319B711"/>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1">
    <w:name w:val="F87B4FD3ACD6429599BB07DCBB432CC411"/>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1">
    <w:name w:val="852603E421C146519554C0702227C7FE11"/>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1">
    <w:name w:val="B626F5BB3CBC450CBAAFA297CB5D25C611"/>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1">
    <w:name w:val="837220D178BE447092DA5E1DAA31F0EB11"/>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1">
    <w:name w:val="B8181552D80742FE8EBF0CB7A69B424411"/>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1">
    <w:name w:val="993BA05B03F849B0BF9866856D27CE9511"/>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1">
    <w:name w:val="FD75D8610BA84E0CAB54E6BB4FA9FB8411"/>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1">
    <w:name w:val="438F53550DF2478F9D462CE1FE9DB9A911"/>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1">
    <w:name w:val="EE563E28160F41EB8C4631FD5DD6991B11"/>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1">
    <w:name w:val="C146BC19BF3A46DFAC472A1CF1FB1FC011"/>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1">
    <w:name w:val="9B6AE05CE2444E6C9C025396B6538BC711"/>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1">
    <w:name w:val="2BADFC985A2D4F24A0CA036ECEA9634111"/>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1">
    <w:name w:val="29E62F2F76F74D38B87E9C1C4D13C6AC11"/>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1">
    <w:name w:val="5CF8BC2E53DF49E5B36B29DEF7888C4D11"/>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1">
    <w:name w:val="90851E22F9754C9193DF41994899EF8B11"/>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1">
    <w:name w:val="1365AAF6B02F435CA29C8572944413E011"/>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1">
    <w:name w:val="C697E9257AD74C2EAA1E73943D18A02C11"/>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1">
    <w:name w:val="F9B85A9B0D4A4943AFD425BFEE10955411"/>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1">
    <w:name w:val="EBD82AE5D31E4F4DA23C26EA3BB2BCD311"/>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1">
    <w:name w:val="BF0B10EC33794515ADC21260B081A19411"/>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1">
    <w:name w:val="AF0D7C5361DD4978817842EBBB111CBE11"/>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1">
    <w:name w:val="FDBA3176EBA7453A8E413A3F12B246E011"/>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1">
    <w:name w:val="7DA3576413A94E04B470EC9D4C4DFA8D11"/>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1">
    <w:name w:val="E0759007477243C7BD8A81EDEC75E01911"/>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1">
    <w:name w:val="0C8FCE8A76E64B3C98001AEC3E32ACCB11"/>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1">
    <w:name w:val="C4120163A5D24845A9D7570806D22CA111"/>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1">
    <w:name w:val="A332B3CAFBAE49568795C75047CA86BA11"/>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1">
    <w:name w:val="47FC819F5E0E419C8330F82B150FFFA811"/>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1">
    <w:name w:val="9BCC404185004A739F0ACEE4256A10AF11"/>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1">
    <w:name w:val="AECE870338634CE1894512F61BC6EA3D11"/>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1">
    <w:name w:val="E49DD9AE17824355B4FB9F378A704D7811"/>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1">
    <w:name w:val="01AB02A26181405C9FE2C8B2F9F6D23511"/>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1">
    <w:name w:val="6572DFA3BFEE4C4CBFF6B20843C7C65511"/>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1">
    <w:name w:val="0E34F1CB09A64616AB627B2291778F2311"/>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1">
    <w:name w:val="94DF65DAC38B4F02B3F807C6D45616BA11"/>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1">
    <w:name w:val="39274F0C64B44C42A316D725E9D286B811"/>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1">
    <w:name w:val="FBEBA19E165946B093F8D9FEEC25C0E111"/>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1">
    <w:name w:val="3F59D33839D04790961C2B69060FE80211"/>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1">
    <w:name w:val="3F1FE48D69CE495BB53C44D1A0BF593511"/>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1">
    <w:name w:val="93BE17A7EA2A48048B9F3FA5A0CB38B611"/>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1">
    <w:name w:val="8A3563C93355402085F90D0A36C1ED5211"/>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1">
    <w:name w:val="72F4EF7EE059479994BD0BDC428AA7C711"/>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1">
    <w:name w:val="80DC6D4E832E40F9A078746C674F412111"/>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1">
    <w:name w:val="6E7537B3867B4CA7AD00D8B507DA421A11"/>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1">
    <w:name w:val="2478E870B81144578E862B147E83669711"/>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1">
    <w:name w:val="D7B12EBEAE7648118BFA7BD8822F98DB11"/>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1">
    <w:name w:val="FACE82E468BE4025BE10D036D4C76C4A11"/>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1">
    <w:name w:val="FD98F0227BC744D6A3A55786B87705DE11"/>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1">
    <w:name w:val="52E6445FE0A34AD385A7A46F37797DEF11"/>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1">
    <w:name w:val="A37D556082834081A3F0B7826737D6D111"/>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1">
    <w:name w:val="F9280C8EC4C0409181AFE31727B2593B11"/>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1">
    <w:name w:val="9C47576F21234AD584468D3B2E18C94311"/>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1">
    <w:name w:val="9525A14613144105A3F928EFD8F2120111"/>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1">
    <w:name w:val="B50E260C24994483B8235AA36B7BC30E11"/>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1">
    <w:name w:val="44ED72A8A886480395EAD95A5200635B11"/>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1">
    <w:name w:val="22DCA97CB0274A83851517427DE648F611"/>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1">
    <w:name w:val="8BCFC1B5BCAA4DC3B612AB7CE80E466711"/>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1">
    <w:name w:val="F97E6D7D21614DC2B2C5AED36DC4AF7511"/>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1">
    <w:name w:val="0559DCDA97704521A67467FCAF530AF511"/>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1">
    <w:name w:val="47AB373E21124E1DAE5AA83F787693F211"/>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1">
    <w:name w:val="4CC15D5080DC4D40A1D731B2B544D84211"/>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1">
    <w:name w:val="108411C6502145BD8BBDEA8C716A270B11"/>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1">
    <w:name w:val="9E662ED8E3AF4CF197FB616BFBF6B0D111"/>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1">
    <w:name w:val="42A69C73EC1F467D85B99F070FFDFC2211"/>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1">
    <w:name w:val="EDD033FA0B3E47589BEFDF1561E76F8011"/>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1">
    <w:name w:val="A5EC02E944B9469EAB80E483D16659D011"/>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1">
    <w:name w:val="1FDD72192F294FA9851F10D76CBFE34C11"/>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8">
    <w:name w:val="8D1FCC6ACCEC4374B150F188327DB6728"/>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1">
    <w:name w:val="7FDD26FED2BA43389987F6D35A6C5BAD11"/>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1">
    <w:name w:val="24680667386441FB94568C630B303AC511"/>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1">
    <w:name w:val="66E26DBB5CD54D5284F785622BC4726611"/>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1">
    <w:name w:val="CCD4286F234C440BB574D2D990F3EA2C11"/>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1">
    <w:name w:val="53B866C6266242DAB0B14EFA753A62AA11"/>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1">
    <w:name w:val="7AF90F6747044EAA9BBF9DD236EDCF1411"/>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1">
    <w:name w:val="F01A10C573924B2DA91C348B73675CE011"/>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1">
    <w:name w:val="B2E339E2D0584977958E9B942BD8F36511"/>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1">
    <w:name w:val="CE3D84D24B304A70B4A758EAA8A3B10111"/>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1">
    <w:name w:val="D59D4442B44240D08181FD83692B3C6311"/>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1">
    <w:name w:val="191219E602244B2D8482B4EE4CC115B611"/>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1">
    <w:name w:val="37BAB5E4E3B041F39B80C0FFC34056CC11"/>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1">
    <w:name w:val="A26E40E84F1D4982B64CC7E51676F59B11"/>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1">
    <w:name w:val="B48362AE626849F9A1E70716DEBE998611"/>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1">
    <w:name w:val="C6052E248ED0474BA92ADC56365F01DB11"/>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1">
    <w:name w:val="93B0D2AFA37D4EAE9B8F28189182F0E511"/>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1">
    <w:name w:val="3DB04C847C9C436CBF309C7D2BEC350F11"/>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1">
    <w:name w:val="B7800FBB09134B46B817F4CE8345956E11"/>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1">
    <w:name w:val="8291C525CB96429A990683C487C661EF11"/>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1">
    <w:name w:val="E7C99D21F21A4D4CBD1FDA33E8FBF49511"/>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1">
    <w:name w:val="3463928715A840B08CA004D5A4C81D5811"/>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1">
    <w:name w:val="CB58BB59F4914740B8B9F2C9C422CC2511"/>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1">
    <w:name w:val="11859086A8B748E48710AF664C2265D811"/>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1">
    <w:name w:val="FDCA3F42E9064FCB9D1C279D48B4CD7E11"/>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1">
    <w:name w:val="3FFAD98A4E314CCABC7C49CCA41CB66011"/>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1">
    <w:name w:val="44D9E141793141A2B3BE56DACFEA42B011"/>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1">
    <w:name w:val="E2A493EEE3EB4592828F176888FC27DC11"/>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1">
    <w:name w:val="47EB6201F50445B6A962B79BEF50C33211"/>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1">
    <w:name w:val="D7D250214577451AA9C05A93382CA87A11"/>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4">
    <w:name w:val="128F8997576E4DA5AEB971D2C27ACA8F4"/>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4">
    <w:name w:val="58282E7900CD45BEB8F7E8C63658E2154"/>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4">
    <w:name w:val="4590462B8C374EF78C1C034D4E08093B4"/>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4">
    <w:name w:val="0784775877834EC1A5691B9BEC96E8484"/>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4">
    <w:name w:val="C723459A3D2C430CB42480A6E9DC51474"/>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4">
    <w:name w:val="0C58D1E0D6D44ABFB667A6FB2E4A394E4"/>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4">
    <w:name w:val="D5A4EB06D3DD404A8D13CEBB9B3FB0A34"/>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4">
    <w:name w:val="BC499B5070FA43B1AFB9F8A09611B2F94"/>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4">
    <w:name w:val="90A01416F3FD4A5AB25788E44E080E654"/>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4">
    <w:name w:val="FA0CA387F83F472E86DEFF94C67586CA4"/>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4">
    <w:name w:val="63963F286CDF41F0A8B00A27648DACF34"/>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4">
    <w:name w:val="5199AA6C7625433F94BA4433CCCC704C4"/>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4">
    <w:name w:val="BF492A37638D4E8CB5837578FB5B80B54"/>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4">
    <w:name w:val="7AF115CAE59B4EB1A2029B51DC9AD94D4"/>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4">
    <w:name w:val="42B02BA540FF4032A59CF22BF7D6F0C24"/>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4">
    <w:name w:val="1118FF733B53431EA7202CC24710E4D84"/>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4">
    <w:name w:val="F181090B15FA4487B8DB9D8088CEF2694"/>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4">
    <w:name w:val="71D5A27FE0C04F13BED89DFED72C81F04"/>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4">
    <w:name w:val="D7AC04B1881D4CBEB7D7B83F77DBA34F4"/>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4">
    <w:name w:val="383BB947D4E341E9A5FD27D9140FA7134"/>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4">
    <w:name w:val="485307691A3043E18762EDDA9928A1554"/>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4">
    <w:name w:val="3446C73FD0EB4663B012DFCA996E387D4"/>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4">
    <w:name w:val="8717C70CF2FB43E69093AB015843536C4"/>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4">
    <w:name w:val="87A9B589495B4A848778DA46C41281AE4"/>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4">
    <w:name w:val="5EBB0B4416DA43DDB979C011F413532D4"/>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4">
    <w:name w:val="25FE912C931640F5BB7EFF72E0D8373B4"/>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4">
    <w:name w:val="E70F94D07F2941AF9239664F07098747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4">
    <w:name w:val="51D7D16FE73E4B2996D76D5BA8ABE70B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4">
    <w:name w:val="A59F58F837A64162BC1FFA257770A65E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4">
    <w:name w:val="02774493FD0E44A9AF6EC85DC18A0DF6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4">
    <w:name w:val="ADD4FA45887A4E2AB9029CE65B314074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4">
    <w:name w:val="11E12C99ECED43B3811895A811A167D1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4">
    <w:name w:val="29743BB04C674CB184122936CAF8F042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4">
    <w:name w:val="2B7BA6BEA4764B88AFEE3A47F9BF2992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4">
    <w:name w:val="9E7044EAA08E442890DC111F80DBCAA8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4">
    <w:name w:val="D6DFDF188F364EC9988116EF3F6DB03B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4">
    <w:name w:val="2F67A6B21E5F46B2B511162F2C533EB9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4">
    <w:name w:val="AD2BD635741B45FFAA1829CE05930FFB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4">
    <w:name w:val="EA7F96CF436C4E548EC0D0EA635DF343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4">
    <w:name w:val="526E953632C84AC0AC4FDC297877D4E8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4">
    <w:name w:val="36D9F9A7E1F947BAA9300E7D4AD31057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4">
    <w:name w:val="38E335A9D0E64911B4DAAE6AD472911C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4">
    <w:name w:val="A388002080A44CA88EAD232AAF5B912F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4">
    <w:name w:val="B630443F12C548BDAAD82C443742B1B9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4">
    <w:name w:val="69A97BB1D4714A39A7C42209D170AC4D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4">
    <w:name w:val="A463B11A7E6641D99C48C32C8B40B23F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4">
    <w:name w:val="50377D57F4A44DBEBE613A2ECC361935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4">
    <w:name w:val="E1F437DBAA924CA780BA3534ADD7E9B3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4">
    <w:name w:val="792E0EF332964666BDAD941F14F11C32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4">
    <w:name w:val="BB8BC446F2684CAFA2BCF99EFCF22B03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4">
    <w:name w:val="F7E28216EF794AE4A232D9A35FBACBC6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4">
    <w:name w:val="D959D93A7A424BDBB4E7E7128B6C6FE84"/>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1">
    <w:name w:val="DCCDFA3641FD482B9FCC8E14A82061ED11"/>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0">
    <w:name w:val="2A2A772830854CF38CE4B311CB53CB2E10"/>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0">
    <w:name w:val="A4C80C77C5F44C21B4CD861D85D5D13F10"/>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0">
    <w:name w:val="DCA04184B5DA4960B0D36672DCC1318110"/>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0">
    <w:name w:val="67BF74653DB744EEA916A84409B6883210"/>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0">
    <w:name w:val="8E26C8B46D1947D2A258224BF3FE625710"/>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0">
    <w:name w:val="69808F60029443BE886296FCE3EC415B10"/>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0">
    <w:name w:val="AE774B59F674479B891AB76B82DCB3EA10"/>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0">
    <w:name w:val="5B6CB2D8B6C5435A84AC4AE92F42CE8D10"/>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2">
    <w:name w:val="4D8016C14BF04F3881DA589E0E61B0F212"/>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2">
    <w:name w:val="928D0D5DAB7646DC8EFBE769FA2EA12812"/>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2">
    <w:name w:val="93BF76DAEBD14B8F81912F5576B586A512"/>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2">
    <w:name w:val="A7E85BE05AF84BCF81B5B3665BE319B712"/>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2">
    <w:name w:val="F87B4FD3ACD6429599BB07DCBB432CC412"/>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2">
    <w:name w:val="852603E421C146519554C0702227C7FE12"/>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2">
    <w:name w:val="B626F5BB3CBC450CBAAFA297CB5D25C612"/>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2">
    <w:name w:val="837220D178BE447092DA5E1DAA31F0EB12"/>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2">
    <w:name w:val="B8181552D80742FE8EBF0CB7A69B424412"/>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2">
    <w:name w:val="993BA05B03F849B0BF9866856D27CE9512"/>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2">
    <w:name w:val="FD75D8610BA84E0CAB54E6BB4FA9FB8412"/>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2">
    <w:name w:val="438F53550DF2478F9D462CE1FE9DB9A912"/>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2">
    <w:name w:val="EE563E28160F41EB8C4631FD5DD6991B12"/>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2">
    <w:name w:val="C146BC19BF3A46DFAC472A1CF1FB1FC012"/>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2">
    <w:name w:val="9B6AE05CE2444E6C9C025396B6538BC712"/>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2">
    <w:name w:val="2BADFC985A2D4F24A0CA036ECEA9634112"/>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2">
    <w:name w:val="29E62F2F76F74D38B87E9C1C4D13C6AC12"/>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2">
    <w:name w:val="5CF8BC2E53DF49E5B36B29DEF7888C4D12"/>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2">
    <w:name w:val="90851E22F9754C9193DF41994899EF8B12"/>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2">
    <w:name w:val="1365AAF6B02F435CA29C8572944413E012"/>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2">
    <w:name w:val="C697E9257AD74C2EAA1E73943D18A02C12"/>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2">
    <w:name w:val="F9B85A9B0D4A4943AFD425BFEE10955412"/>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2">
    <w:name w:val="EBD82AE5D31E4F4DA23C26EA3BB2BCD312"/>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2">
    <w:name w:val="BF0B10EC33794515ADC21260B081A19412"/>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2">
    <w:name w:val="AF0D7C5361DD4978817842EBBB111CBE12"/>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2">
    <w:name w:val="FDBA3176EBA7453A8E413A3F12B246E012"/>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2">
    <w:name w:val="7DA3576413A94E04B470EC9D4C4DFA8D12"/>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
    <w:name w:val="3079828342A34528AEF3CF871082F491"/>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
    <w:name w:val="091A9114EEB24BA388AB3EB45AD2D13C"/>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
    <w:name w:val="4A3E2194355F4D58B2020E718A2AEF87"/>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
    <w:name w:val="0F3ABBB205A6471182E891652AC82D21"/>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2">
    <w:name w:val="E0759007477243C7BD8A81EDEC75E01912"/>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2">
    <w:name w:val="0C8FCE8A76E64B3C98001AEC3E32ACCB12"/>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2">
    <w:name w:val="C4120163A5D24845A9D7570806D22CA112"/>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2">
    <w:name w:val="A332B3CAFBAE49568795C75047CA86BA12"/>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2">
    <w:name w:val="47FC819F5E0E419C8330F82B150FFFA812"/>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2">
    <w:name w:val="9BCC404185004A739F0ACEE4256A10AF12"/>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2">
    <w:name w:val="AECE870338634CE1894512F61BC6EA3D12"/>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2">
    <w:name w:val="E49DD9AE17824355B4FB9F378A704D7812"/>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2">
    <w:name w:val="01AB02A26181405C9FE2C8B2F9F6D23512"/>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2">
    <w:name w:val="6572DFA3BFEE4C4CBFF6B20843C7C65512"/>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2">
    <w:name w:val="0E34F1CB09A64616AB627B2291778F2312"/>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2">
    <w:name w:val="94DF65DAC38B4F02B3F807C6D45616BA12"/>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2">
    <w:name w:val="39274F0C64B44C42A316D725E9D286B812"/>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2">
    <w:name w:val="FBEBA19E165946B093F8D9FEEC25C0E112"/>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2">
    <w:name w:val="3F59D33839D04790961C2B69060FE80212"/>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2">
    <w:name w:val="3F1FE48D69CE495BB53C44D1A0BF593512"/>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2">
    <w:name w:val="93BE17A7EA2A48048B9F3FA5A0CB38B612"/>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2">
    <w:name w:val="8A3563C93355402085F90D0A36C1ED5212"/>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2">
    <w:name w:val="72F4EF7EE059479994BD0BDC428AA7C712"/>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2">
    <w:name w:val="80DC6D4E832E40F9A078746C674F412112"/>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2">
    <w:name w:val="6E7537B3867B4CA7AD00D8B507DA421A12"/>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2">
    <w:name w:val="2478E870B81144578E862B147E83669712"/>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2">
    <w:name w:val="D7B12EBEAE7648118BFA7BD8822F98DB12"/>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2">
    <w:name w:val="FACE82E468BE4025BE10D036D4C76C4A12"/>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2">
    <w:name w:val="FD98F0227BC744D6A3A55786B87705DE12"/>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2">
    <w:name w:val="52E6445FE0A34AD385A7A46F37797DEF12"/>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2">
    <w:name w:val="A37D556082834081A3F0B7826737D6D112"/>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2">
    <w:name w:val="F9280C8EC4C0409181AFE31727B2593B12"/>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2">
    <w:name w:val="9C47576F21234AD584468D3B2E18C94312"/>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2">
    <w:name w:val="9525A14613144105A3F928EFD8F2120112"/>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2">
    <w:name w:val="B50E260C24994483B8235AA36B7BC30E12"/>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2">
    <w:name w:val="44ED72A8A886480395EAD95A5200635B12"/>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2">
    <w:name w:val="22DCA97CB0274A83851517427DE648F612"/>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2">
    <w:name w:val="8BCFC1B5BCAA4DC3B612AB7CE80E466712"/>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2">
    <w:name w:val="F97E6D7D21614DC2B2C5AED36DC4AF7512"/>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2">
    <w:name w:val="0559DCDA97704521A67467FCAF530AF512"/>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2">
    <w:name w:val="47AB373E21124E1DAE5AA83F787693F212"/>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2">
    <w:name w:val="4CC15D5080DC4D40A1D731B2B544D84212"/>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2">
    <w:name w:val="108411C6502145BD8BBDEA8C716A270B12"/>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2">
    <w:name w:val="9E662ED8E3AF4CF197FB616BFBF6B0D112"/>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2">
    <w:name w:val="42A69C73EC1F467D85B99F070FFDFC2212"/>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2">
    <w:name w:val="EDD033FA0B3E47589BEFDF1561E76F8012"/>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2">
    <w:name w:val="A5EC02E944B9469EAB80E483D16659D012"/>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2">
    <w:name w:val="1FDD72192F294FA9851F10D76CBFE34C12"/>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9">
    <w:name w:val="8D1FCC6ACCEC4374B150F188327DB6729"/>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2">
    <w:name w:val="7FDD26FED2BA43389987F6D35A6C5BAD12"/>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2">
    <w:name w:val="24680667386441FB94568C630B303AC512"/>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2">
    <w:name w:val="66E26DBB5CD54D5284F785622BC4726612"/>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2">
    <w:name w:val="CCD4286F234C440BB574D2D990F3EA2C12"/>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2">
    <w:name w:val="53B866C6266242DAB0B14EFA753A62AA12"/>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2">
    <w:name w:val="7AF90F6747044EAA9BBF9DD236EDCF1412"/>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2">
    <w:name w:val="F01A10C573924B2DA91C348B73675CE012"/>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2">
    <w:name w:val="B2E339E2D0584977958E9B942BD8F36512"/>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2">
    <w:name w:val="CE3D84D24B304A70B4A758EAA8A3B10112"/>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2">
    <w:name w:val="D59D4442B44240D08181FD83692B3C6312"/>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2">
    <w:name w:val="191219E602244B2D8482B4EE4CC115B612"/>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2">
    <w:name w:val="37BAB5E4E3B041F39B80C0FFC34056CC12"/>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2">
    <w:name w:val="A26E40E84F1D4982B64CC7E51676F59B12"/>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2">
    <w:name w:val="B48362AE626849F9A1E70716DEBE998612"/>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2">
    <w:name w:val="C6052E248ED0474BA92ADC56365F01DB12"/>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2">
    <w:name w:val="93B0D2AFA37D4EAE9B8F28189182F0E512"/>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2">
    <w:name w:val="3DB04C847C9C436CBF309C7D2BEC350F12"/>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2">
    <w:name w:val="B7800FBB09134B46B817F4CE8345956E12"/>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2">
    <w:name w:val="8291C525CB96429A990683C487C661EF12"/>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2">
    <w:name w:val="E7C99D21F21A4D4CBD1FDA33E8FBF49512"/>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2">
    <w:name w:val="3463928715A840B08CA004D5A4C81D5812"/>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2">
    <w:name w:val="CB58BB59F4914740B8B9F2C9C422CC2512"/>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2">
    <w:name w:val="11859086A8B748E48710AF664C2265D812"/>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2">
    <w:name w:val="FDCA3F42E9064FCB9D1C279D48B4CD7E12"/>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2">
    <w:name w:val="3FFAD98A4E314CCABC7C49CCA41CB66012"/>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2">
    <w:name w:val="44D9E141793141A2B3BE56DACFEA42B012"/>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2">
    <w:name w:val="E2A493EEE3EB4592828F176888FC27DC12"/>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2">
    <w:name w:val="47EB6201F50445B6A962B79BEF50C33212"/>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2">
    <w:name w:val="D7D250214577451AA9C05A93382CA87A12"/>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5">
    <w:name w:val="128F8997576E4DA5AEB971D2C27ACA8F5"/>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5">
    <w:name w:val="58282E7900CD45BEB8F7E8C63658E2155"/>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5">
    <w:name w:val="4590462B8C374EF78C1C034D4E08093B5"/>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5">
    <w:name w:val="0784775877834EC1A5691B9BEC96E8485"/>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5">
    <w:name w:val="C723459A3D2C430CB42480A6E9DC51475"/>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5">
    <w:name w:val="0C58D1E0D6D44ABFB667A6FB2E4A394E5"/>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5">
    <w:name w:val="D5A4EB06D3DD404A8D13CEBB9B3FB0A35"/>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5">
    <w:name w:val="BC499B5070FA43B1AFB9F8A09611B2F95"/>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5">
    <w:name w:val="90A01416F3FD4A5AB25788E44E080E655"/>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5">
    <w:name w:val="FA0CA387F83F472E86DEFF94C67586CA5"/>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5">
    <w:name w:val="63963F286CDF41F0A8B00A27648DACF35"/>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5">
    <w:name w:val="5199AA6C7625433F94BA4433CCCC704C5"/>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5">
    <w:name w:val="BF492A37638D4E8CB5837578FB5B80B55"/>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5">
    <w:name w:val="7AF115CAE59B4EB1A2029B51DC9AD94D5"/>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5">
    <w:name w:val="42B02BA540FF4032A59CF22BF7D6F0C25"/>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5">
    <w:name w:val="1118FF733B53431EA7202CC24710E4D85"/>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5">
    <w:name w:val="F181090B15FA4487B8DB9D8088CEF2695"/>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5">
    <w:name w:val="71D5A27FE0C04F13BED89DFED72C81F05"/>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5">
    <w:name w:val="D7AC04B1881D4CBEB7D7B83F77DBA34F5"/>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5">
    <w:name w:val="383BB947D4E341E9A5FD27D9140FA7135"/>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5">
    <w:name w:val="485307691A3043E18762EDDA9928A1555"/>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5">
    <w:name w:val="3446C73FD0EB4663B012DFCA996E387D5"/>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5">
    <w:name w:val="8717C70CF2FB43E69093AB015843536C5"/>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5">
    <w:name w:val="87A9B589495B4A848778DA46C41281AE5"/>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5">
    <w:name w:val="5EBB0B4416DA43DDB979C011F413532D5"/>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5">
    <w:name w:val="25FE912C931640F5BB7EFF72E0D8373B5"/>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5">
    <w:name w:val="E70F94D07F2941AF9239664F07098747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5">
    <w:name w:val="51D7D16FE73E4B2996D76D5BA8ABE70B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5">
    <w:name w:val="A59F58F837A64162BC1FFA257770A65E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5">
    <w:name w:val="02774493FD0E44A9AF6EC85DC18A0DF6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5">
    <w:name w:val="ADD4FA45887A4E2AB9029CE65B314074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5">
    <w:name w:val="11E12C99ECED43B3811895A811A167D1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5">
    <w:name w:val="29743BB04C674CB184122936CAF8F042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5">
    <w:name w:val="2B7BA6BEA4764B88AFEE3A47F9BF2992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5">
    <w:name w:val="9E7044EAA08E442890DC111F80DBCAA8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5">
    <w:name w:val="D6DFDF188F364EC9988116EF3F6DB03B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5">
    <w:name w:val="2F67A6B21E5F46B2B511162F2C533EB9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5">
    <w:name w:val="AD2BD635741B45FFAA1829CE05930FFB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5">
    <w:name w:val="EA7F96CF436C4E548EC0D0EA635DF343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5">
    <w:name w:val="526E953632C84AC0AC4FDC297877D4E8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5">
    <w:name w:val="36D9F9A7E1F947BAA9300E7D4AD31057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5">
    <w:name w:val="38E335A9D0E64911B4DAAE6AD472911C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5">
    <w:name w:val="A388002080A44CA88EAD232AAF5B912F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5">
    <w:name w:val="B630443F12C548BDAAD82C443742B1B9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5">
    <w:name w:val="69A97BB1D4714A39A7C42209D170AC4D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5">
    <w:name w:val="A463B11A7E6641D99C48C32C8B40B23F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5">
    <w:name w:val="50377D57F4A44DBEBE613A2ECC361935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5">
    <w:name w:val="E1F437DBAA924CA780BA3534ADD7E9B3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5">
    <w:name w:val="792E0EF332964666BDAD941F14F11C32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5">
    <w:name w:val="BB8BC446F2684CAFA2BCF99EFCF22B03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5">
    <w:name w:val="F7E28216EF794AE4A232D9A35FBACBC6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5">
    <w:name w:val="D959D93A7A424BDBB4E7E7128B6C6FE85"/>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2">
    <w:name w:val="DCCDFA3641FD482B9FCC8E14A82061ED12"/>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1">
    <w:name w:val="2A2A772830854CF38CE4B311CB53CB2E11"/>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1">
    <w:name w:val="A4C80C77C5F44C21B4CD861D85D5D13F11"/>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1">
    <w:name w:val="DCA04184B5DA4960B0D36672DCC1318111"/>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1">
    <w:name w:val="67BF74653DB744EEA916A84409B6883211"/>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1">
    <w:name w:val="8E26C8B46D1947D2A258224BF3FE625711"/>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1">
    <w:name w:val="69808F60029443BE886296FCE3EC415B11"/>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1">
    <w:name w:val="AE774B59F674479B891AB76B82DCB3EA11"/>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1">
    <w:name w:val="5B6CB2D8B6C5435A84AC4AE92F42CE8D11"/>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3">
    <w:name w:val="4D8016C14BF04F3881DA589E0E61B0F213"/>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3">
    <w:name w:val="928D0D5DAB7646DC8EFBE769FA2EA12813"/>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3">
    <w:name w:val="93BF76DAEBD14B8F81912F5576B586A513"/>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3">
    <w:name w:val="A7E85BE05AF84BCF81B5B3665BE319B713"/>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3">
    <w:name w:val="F87B4FD3ACD6429599BB07DCBB432CC413"/>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3">
    <w:name w:val="852603E421C146519554C0702227C7FE13"/>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3">
    <w:name w:val="B626F5BB3CBC450CBAAFA297CB5D25C613"/>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3">
    <w:name w:val="837220D178BE447092DA5E1DAA31F0EB13"/>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3">
    <w:name w:val="B8181552D80742FE8EBF0CB7A69B424413"/>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3">
    <w:name w:val="993BA05B03F849B0BF9866856D27CE9513"/>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3">
    <w:name w:val="FD75D8610BA84E0CAB54E6BB4FA9FB8413"/>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3">
    <w:name w:val="438F53550DF2478F9D462CE1FE9DB9A913"/>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3">
    <w:name w:val="EE563E28160F41EB8C4631FD5DD6991B13"/>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3">
    <w:name w:val="C146BC19BF3A46DFAC472A1CF1FB1FC013"/>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3">
    <w:name w:val="9B6AE05CE2444E6C9C025396B6538BC713"/>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3">
    <w:name w:val="2BADFC985A2D4F24A0CA036ECEA9634113"/>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3">
    <w:name w:val="29E62F2F76F74D38B87E9C1C4D13C6AC13"/>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3">
    <w:name w:val="5CF8BC2E53DF49E5B36B29DEF7888C4D13"/>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3">
    <w:name w:val="90851E22F9754C9193DF41994899EF8B13"/>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3">
    <w:name w:val="1365AAF6B02F435CA29C8572944413E013"/>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3">
    <w:name w:val="C697E9257AD74C2EAA1E73943D18A02C13"/>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3">
    <w:name w:val="F9B85A9B0D4A4943AFD425BFEE10955413"/>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3">
    <w:name w:val="EBD82AE5D31E4F4DA23C26EA3BB2BCD313"/>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3">
    <w:name w:val="BF0B10EC33794515ADC21260B081A19413"/>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3">
    <w:name w:val="AF0D7C5361DD4978817842EBBB111CBE13"/>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3">
    <w:name w:val="FDBA3176EBA7453A8E413A3F12B246E013"/>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3">
    <w:name w:val="7DA3576413A94E04B470EC9D4C4DFA8D13"/>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
    <w:name w:val="C7BD5C05FB3F4D6BB096762FEFB62E6F"/>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1">
    <w:name w:val="3079828342A34528AEF3CF871082F4911"/>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1">
    <w:name w:val="091A9114EEB24BA388AB3EB45AD2D13C1"/>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1">
    <w:name w:val="4A3E2194355F4D58B2020E718A2AEF871"/>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1">
    <w:name w:val="0F3ABBB205A6471182E891652AC82D211"/>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3">
    <w:name w:val="E0759007477243C7BD8A81EDEC75E01913"/>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3">
    <w:name w:val="0C8FCE8A76E64B3C98001AEC3E32ACCB13"/>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3">
    <w:name w:val="C4120163A5D24845A9D7570806D22CA113"/>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3">
    <w:name w:val="A332B3CAFBAE49568795C75047CA86BA13"/>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3">
    <w:name w:val="47FC819F5E0E419C8330F82B150FFFA813"/>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3">
    <w:name w:val="9BCC404185004A739F0ACEE4256A10AF13"/>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3">
    <w:name w:val="AECE870338634CE1894512F61BC6EA3D13"/>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3">
    <w:name w:val="E49DD9AE17824355B4FB9F378A704D7813"/>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3">
    <w:name w:val="01AB02A26181405C9FE2C8B2F9F6D23513"/>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3">
    <w:name w:val="6572DFA3BFEE4C4CBFF6B20843C7C65513"/>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3">
    <w:name w:val="0E34F1CB09A64616AB627B2291778F2313"/>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3">
    <w:name w:val="94DF65DAC38B4F02B3F807C6D45616BA13"/>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3">
    <w:name w:val="39274F0C64B44C42A316D725E9D286B813"/>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3">
    <w:name w:val="FBEBA19E165946B093F8D9FEEC25C0E113"/>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3">
    <w:name w:val="3F59D33839D04790961C2B69060FE80213"/>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3">
    <w:name w:val="3F1FE48D69CE495BB53C44D1A0BF593513"/>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3">
    <w:name w:val="93BE17A7EA2A48048B9F3FA5A0CB38B613"/>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3">
    <w:name w:val="8A3563C93355402085F90D0A36C1ED5213"/>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3">
    <w:name w:val="72F4EF7EE059479994BD0BDC428AA7C713"/>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3">
    <w:name w:val="80DC6D4E832E40F9A078746C674F412113"/>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3">
    <w:name w:val="6E7537B3867B4CA7AD00D8B507DA421A13"/>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3">
    <w:name w:val="2478E870B81144578E862B147E83669713"/>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3">
    <w:name w:val="D7B12EBEAE7648118BFA7BD8822F98DB13"/>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3">
    <w:name w:val="FACE82E468BE4025BE10D036D4C76C4A13"/>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3">
    <w:name w:val="FD98F0227BC744D6A3A55786B87705DE13"/>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3">
    <w:name w:val="52E6445FE0A34AD385A7A46F37797DEF13"/>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3">
    <w:name w:val="A37D556082834081A3F0B7826737D6D113"/>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3">
    <w:name w:val="F9280C8EC4C0409181AFE31727B2593B13"/>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3">
    <w:name w:val="9C47576F21234AD584468D3B2E18C94313"/>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3">
    <w:name w:val="9525A14613144105A3F928EFD8F2120113"/>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3">
    <w:name w:val="B50E260C24994483B8235AA36B7BC30E13"/>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3">
    <w:name w:val="44ED72A8A886480395EAD95A5200635B13"/>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3">
    <w:name w:val="22DCA97CB0274A83851517427DE648F613"/>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3">
    <w:name w:val="8BCFC1B5BCAA4DC3B612AB7CE80E466713"/>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3">
    <w:name w:val="F97E6D7D21614DC2B2C5AED36DC4AF7513"/>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3">
    <w:name w:val="0559DCDA97704521A67467FCAF530AF513"/>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3">
    <w:name w:val="47AB373E21124E1DAE5AA83F787693F213"/>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3">
    <w:name w:val="4CC15D5080DC4D40A1D731B2B544D84213"/>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3">
    <w:name w:val="108411C6502145BD8BBDEA8C716A270B13"/>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3">
    <w:name w:val="9E662ED8E3AF4CF197FB616BFBF6B0D113"/>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3">
    <w:name w:val="42A69C73EC1F467D85B99F070FFDFC2213"/>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3">
    <w:name w:val="EDD033FA0B3E47589BEFDF1561E76F8013"/>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3">
    <w:name w:val="A5EC02E944B9469EAB80E483D16659D013"/>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3">
    <w:name w:val="1FDD72192F294FA9851F10D76CBFE34C13"/>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0">
    <w:name w:val="8D1FCC6ACCEC4374B150F188327DB67210"/>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3">
    <w:name w:val="7FDD26FED2BA43389987F6D35A6C5BAD13"/>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3">
    <w:name w:val="24680667386441FB94568C630B303AC513"/>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3">
    <w:name w:val="66E26DBB5CD54D5284F785622BC4726613"/>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3">
    <w:name w:val="CCD4286F234C440BB574D2D990F3EA2C13"/>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3">
    <w:name w:val="53B866C6266242DAB0B14EFA753A62AA13"/>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3">
    <w:name w:val="7AF90F6747044EAA9BBF9DD236EDCF1413"/>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3">
    <w:name w:val="F01A10C573924B2DA91C348B73675CE013"/>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3">
    <w:name w:val="B2E339E2D0584977958E9B942BD8F36513"/>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3">
    <w:name w:val="CE3D84D24B304A70B4A758EAA8A3B10113"/>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3">
    <w:name w:val="D59D4442B44240D08181FD83692B3C6313"/>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3">
    <w:name w:val="191219E602244B2D8482B4EE4CC115B613"/>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3">
    <w:name w:val="37BAB5E4E3B041F39B80C0FFC34056CC13"/>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3">
    <w:name w:val="A26E40E84F1D4982B64CC7E51676F59B13"/>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3">
    <w:name w:val="B48362AE626849F9A1E70716DEBE998613"/>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3">
    <w:name w:val="C6052E248ED0474BA92ADC56365F01DB13"/>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3">
    <w:name w:val="93B0D2AFA37D4EAE9B8F28189182F0E513"/>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3">
    <w:name w:val="3DB04C847C9C436CBF309C7D2BEC350F13"/>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3">
    <w:name w:val="B7800FBB09134B46B817F4CE8345956E13"/>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3">
    <w:name w:val="8291C525CB96429A990683C487C661EF13"/>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3">
    <w:name w:val="E7C99D21F21A4D4CBD1FDA33E8FBF49513"/>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3">
    <w:name w:val="3463928715A840B08CA004D5A4C81D5813"/>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3">
    <w:name w:val="CB58BB59F4914740B8B9F2C9C422CC2513"/>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3">
    <w:name w:val="11859086A8B748E48710AF664C2265D813"/>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3">
    <w:name w:val="FDCA3F42E9064FCB9D1C279D48B4CD7E13"/>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3">
    <w:name w:val="3FFAD98A4E314CCABC7C49CCA41CB66013"/>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3">
    <w:name w:val="44D9E141793141A2B3BE56DACFEA42B013"/>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3">
    <w:name w:val="E2A493EEE3EB4592828F176888FC27DC13"/>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3">
    <w:name w:val="47EB6201F50445B6A962B79BEF50C33213"/>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3">
    <w:name w:val="D7D250214577451AA9C05A93382CA87A13"/>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6">
    <w:name w:val="128F8997576E4DA5AEB971D2C27ACA8F6"/>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6">
    <w:name w:val="58282E7900CD45BEB8F7E8C63658E2156"/>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6">
    <w:name w:val="4590462B8C374EF78C1C034D4E08093B6"/>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6">
    <w:name w:val="0784775877834EC1A5691B9BEC96E8486"/>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6">
    <w:name w:val="C723459A3D2C430CB42480A6E9DC51476"/>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6">
    <w:name w:val="0C58D1E0D6D44ABFB667A6FB2E4A394E6"/>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6">
    <w:name w:val="D5A4EB06D3DD404A8D13CEBB9B3FB0A36"/>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6">
    <w:name w:val="BC499B5070FA43B1AFB9F8A09611B2F96"/>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6">
    <w:name w:val="90A01416F3FD4A5AB25788E44E080E656"/>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6">
    <w:name w:val="FA0CA387F83F472E86DEFF94C67586CA6"/>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6">
    <w:name w:val="63963F286CDF41F0A8B00A27648DACF36"/>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6">
    <w:name w:val="5199AA6C7625433F94BA4433CCCC704C6"/>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6">
    <w:name w:val="BF492A37638D4E8CB5837578FB5B80B56"/>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6">
    <w:name w:val="7AF115CAE59B4EB1A2029B51DC9AD94D6"/>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6">
    <w:name w:val="42B02BA540FF4032A59CF22BF7D6F0C26"/>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6">
    <w:name w:val="1118FF733B53431EA7202CC24710E4D86"/>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6">
    <w:name w:val="F181090B15FA4487B8DB9D8088CEF2696"/>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6">
    <w:name w:val="71D5A27FE0C04F13BED89DFED72C81F06"/>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6">
    <w:name w:val="D7AC04B1881D4CBEB7D7B83F77DBA34F6"/>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6">
    <w:name w:val="383BB947D4E341E9A5FD27D9140FA7136"/>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6">
    <w:name w:val="485307691A3043E18762EDDA9928A1556"/>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6">
    <w:name w:val="3446C73FD0EB4663B012DFCA996E387D6"/>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6">
    <w:name w:val="8717C70CF2FB43E69093AB015843536C6"/>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6">
    <w:name w:val="87A9B589495B4A848778DA46C41281AE6"/>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6">
    <w:name w:val="5EBB0B4416DA43DDB979C011F413532D6"/>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6">
    <w:name w:val="25FE912C931640F5BB7EFF72E0D8373B6"/>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6">
    <w:name w:val="E70F94D07F2941AF9239664F07098747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6">
    <w:name w:val="51D7D16FE73E4B2996D76D5BA8ABE70B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6">
    <w:name w:val="A59F58F837A64162BC1FFA257770A65E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6">
    <w:name w:val="02774493FD0E44A9AF6EC85DC18A0DF6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6">
    <w:name w:val="ADD4FA45887A4E2AB9029CE65B314074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6">
    <w:name w:val="11E12C99ECED43B3811895A811A167D1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6">
    <w:name w:val="29743BB04C674CB184122936CAF8F042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6">
    <w:name w:val="2B7BA6BEA4764B88AFEE3A47F9BF2992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6">
    <w:name w:val="9E7044EAA08E442890DC111F80DBCAA8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6">
    <w:name w:val="D6DFDF188F364EC9988116EF3F6DB03B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6">
    <w:name w:val="2F67A6B21E5F46B2B511162F2C533EB9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6">
    <w:name w:val="AD2BD635741B45FFAA1829CE05930FFB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6">
    <w:name w:val="EA7F96CF436C4E548EC0D0EA635DF343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6">
    <w:name w:val="526E953632C84AC0AC4FDC297877D4E8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6">
    <w:name w:val="36D9F9A7E1F947BAA9300E7D4AD31057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6">
    <w:name w:val="38E335A9D0E64911B4DAAE6AD472911C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6">
    <w:name w:val="A388002080A44CA88EAD232AAF5B912F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6">
    <w:name w:val="B630443F12C548BDAAD82C443742B1B9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6">
    <w:name w:val="69A97BB1D4714A39A7C42209D170AC4D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6">
    <w:name w:val="A463B11A7E6641D99C48C32C8B40B23F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6">
    <w:name w:val="50377D57F4A44DBEBE613A2ECC361935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6">
    <w:name w:val="E1F437DBAA924CA780BA3534ADD7E9B3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6">
    <w:name w:val="792E0EF332964666BDAD941F14F11C32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6">
    <w:name w:val="BB8BC446F2684CAFA2BCF99EFCF22B03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6">
    <w:name w:val="F7E28216EF794AE4A232D9A35FBACBC6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6">
    <w:name w:val="D959D93A7A424BDBB4E7E7128B6C6FE86"/>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3">
    <w:name w:val="DCCDFA3641FD482B9FCC8E14A82061ED13"/>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2">
    <w:name w:val="2A2A772830854CF38CE4B311CB53CB2E12"/>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2">
    <w:name w:val="A4C80C77C5F44C21B4CD861D85D5D13F12"/>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2">
    <w:name w:val="DCA04184B5DA4960B0D36672DCC1318112"/>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2">
    <w:name w:val="67BF74653DB744EEA916A84409B6883212"/>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2">
    <w:name w:val="8E26C8B46D1947D2A258224BF3FE625712"/>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2">
    <w:name w:val="69808F60029443BE886296FCE3EC415B12"/>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2">
    <w:name w:val="AE774B59F674479B891AB76B82DCB3EA12"/>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2">
    <w:name w:val="5B6CB2D8B6C5435A84AC4AE92F42CE8D12"/>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4">
    <w:name w:val="4D8016C14BF04F3881DA589E0E61B0F214"/>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4">
    <w:name w:val="928D0D5DAB7646DC8EFBE769FA2EA12814"/>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4">
    <w:name w:val="93BF76DAEBD14B8F81912F5576B586A514"/>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4">
    <w:name w:val="A7E85BE05AF84BCF81B5B3665BE319B714"/>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4">
    <w:name w:val="F87B4FD3ACD6429599BB07DCBB432CC414"/>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4">
    <w:name w:val="852603E421C146519554C0702227C7FE14"/>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4">
    <w:name w:val="B626F5BB3CBC450CBAAFA297CB5D25C614"/>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4">
    <w:name w:val="837220D178BE447092DA5E1DAA31F0EB14"/>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4">
    <w:name w:val="B8181552D80742FE8EBF0CB7A69B424414"/>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4">
    <w:name w:val="993BA05B03F849B0BF9866856D27CE9514"/>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4">
    <w:name w:val="FD75D8610BA84E0CAB54E6BB4FA9FB8414"/>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4">
    <w:name w:val="438F53550DF2478F9D462CE1FE9DB9A914"/>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4">
    <w:name w:val="EE563E28160F41EB8C4631FD5DD6991B14"/>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4">
    <w:name w:val="C146BC19BF3A46DFAC472A1CF1FB1FC014"/>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4">
    <w:name w:val="9B6AE05CE2444E6C9C025396B6538BC714"/>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4">
    <w:name w:val="2BADFC985A2D4F24A0CA036ECEA9634114"/>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4">
    <w:name w:val="29E62F2F76F74D38B87E9C1C4D13C6AC14"/>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4">
    <w:name w:val="5CF8BC2E53DF49E5B36B29DEF7888C4D14"/>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4">
    <w:name w:val="90851E22F9754C9193DF41994899EF8B14"/>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4">
    <w:name w:val="1365AAF6B02F435CA29C8572944413E014"/>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4">
    <w:name w:val="C697E9257AD74C2EAA1E73943D18A02C14"/>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4">
    <w:name w:val="F9B85A9B0D4A4943AFD425BFEE10955414"/>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4">
    <w:name w:val="EBD82AE5D31E4F4DA23C26EA3BB2BCD314"/>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4">
    <w:name w:val="BF0B10EC33794515ADC21260B081A19414"/>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4">
    <w:name w:val="AF0D7C5361DD4978817842EBBB111CBE14"/>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4">
    <w:name w:val="FDBA3176EBA7453A8E413A3F12B246E014"/>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4">
    <w:name w:val="7DA3576413A94E04B470EC9D4C4DFA8D14"/>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1">
    <w:name w:val="C7BD5C05FB3F4D6BB096762FEFB62E6F1"/>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2">
    <w:name w:val="3079828342A34528AEF3CF871082F4912"/>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2">
    <w:name w:val="091A9114EEB24BA388AB3EB45AD2D13C2"/>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2">
    <w:name w:val="4A3E2194355F4D58B2020E718A2AEF872"/>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2">
    <w:name w:val="0F3ABBB205A6471182E891652AC82D212"/>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4">
    <w:name w:val="E0759007477243C7BD8A81EDEC75E01914"/>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4">
    <w:name w:val="0C8FCE8A76E64B3C98001AEC3E32ACCB14"/>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4">
    <w:name w:val="C4120163A5D24845A9D7570806D22CA114"/>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4">
    <w:name w:val="A332B3CAFBAE49568795C75047CA86BA14"/>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4">
    <w:name w:val="47FC819F5E0E419C8330F82B150FFFA814"/>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4">
    <w:name w:val="9BCC404185004A739F0ACEE4256A10AF14"/>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4">
    <w:name w:val="AECE870338634CE1894512F61BC6EA3D14"/>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4">
    <w:name w:val="E49DD9AE17824355B4FB9F378A704D7814"/>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4">
    <w:name w:val="01AB02A26181405C9FE2C8B2F9F6D23514"/>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4">
    <w:name w:val="6572DFA3BFEE4C4CBFF6B20843C7C65514"/>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4">
    <w:name w:val="0E34F1CB09A64616AB627B2291778F2314"/>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4">
    <w:name w:val="94DF65DAC38B4F02B3F807C6D45616BA14"/>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4">
    <w:name w:val="39274F0C64B44C42A316D725E9D286B814"/>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4">
    <w:name w:val="FBEBA19E165946B093F8D9FEEC25C0E114"/>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4">
    <w:name w:val="3F59D33839D04790961C2B69060FE80214"/>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4">
    <w:name w:val="3F1FE48D69CE495BB53C44D1A0BF593514"/>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4">
    <w:name w:val="93BE17A7EA2A48048B9F3FA5A0CB38B614"/>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4">
    <w:name w:val="8A3563C93355402085F90D0A36C1ED5214"/>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4">
    <w:name w:val="72F4EF7EE059479994BD0BDC428AA7C714"/>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4">
    <w:name w:val="80DC6D4E832E40F9A078746C674F412114"/>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4">
    <w:name w:val="6E7537B3867B4CA7AD00D8B507DA421A14"/>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4">
    <w:name w:val="2478E870B81144578E862B147E83669714"/>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4">
    <w:name w:val="D7B12EBEAE7648118BFA7BD8822F98DB14"/>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4">
    <w:name w:val="FACE82E468BE4025BE10D036D4C76C4A14"/>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4">
    <w:name w:val="FD98F0227BC744D6A3A55786B87705DE14"/>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4">
    <w:name w:val="52E6445FE0A34AD385A7A46F37797DEF14"/>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4">
    <w:name w:val="A37D556082834081A3F0B7826737D6D114"/>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4">
    <w:name w:val="F9280C8EC4C0409181AFE31727B2593B14"/>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4">
    <w:name w:val="9C47576F21234AD584468D3B2E18C94314"/>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4">
    <w:name w:val="9525A14613144105A3F928EFD8F2120114"/>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4">
    <w:name w:val="B50E260C24994483B8235AA36B7BC30E14"/>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4">
    <w:name w:val="44ED72A8A886480395EAD95A5200635B14"/>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4">
    <w:name w:val="22DCA97CB0274A83851517427DE648F614"/>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4">
    <w:name w:val="8BCFC1B5BCAA4DC3B612AB7CE80E466714"/>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4">
    <w:name w:val="F97E6D7D21614DC2B2C5AED36DC4AF7514"/>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4">
    <w:name w:val="0559DCDA97704521A67467FCAF530AF514"/>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4">
    <w:name w:val="47AB373E21124E1DAE5AA83F787693F214"/>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4">
    <w:name w:val="4CC15D5080DC4D40A1D731B2B544D84214"/>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4">
    <w:name w:val="108411C6502145BD8BBDEA8C716A270B14"/>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4">
    <w:name w:val="9E662ED8E3AF4CF197FB616BFBF6B0D114"/>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4">
    <w:name w:val="42A69C73EC1F467D85B99F070FFDFC2214"/>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4">
    <w:name w:val="EDD033FA0B3E47589BEFDF1561E76F8014"/>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4">
    <w:name w:val="A5EC02E944B9469EAB80E483D16659D014"/>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4">
    <w:name w:val="1FDD72192F294FA9851F10D76CBFE34C14"/>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1">
    <w:name w:val="8D1FCC6ACCEC4374B150F188327DB67211"/>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4">
    <w:name w:val="7FDD26FED2BA43389987F6D35A6C5BAD14"/>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4">
    <w:name w:val="24680667386441FB94568C630B303AC514"/>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4">
    <w:name w:val="66E26DBB5CD54D5284F785622BC4726614"/>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4">
    <w:name w:val="CCD4286F234C440BB574D2D990F3EA2C14"/>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4">
    <w:name w:val="53B866C6266242DAB0B14EFA753A62AA14"/>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4">
    <w:name w:val="7AF90F6747044EAA9BBF9DD236EDCF1414"/>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4">
    <w:name w:val="F01A10C573924B2DA91C348B73675CE014"/>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4">
    <w:name w:val="B2E339E2D0584977958E9B942BD8F36514"/>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4">
    <w:name w:val="CE3D84D24B304A70B4A758EAA8A3B10114"/>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4">
    <w:name w:val="D59D4442B44240D08181FD83692B3C6314"/>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4">
    <w:name w:val="191219E602244B2D8482B4EE4CC115B614"/>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4">
    <w:name w:val="37BAB5E4E3B041F39B80C0FFC34056CC14"/>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4">
    <w:name w:val="A26E40E84F1D4982B64CC7E51676F59B14"/>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4">
    <w:name w:val="B48362AE626849F9A1E70716DEBE998614"/>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4">
    <w:name w:val="C6052E248ED0474BA92ADC56365F01DB14"/>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4">
    <w:name w:val="93B0D2AFA37D4EAE9B8F28189182F0E514"/>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4">
    <w:name w:val="3DB04C847C9C436CBF309C7D2BEC350F14"/>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4">
    <w:name w:val="B7800FBB09134B46B817F4CE8345956E14"/>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4">
    <w:name w:val="8291C525CB96429A990683C487C661EF14"/>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4">
    <w:name w:val="E7C99D21F21A4D4CBD1FDA33E8FBF49514"/>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4">
    <w:name w:val="3463928715A840B08CA004D5A4C81D5814"/>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4">
    <w:name w:val="CB58BB59F4914740B8B9F2C9C422CC2514"/>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4">
    <w:name w:val="11859086A8B748E48710AF664C2265D814"/>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4">
    <w:name w:val="FDCA3F42E9064FCB9D1C279D48B4CD7E14"/>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4">
    <w:name w:val="3FFAD98A4E314CCABC7C49CCA41CB66014"/>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4">
    <w:name w:val="44D9E141793141A2B3BE56DACFEA42B014"/>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4">
    <w:name w:val="E2A493EEE3EB4592828F176888FC27DC14"/>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4">
    <w:name w:val="47EB6201F50445B6A962B79BEF50C33214"/>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4">
    <w:name w:val="D7D250214577451AA9C05A93382CA87A14"/>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7">
    <w:name w:val="128F8997576E4DA5AEB971D2C27ACA8F7"/>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7">
    <w:name w:val="58282E7900CD45BEB8F7E8C63658E2157"/>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7">
    <w:name w:val="4590462B8C374EF78C1C034D4E08093B7"/>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7">
    <w:name w:val="0784775877834EC1A5691B9BEC96E8487"/>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7">
    <w:name w:val="C723459A3D2C430CB42480A6E9DC51477"/>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7">
    <w:name w:val="0C58D1E0D6D44ABFB667A6FB2E4A394E7"/>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7">
    <w:name w:val="D5A4EB06D3DD404A8D13CEBB9B3FB0A37"/>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7">
    <w:name w:val="BC499B5070FA43B1AFB9F8A09611B2F97"/>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7">
    <w:name w:val="90A01416F3FD4A5AB25788E44E080E657"/>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7">
    <w:name w:val="FA0CA387F83F472E86DEFF94C67586CA7"/>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7">
    <w:name w:val="63963F286CDF41F0A8B00A27648DACF37"/>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7">
    <w:name w:val="5199AA6C7625433F94BA4433CCCC704C7"/>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7">
    <w:name w:val="BF492A37638D4E8CB5837578FB5B80B57"/>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7">
    <w:name w:val="7AF115CAE59B4EB1A2029B51DC9AD94D7"/>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7">
    <w:name w:val="42B02BA540FF4032A59CF22BF7D6F0C27"/>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7">
    <w:name w:val="1118FF733B53431EA7202CC24710E4D87"/>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7">
    <w:name w:val="F181090B15FA4487B8DB9D8088CEF2697"/>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7">
    <w:name w:val="71D5A27FE0C04F13BED89DFED72C81F07"/>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7">
    <w:name w:val="D7AC04B1881D4CBEB7D7B83F77DBA34F7"/>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7">
    <w:name w:val="383BB947D4E341E9A5FD27D9140FA7137"/>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7">
    <w:name w:val="485307691A3043E18762EDDA9928A1557"/>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7">
    <w:name w:val="3446C73FD0EB4663B012DFCA996E387D7"/>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7">
    <w:name w:val="8717C70CF2FB43E69093AB015843536C7"/>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7">
    <w:name w:val="87A9B589495B4A848778DA46C41281AE7"/>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7">
    <w:name w:val="5EBB0B4416DA43DDB979C011F413532D7"/>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7">
    <w:name w:val="25FE912C931640F5BB7EFF72E0D8373B7"/>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7">
    <w:name w:val="E70F94D07F2941AF9239664F07098747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7">
    <w:name w:val="51D7D16FE73E4B2996D76D5BA8ABE70B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7">
    <w:name w:val="A59F58F837A64162BC1FFA257770A65E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7">
    <w:name w:val="02774493FD0E44A9AF6EC85DC18A0DF6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7">
    <w:name w:val="ADD4FA45887A4E2AB9029CE65B314074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7">
    <w:name w:val="11E12C99ECED43B3811895A811A167D1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7">
    <w:name w:val="29743BB04C674CB184122936CAF8F042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7">
    <w:name w:val="2B7BA6BEA4764B88AFEE3A47F9BF2992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7">
    <w:name w:val="9E7044EAA08E442890DC111F80DBCAA8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7">
    <w:name w:val="D6DFDF188F364EC9988116EF3F6DB03B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7">
    <w:name w:val="2F67A6B21E5F46B2B511162F2C533EB9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7">
    <w:name w:val="AD2BD635741B45FFAA1829CE05930FFB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7">
    <w:name w:val="EA7F96CF436C4E548EC0D0EA635DF343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7">
    <w:name w:val="526E953632C84AC0AC4FDC297877D4E8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7">
    <w:name w:val="36D9F9A7E1F947BAA9300E7D4AD31057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7">
    <w:name w:val="38E335A9D0E64911B4DAAE6AD472911C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7">
    <w:name w:val="A388002080A44CA88EAD232AAF5B912F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7">
    <w:name w:val="B630443F12C548BDAAD82C443742B1B9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7">
    <w:name w:val="69A97BB1D4714A39A7C42209D170AC4D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7">
    <w:name w:val="A463B11A7E6641D99C48C32C8B40B23F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7">
    <w:name w:val="50377D57F4A44DBEBE613A2ECC361935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7">
    <w:name w:val="E1F437DBAA924CA780BA3534ADD7E9B3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7">
    <w:name w:val="792E0EF332964666BDAD941F14F11C32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7">
    <w:name w:val="BB8BC446F2684CAFA2BCF99EFCF22B03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7">
    <w:name w:val="F7E28216EF794AE4A232D9A35FBACBC6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7">
    <w:name w:val="D959D93A7A424BDBB4E7E7128B6C6FE87"/>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4">
    <w:name w:val="DCCDFA3641FD482B9FCC8E14A82061ED14"/>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3">
    <w:name w:val="2A2A772830854CF38CE4B311CB53CB2E13"/>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3">
    <w:name w:val="A4C80C77C5F44C21B4CD861D85D5D13F13"/>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3">
    <w:name w:val="DCA04184B5DA4960B0D36672DCC1318113"/>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3">
    <w:name w:val="67BF74653DB744EEA916A84409B6883213"/>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3">
    <w:name w:val="8E26C8B46D1947D2A258224BF3FE625713"/>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3">
    <w:name w:val="69808F60029443BE886296FCE3EC415B13"/>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3">
    <w:name w:val="AE774B59F674479B891AB76B82DCB3EA13"/>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3">
    <w:name w:val="5B6CB2D8B6C5435A84AC4AE92F42CE8D13"/>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5">
    <w:name w:val="4D8016C14BF04F3881DA589E0E61B0F215"/>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5">
    <w:name w:val="928D0D5DAB7646DC8EFBE769FA2EA12815"/>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5">
    <w:name w:val="93BF76DAEBD14B8F81912F5576B586A515"/>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5">
    <w:name w:val="A7E85BE05AF84BCF81B5B3665BE319B715"/>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5">
    <w:name w:val="F87B4FD3ACD6429599BB07DCBB432CC415"/>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5">
    <w:name w:val="852603E421C146519554C0702227C7FE15"/>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5">
    <w:name w:val="B626F5BB3CBC450CBAAFA297CB5D25C615"/>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5">
    <w:name w:val="837220D178BE447092DA5E1DAA31F0EB15"/>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5">
    <w:name w:val="B8181552D80742FE8EBF0CB7A69B424415"/>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5">
    <w:name w:val="993BA05B03F849B0BF9866856D27CE9515"/>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5">
    <w:name w:val="FD75D8610BA84E0CAB54E6BB4FA9FB8415"/>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5">
    <w:name w:val="438F53550DF2478F9D462CE1FE9DB9A915"/>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5">
    <w:name w:val="EE563E28160F41EB8C4631FD5DD6991B15"/>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5">
    <w:name w:val="C146BC19BF3A46DFAC472A1CF1FB1FC015"/>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5">
    <w:name w:val="9B6AE05CE2444E6C9C025396B6538BC715"/>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5">
    <w:name w:val="2BADFC985A2D4F24A0CA036ECEA9634115"/>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5">
    <w:name w:val="29E62F2F76F74D38B87E9C1C4D13C6AC15"/>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5">
    <w:name w:val="5CF8BC2E53DF49E5B36B29DEF7888C4D15"/>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5">
    <w:name w:val="90851E22F9754C9193DF41994899EF8B15"/>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5">
    <w:name w:val="1365AAF6B02F435CA29C8572944413E015"/>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5">
    <w:name w:val="C697E9257AD74C2EAA1E73943D18A02C15"/>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5">
    <w:name w:val="F9B85A9B0D4A4943AFD425BFEE10955415"/>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5">
    <w:name w:val="EBD82AE5D31E4F4DA23C26EA3BB2BCD315"/>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5">
    <w:name w:val="BF0B10EC33794515ADC21260B081A19415"/>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5">
    <w:name w:val="AF0D7C5361DD4978817842EBBB111CBE15"/>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5">
    <w:name w:val="FDBA3176EBA7453A8E413A3F12B246E015"/>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5">
    <w:name w:val="7DA3576413A94E04B470EC9D4C4DFA8D15"/>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2">
    <w:name w:val="C7BD5C05FB3F4D6BB096762FEFB62E6F2"/>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3">
    <w:name w:val="3079828342A34528AEF3CF871082F4913"/>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3">
    <w:name w:val="091A9114EEB24BA388AB3EB45AD2D13C3"/>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3">
    <w:name w:val="4A3E2194355F4D58B2020E718A2AEF873"/>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3">
    <w:name w:val="0F3ABBB205A6471182E891652AC82D213"/>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5">
    <w:name w:val="E0759007477243C7BD8A81EDEC75E01915"/>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5">
    <w:name w:val="0C8FCE8A76E64B3C98001AEC3E32ACCB15"/>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5">
    <w:name w:val="C4120163A5D24845A9D7570806D22CA115"/>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5">
    <w:name w:val="A332B3CAFBAE49568795C75047CA86BA15"/>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5">
    <w:name w:val="47FC819F5E0E419C8330F82B150FFFA815"/>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5">
    <w:name w:val="9BCC404185004A739F0ACEE4256A10AF15"/>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5">
    <w:name w:val="AECE870338634CE1894512F61BC6EA3D15"/>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5">
    <w:name w:val="E49DD9AE17824355B4FB9F378A704D7815"/>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5">
    <w:name w:val="01AB02A26181405C9FE2C8B2F9F6D23515"/>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5">
    <w:name w:val="6572DFA3BFEE4C4CBFF6B20843C7C65515"/>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5">
    <w:name w:val="0E34F1CB09A64616AB627B2291778F2315"/>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5">
    <w:name w:val="94DF65DAC38B4F02B3F807C6D45616BA15"/>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5">
    <w:name w:val="39274F0C64B44C42A316D725E9D286B815"/>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5">
    <w:name w:val="FBEBA19E165946B093F8D9FEEC25C0E115"/>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5">
    <w:name w:val="3F59D33839D04790961C2B69060FE80215"/>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5">
    <w:name w:val="3F1FE48D69CE495BB53C44D1A0BF593515"/>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5">
    <w:name w:val="93BE17A7EA2A48048B9F3FA5A0CB38B615"/>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5">
    <w:name w:val="8A3563C93355402085F90D0A36C1ED5215"/>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5">
    <w:name w:val="72F4EF7EE059479994BD0BDC428AA7C715"/>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5">
    <w:name w:val="80DC6D4E832E40F9A078746C674F412115"/>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5">
    <w:name w:val="6E7537B3867B4CA7AD00D8B507DA421A15"/>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5">
    <w:name w:val="2478E870B81144578E862B147E83669715"/>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5">
    <w:name w:val="D7B12EBEAE7648118BFA7BD8822F98DB15"/>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5">
    <w:name w:val="FACE82E468BE4025BE10D036D4C76C4A15"/>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5">
    <w:name w:val="FD98F0227BC744D6A3A55786B87705DE15"/>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5">
    <w:name w:val="52E6445FE0A34AD385A7A46F37797DEF15"/>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5">
    <w:name w:val="A37D556082834081A3F0B7826737D6D115"/>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5">
    <w:name w:val="F9280C8EC4C0409181AFE31727B2593B15"/>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5">
    <w:name w:val="9C47576F21234AD584468D3B2E18C94315"/>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5">
    <w:name w:val="9525A14613144105A3F928EFD8F2120115"/>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5">
    <w:name w:val="B50E260C24994483B8235AA36B7BC30E15"/>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5">
    <w:name w:val="44ED72A8A886480395EAD95A5200635B15"/>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5">
    <w:name w:val="22DCA97CB0274A83851517427DE648F615"/>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5">
    <w:name w:val="8BCFC1B5BCAA4DC3B612AB7CE80E466715"/>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5">
    <w:name w:val="F97E6D7D21614DC2B2C5AED36DC4AF7515"/>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5">
    <w:name w:val="0559DCDA97704521A67467FCAF530AF515"/>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5">
    <w:name w:val="47AB373E21124E1DAE5AA83F787693F215"/>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5">
    <w:name w:val="4CC15D5080DC4D40A1D731B2B544D84215"/>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5">
    <w:name w:val="108411C6502145BD8BBDEA8C716A270B15"/>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5">
    <w:name w:val="9E662ED8E3AF4CF197FB616BFBF6B0D115"/>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5">
    <w:name w:val="42A69C73EC1F467D85B99F070FFDFC2215"/>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5">
    <w:name w:val="EDD033FA0B3E47589BEFDF1561E76F8015"/>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5">
    <w:name w:val="A5EC02E944B9469EAB80E483D16659D015"/>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5">
    <w:name w:val="1FDD72192F294FA9851F10D76CBFE34C15"/>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2">
    <w:name w:val="8D1FCC6ACCEC4374B150F188327DB67212"/>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5">
    <w:name w:val="7FDD26FED2BA43389987F6D35A6C5BAD15"/>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5">
    <w:name w:val="24680667386441FB94568C630B303AC515"/>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5">
    <w:name w:val="66E26DBB5CD54D5284F785622BC4726615"/>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5">
    <w:name w:val="CCD4286F234C440BB574D2D990F3EA2C15"/>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5">
    <w:name w:val="53B866C6266242DAB0B14EFA753A62AA15"/>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5">
    <w:name w:val="7AF90F6747044EAA9BBF9DD236EDCF1415"/>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5">
    <w:name w:val="F01A10C573924B2DA91C348B73675CE015"/>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5">
    <w:name w:val="B2E339E2D0584977958E9B942BD8F36515"/>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5">
    <w:name w:val="CE3D84D24B304A70B4A758EAA8A3B10115"/>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5">
    <w:name w:val="D59D4442B44240D08181FD83692B3C6315"/>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5">
    <w:name w:val="191219E602244B2D8482B4EE4CC115B615"/>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5">
    <w:name w:val="37BAB5E4E3B041F39B80C0FFC34056CC15"/>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5">
    <w:name w:val="A26E40E84F1D4982B64CC7E51676F59B15"/>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5">
    <w:name w:val="B48362AE626849F9A1E70716DEBE998615"/>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5">
    <w:name w:val="C6052E248ED0474BA92ADC56365F01DB15"/>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5">
    <w:name w:val="93B0D2AFA37D4EAE9B8F28189182F0E515"/>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5">
    <w:name w:val="3DB04C847C9C436CBF309C7D2BEC350F15"/>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5">
    <w:name w:val="B7800FBB09134B46B817F4CE8345956E15"/>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5">
    <w:name w:val="8291C525CB96429A990683C487C661EF15"/>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5">
    <w:name w:val="E7C99D21F21A4D4CBD1FDA33E8FBF49515"/>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5">
    <w:name w:val="3463928715A840B08CA004D5A4C81D5815"/>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5">
    <w:name w:val="CB58BB59F4914740B8B9F2C9C422CC2515"/>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5">
    <w:name w:val="11859086A8B748E48710AF664C2265D815"/>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5">
    <w:name w:val="FDCA3F42E9064FCB9D1C279D48B4CD7E15"/>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5">
    <w:name w:val="3FFAD98A4E314CCABC7C49CCA41CB66015"/>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5">
    <w:name w:val="44D9E141793141A2B3BE56DACFEA42B015"/>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5">
    <w:name w:val="E2A493EEE3EB4592828F176888FC27DC15"/>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5">
    <w:name w:val="47EB6201F50445B6A962B79BEF50C33215"/>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5">
    <w:name w:val="D7D250214577451AA9C05A93382CA87A15"/>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8">
    <w:name w:val="128F8997576E4DA5AEB971D2C27ACA8F8"/>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8">
    <w:name w:val="58282E7900CD45BEB8F7E8C63658E2158"/>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8">
    <w:name w:val="4590462B8C374EF78C1C034D4E08093B8"/>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8">
    <w:name w:val="0784775877834EC1A5691B9BEC96E8488"/>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8">
    <w:name w:val="C723459A3D2C430CB42480A6E9DC51478"/>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8">
    <w:name w:val="0C58D1E0D6D44ABFB667A6FB2E4A394E8"/>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8">
    <w:name w:val="D5A4EB06D3DD404A8D13CEBB9B3FB0A38"/>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8">
    <w:name w:val="BC499B5070FA43B1AFB9F8A09611B2F98"/>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8">
    <w:name w:val="90A01416F3FD4A5AB25788E44E080E658"/>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8">
    <w:name w:val="FA0CA387F83F472E86DEFF94C67586CA8"/>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8">
    <w:name w:val="63963F286CDF41F0A8B00A27648DACF38"/>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8">
    <w:name w:val="5199AA6C7625433F94BA4433CCCC704C8"/>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8">
    <w:name w:val="BF492A37638D4E8CB5837578FB5B80B58"/>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8">
    <w:name w:val="7AF115CAE59B4EB1A2029B51DC9AD94D8"/>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8">
    <w:name w:val="42B02BA540FF4032A59CF22BF7D6F0C28"/>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8">
    <w:name w:val="1118FF733B53431EA7202CC24710E4D88"/>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8">
    <w:name w:val="F181090B15FA4487B8DB9D8088CEF2698"/>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8">
    <w:name w:val="71D5A27FE0C04F13BED89DFED72C81F08"/>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8">
    <w:name w:val="D7AC04B1881D4CBEB7D7B83F77DBA34F8"/>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8">
    <w:name w:val="383BB947D4E341E9A5FD27D9140FA7138"/>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8">
    <w:name w:val="485307691A3043E18762EDDA9928A1558"/>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8">
    <w:name w:val="3446C73FD0EB4663B012DFCA996E387D8"/>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8">
    <w:name w:val="8717C70CF2FB43E69093AB015843536C8"/>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8">
    <w:name w:val="87A9B589495B4A848778DA46C41281AE8"/>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8">
    <w:name w:val="5EBB0B4416DA43DDB979C011F413532D8"/>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8">
    <w:name w:val="25FE912C931640F5BB7EFF72E0D8373B8"/>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8">
    <w:name w:val="E70F94D07F2941AF9239664F07098747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8">
    <w:name w:val="51D7D16FE73E4B2996D76D5BA8ABE70B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8">
    <w:name w:val="A59F58F837A64162BC1FFA257770A65E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8">
    <w:name w:val="02774493FD0E44A9AF6EC85DC18A0DF6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8">
    <w:name w:val="ADD4FA45887A4E2AB9029CE65B314074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8">
    <w:name w:val="11E12C99ECED43B3811895A811A167D1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8">
    <w:name w:val="29743BB04C674CB184122936CAF8F042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8">
    <w:name w:val="2B7BA6BEA4764B88AFEE3A47F9BF2992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8">
    <w:name w:val="9E7044EAA08E442890DC111F80DBCAA8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8">
    <w:name w:val="D6DFDF188F364EC9988116EF3F6DB03B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8">
    <w:name w:val="2F67A6B21E5F46B2B511162F2C533EB9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8">
    <w:name w:val="AD2BD635741B45FFAA1829CE05930FFB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8">
    <w:name w:val="EA7F96CF436C4E548EC0D0EA635DF343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8">
    <w:name w:val="526E953632C84AC0AC4FDC297877D4E8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8">
    <w:name w:val="36D9F9A7E1F947BAA9300E7D4AD31057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8">
    <w:name w:val="38E335A9D0E64911B4DAAE6AD472911C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8">
    <w:name w:val="A388002080A44CA88EAD232AAF5B912F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8">
    <w:name w:val="B630443F12C548BDAAD82C443742B1B9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8">
    <w:name w:val="69A97BB1D4714A39A7C42209D170AC4D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8">
    <w:name w:val="A463B11A7E6641D99C48C32C8B40B23F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8">
    <w:name w:val="50377D57F4A44DBEBE613A2ECC361935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8">
    <w:name w:val="E1F437DBAA924CA780BA3534ADD7E9B3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8">
    <w:name w:val="792E0EF332964666BDAD941F14F11C32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8">
    <w:name w:val="BB8BC446F2684CAFA2BCF99EFCF22B03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8">
    <w:name w:val="F7E28216EF794AE4A232D9A35FBACBC6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8">
    <w:name w:val="D959D93A7A424BDBB4E7E7128B6C6FE88"/>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5">
    <w:name w:val="DCCDFA3641FD482B9FCC8E14A82061ED15"/>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4">
    <w:name w:val="2A2A772830854CF38CE4B311CB53CB2E14"/>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4">
    <w:name w:val="A4C80C77C5F44C21B4CD861D85D5D13F14"/>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4">
    <w:name w:val="DCA04184B5DA4960B0D36672DCC1318114"/>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4">
    <w:name w:val="67BF74653DB744EEA916A84409B6883214"/>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4">
    <w:name w:val="8E26C8B46D1947D2A258224BF3FE625714"/>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4">
    <w:name w:val="69808F60029443BE886296FCE3EC415B14"/>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4">
    <w:name w:val="AE774B59F674479B891AB76B82DCB3EA14"/>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4">
    <w:name w:val="5B6CB2D8B6C5435A84AC4AE92F42CE8D14"/>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6">
    <w:name w:val="4D8016C14BF04F3881DA589E0E61B0F216"/>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6">
    <w:name w:val="928D0D5DAB7646DC8EFBE769FA2EA12816"/>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6">
    <w:name w:val="93BF76DAEBD14B8F81912F5576B586A516"/>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6">
    <w:name w:val="A7E85BE05AF84BCF81B5B3665BE319B716"/>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6">
    <w:name w:val="F87B4FD3ACD6429599BB07DCBB432CC416"/>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6">
    <w:name w:val="852603E421C146519554C0702227C7FE16"/>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6">
    <w:name w:val="B626F5BB3CBC450CBAAFA297CB5D25C616"/>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6">
    <w:name w:val="837220D178BE447092DA5E1DAA31F0EB16"/>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6">
    <w:name w:val="B8181552D80742FE8EBF0CB7A69B424416"/>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6">
    <w:name w:val="993BA05B03F849B0BF9866856D27CE9516"/>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6">
    <w:name w:val="FD75D8610BA84E0CAB54E6BB4FA9FB8416"/>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6">
    <w:name w:val="438F53550DF2478F9D462CE1FE9DB9A916"/>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6">
    <w:name w:val="EE563E28160F41EB8C4631FD5DD6991B16"/>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6">
    <w:name w:val="C146BC19BF3A46DFAC472A1CF1FB1FC016"/>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6">
    <w:name w:val="9B6AE05CE2444E6C9C025396B6538BC716"/>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6">
    <w:name w:val="2BADFC985A2D4F24A0CA036ECEA9634116"/>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6">
    <w:name w:val="29E62F2F76F74D38B87E9C1C4D13C6AC16"/>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6">
    <w:name w:val="5CF8BC2E53DF49E5B36B29DEF7888C4D16"/>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6">
    <w:name w:val="90851E22F9754C9193DF41994899EF8B16"/>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6">
    <w:name w:val="1365AAF6B02F435CA29C8572944413E016"/>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6">
    <w:name w:val="C697E9257AD74C2EAA1E73943D18A02C16"/>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6">
    <w:name w:val="F9B85A9B0D4A4943AFD425BFEE10955416"/>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6">
    <w:name w:val="EBD82AE5D31E4F4DA23C26EA3BB2BCD316"/>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6">
    <w:name w:val="BF0B10EC33794515ADC21260B081A19416"/>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6">
    <w:name w:val="AF0D7C5361DD4978817842EBBB111CBE16"/>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6">
    <w:name w:val="FDBA3176EBA7453A8E413A3F12B246E016"/>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6">
    <w:name w:val="7DA3576413A94E04B470EC9D4C4DFA8D16"/>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3">
    <w:name w:val="C7BD5C05FB3F4D6BB096762FEFB62E6F3"/>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4">
    <w:name w:val="3079828342A34528AEF3CF871082F4914"/>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4">
    <w:name w:val="091A9114EEB24BA388AB3EB45AD2D13C4"/>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4">
    <w:name w:val="4A3E2194355F4D58B2020E718A2AEF874"/>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4">
    <w:name w:val="0F3ABBB205A6471182E891652AC82D214"/>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6">
    <w:name w:val="E0759007477243C7BD8A81EDEC75E01916"/>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6">
    <w:name w:val="0C8FCE8A76E64B3C98001AEC3E32ACCB16"/>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6">
    <w:name w:val="C4120163A5D24845A9D7570806D22CA116"/>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6">
    <w:name w:val="A332B3CAFBAE49568795C75047CA86BA16"/>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6">
    <w:name w:val="47FC819F5E0E419C8330F82B150FFFA816"/>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6">
    <w:name w:val="9BCC404185004A739F0ACEE4256A10AF16"/>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6">
    <w:name w:val="AECE870338634CE1894512F61BC6EA3D16"/>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6">
    <w:name w:val="E49DD9AE17824355B4FB9F378A704D7816"/>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6">
    <w:name w:val="01AB02A26181405C9FE2C8B2F9F6D23516"/>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6">
    <w:name w:val="6572DFA3BFEE4C4CBFF6B20843C7C65516"/>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6">
    <w:name w:val="0E34F1CB09A64616AB627B2291778F2316"/>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6">
    <w:name w:val="94DF65DAC38B4F02B3F807C6D45616BA16"/>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6">
    <w:name w:val="39274F0C64B44C42A316D725E9D286B816"/>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6">
    <w:name w:val="FBEBA19E165946B093F8D9FEEC25C0E116"/>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6">
    <w:name w:val="3F59D33839D04790961C2B69060FE80216"/>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6">
    <w:name w:val="3F1FE48D69CE495BB53C44D1A0BF593516"/>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6">
    <w:name w:val="93BE17A7EA2A48048B9F3FA5A0CB38B616"/>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6">
    <w:name w:val="8A3563C93355402085F90D0A36C1ED5216"/>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6">
    <w:name w:val="72F4EF7EE059479994BD0BDC428AA7C716"/>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6">
    <w:name w:val="80DC6D4E832E40F9A078746C674F412116"/>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6">
    <w:name w:val="6E7537B3867B4CA7AD00D8B507DA421A16"/>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6">
    <w:name w:val="2478E870B81144578E862B147E83669716"/>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6">
    <w:name w:val="D7B12EBEAE7648118BFA7BD8822F98DB16"/>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6">
    <w:name w:val="FACE82E468BE4025BE10D036D4C76C4A16"/>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6">
    <w:name w:val="FD98F0227BC744D6A3A55786B87705DE16"/>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6">
    <w:name w:val="52E6445FE0A34AD385A7A46F37797DEF16"/>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6">
    <w:name w:val="A37D556082834081A3F0B7826737D6D116"/>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6">
    <w:name w:val="F9280C8EC4C0409181AFE31727B2593B16"/>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6">
    <w:name w:val="9C47576F21234AD584468D3B2E18C94316"/>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6">
    <w:name w:val="9525A14613144105A3F928EFD8F2120116"/>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6">
    <w:name w:val="B50E260C24994483B8235AA36B7BC30E16"/>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6">
    <w:name w:val="44ED72A8A886480395EAD95A5200635B16"/>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6">
    <w:name w:val="22DCA97CB0274A83851517427DE648F616"/>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6">
    <w:name w:val="8BCFC1B5BCAA4DC3B612AB7CE80E466716"/>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6">
    <w:name w:val="F97E6D7D21614DC2B2C5AED36DC4AF7516"/>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6">
    <w:name w:val="0559DCDA97704521A67467FCAF530AF516"/>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6">
    <w:name w:val="47AB373E21124E1DAE5AA83F787693F216"/>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6">
    <w:name w:val="4CC15D5080DC4D40A1D731B2B544D84216"/>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6">
    <w:name w:val="108411C6502145BD8BBDEA8C716A270B16"/>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6">
    <w:name w:val="9E662ED8E3AF4CF197FB616BFBF6B0D116"/>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6">
    <w:name w:val="42A69C73EC1F467D85B99F070FFDFC2216"/>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6">
    <w:name w:val="EDD033FA0B3E47589BEFDF1561E76F8016"/>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6">
    <w:name w:val="A5EC02E944B9469EAB80E483D16659D016"/>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6">
    <w:name w:val="1FDD72192F294FA9851F10D76CBFE34C16"/>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3">
    <w:name w:val="8D1FCC6ACCEC4374B150F188327DB67213"/>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6">
    <w:name w:val="7FDD26FED2BA43389987F6D35A6C5BAD16"/>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6">
    <w:name w:val="24680667386441FB94568C630B303AC516"/>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6">
    <w:name w:val="66E26DBB5CD54D5284F785622BC4726616"/>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6">
    <w:name w:val="CCD4286F234C440BB574D2D990F3EA2C16"/>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6">
    <w:name w:val="53B866C6266242DAB0B14EFA753A62AA16"/>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6">
    <w:name w:val="7AF90F6747044EAA9BBF9DD236EDCF1416"/>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6">
    <w:name w:val="F01A10C573924B2DA91C348B73675CE016"/>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6">
    <w:name w:val="B2E339E2D0584977958E9B942BD8F36516"/>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6">
    <w:name w:val="CE3D84D24B304A70B4A758EAA8A3B10116"/>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6">
    <w:name w:val="D59D4442B44240D08181FD83692B3C6316"/>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6">
    <w:name w:val="191219E602244B2D8482B4EE4CC115B616"/>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6">
    <w:name w:val="37BAB5E4E3B041F39B80C0FFC34056CC16"/>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6">
    <w:name w:val="A26E40E84F1D4982B64CC7E51676F59B16"/>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6">
    <w:name w:val="B48362AE626849F9A1E70716DEBE998616"/>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6">
    <w:name w:val="C6052E248ED0474BA92ADC56365F01DB16"/>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6">
    <w:name w:val="93B0D2AFA37D4EAE9B8F28189182F0E516"/>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6">
    <w:name w:val="3DB04C847C9C436CBF309C7D2BEC350F16"/>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6">
    <w:name w:val="B7800FBB09134B46B817F4CE8345956E16"/>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6">
    <w:name w:val="8291C525CB96429A990683C487C661EF16"/>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6">
    <w:name w:val="E7C99D21F21A4D4CBD1FDA33E8FBF49516"/>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6">
    <w:name w:val="3463928715A840B08CA004D5A4C81D5816"/>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6">
    <w:name w:val="CB58BB59F4914740B8B9F2C9C422CC2516"/>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6">
    <w:name w:val="11859086A8B748E48710AF664C2265D816"/>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6">
    <w:name w:val="FDCA3F42E9064FCB9D1C279D48B4CD7E16"/>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6">
    <w:name w:val="3FFAD98A4E314CCABC7C49CCA41CB66016"/>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6">
    <w:name w:val="44D9E141793141A2B3BE56DACFEA42B016"/>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6">
    <w:name w:val="E2A493EEE3EB4592828F176888FC27DC16"/>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6">
    <w:name w:val="47EB6201F50445B6A962B79BEF50C33216"/>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6">
    <w:name w:val="D7D250214577451AA9C05A93382CA87A16"/>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9">
    <w:name w:val="128F8997576E4DA5AEB971D2C27ACA8F9"/>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9">
    <w:name w:val="58282E7900CD45BEB8F7E8C63658E2159"/>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9">
    <w:name w:val="4590462B8C374EF78C1C034D4E08093B9"/>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9">
    <w:name w:val="0784775877834EC1A5691B9BEC96E8489"/>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9">
    <w:name w:val="C723459A3D2C430CB42480A6E9DC51479"/>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9">
    <w:name w:val="0C58D1E0D6D44ABFB667A6FB2E4A394E9"/>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9">
    <w:name w:val="D5A4EB06D3DD404A8D13CEBB9B3FB0A39"/>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9">
    <w:name w:val="BC499B5070FA43B1AFB9F8A09611B2F99"/>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9">
    <w:name w:val="90A01416F3FD4A5AB25788E44E080E659"/>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9">
    <w:name w:val="FA0CA387F83F472E86DEFF94C67586CA9"/>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9">
    <w:name w:val="63963F286CDF41F0A8B00A27648DACF39"/>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9">
    <w:name w:val="5199AA6C7625433F94BA4433CCCC704C9"/>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9">
    <w:name w:val="BF492A37638D4E8CB5837578FB5B80B59"/>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9">
    <w:name w:val="7AF115CAE59B4EB1A2029B51DC9AD94D9"/>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9">
    <w:name w:val="42B02BA540FF4032A59CF22BF7D6F0C29"/>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9">
    <w:name w:val="1118FF733B53431EA7202CC24710E4D89"/>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9">
    <w:name w:val="F181090B15FA4487B8DB9D8088CEF2699"/>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9">
    <w:name w:val="71D5A27FE0C04F13BED89DFED72C81F09"/>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9">
    <w:name w:val="D7AC04B1881D4CBEB7D7B83F77DBA34F9"/>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9">
    <w:name w:val="383BB947D4E341E9A5FD27D9140FA7139"/>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9">
    <w:name w:val="485307691A3043E18762EDDA9928A1559"/>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9">
    <w:name w:val="3446C73FD0EB4663B012DFCA996E387D9"/>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9">
    <w:name w:val="8717C70CF2FB43E69093AB015843536C9"/>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9">
    <w:name w:val="87A9B589495B4A848778DA46C41281AE9"/>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9">
    <w:name w:val="5EBB0B4416DA43DDB979C011F413532D9"/>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9">
    <w:name w:val="25FE912C931640F5BB7EFF72E0D8373B9"/>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9">
    <w:name w:val="E70F94D07F2941AF9239664F07098747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9">
    <w:name w:val="51D7D16FE73E4B2996D76D5BA8ABE70B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9">
    <w:name w:val="A59F58F837A64162BC1FFA257770A65E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9">
    <w:name w:val="02774493FD0E44A9AF6EC85DC18A0DF6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9">
    <w:name w:val="ADD4FA45887A4E2AB9029CE65B314074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9">
    <w:name w:val="11E12C99ECED43B3811895A811A167D1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9">
    <w:name w:val="29743BB04C674CB184122936CAF8F042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9">
    <w:name w:val="2B7BA6BEA4764B88AFEE3A47F9BF2992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9">
    <w:name w:val="9E7044EAA08E442890DC111F80DBCAA8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9">
    <w:name w:val="D6DFDF188F364EC9988116EF3F6DB03B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9">
    <w:name w:val="2F67A6B21E5F46B2B511162F2C533EB9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9">
    <w:name w:val="AD2BD635741B45FFAA1829CE05930FFB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9">
    <w:name w:val="EA7F96CF436C4E548EC0D0EA635DF343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9">
    <w:name w:val="526E953632C84AC0AC4FDC297877D4E8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9">
    <w:name w:val="36D9F9A7E1F947BAA9300E7D4AD31057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9">
    <w:name w:val="38E335A9D0E64911B4DAAE6AD472911C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9">
    <w:name w:val="A388002080A44CA88EAD232AAF5B912F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9">
    <w:name w:val="B630443F12C548BDAAD82C443742B1B9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9">
    <w:name w:val="69A97BB1D4714A39A7C42209D170AC4D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9">
    <w:name w:val="A463B11A7E6641D99C48C32C8B40B23F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9">
    <w:name w:val="50377D57F4A44DBEBE613A2ECC361935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9">
    <w:name w:val="E1F437DBAA924CA780BA3534ADD7E9B3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9">
    <w:name w:val="792E0EF332964666BDAD941F14F11C32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9">
    <w:name w:val="BB8BC446F2684CAFA2BCF99EFCF22B03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9">
    <w:name w:val="F7E28216EF794AE4A232D9A35FBACBC6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9">
    <w:name w:val="D959D93A7A424BDBB4E7E7128B6C6FE89"/>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6">
    <w:name w:val="DCCDFA3641FD482B9FCC8E14A82061ED16"/>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5">
    <w:name w:val="2A2A772830854CF38CE4B311CB53CB2E15"/>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5">
    <w:name w:val="A4C80C77C5F44C21B4CD861D85D5D13F15"/>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5">
    <w:name w:val="DCA04184B5DA4960B0D36672DCC1318115"/>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5">
    <w:name w:val="67BF74653DB744EEA916A84409B6883215"/>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5">
    <w:name w:val="8E26C8B46D1947D2A258224BF3FE625715"/>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5">
    <w:name w:val="69808F60029443BE886296FCE3EC415B15"/>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5">
    <w:name w:val="AE774B59F674479B891AB76B82DCB3EA15"/>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5">
    <w:name w:val="5B6CB2D8B6C5435A84AC4AE92F42CE8D15"/>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7">
    <w:name w:val="4D8016C14BF04F3881DA589E0E61B0F217"/>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7">
    <w:name w:val="928D0D5DAB7646DC8EFBE769FA2EA12817"/>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7">
    <w:name w:val="93BF76DAEBD14B8F81912F5576B586A517"/>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7">
    <w:name w:val="A7E85BE05AF84BCF81B5B3665BE319B717"/>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7">
    <w:name w:val="F87B4FD3ACD6429599BB07DCBB432CC417"/>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7">
    <w:name w:val="852603E421C146519554C0702227C7FE17"/>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7">
    <w:name w:val="B626F5BB3CBC450CBAAFA297CB5D25C61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7">
    <w:name w:val="837220D178BE447092DA5E1DAA31F0EB1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7">
    <w:name w:val="B8181552D80742FE8EBF0CB7A69B424417"/>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7">
    <w:name w:val="993BA05B03F849B0BF9866856D27CE9517"/>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7">
    <w:name w:val="FD75D8610BA84E0CAB54E6BB4FA9FB8417"/>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7">
    <w:name w:val="438F53550DF2478F9D462CE1FE9DB9A917"/>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7">
    <w:name w:val="EE563E28160F41EB8C4631FD5DD6991B17"/>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7">
    <w:name w:val="C146BC19BF3A46DFAC472A1CF1FB1FC017"/>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7">
    <w:name w:val="9B6AE05CE2444E6C9C025396B6538BC717"/>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7">
    <w:name w:val="2BADFC985A2D4F24A0CA036ECEA9634117"/>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7">
    <w:name w:val="29E62F2F76F74D38B87E9C1C4D13C6AC17"/>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7">
    <w:name w:val="5CF8BC2E53DF49E5B36B29DEF7888C4D17"/>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7">
    <w:name w:val="90851E22F9754C9193DF41994899EF8B17"/>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7">
    <w:name w:val="1365AAF6B02F435CA29C8572944413E017"/>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7">
    <w:name w:val="C697E9257AD74C2EAA1E73943D18A02C17"/>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7">
    <w:name w:val="F9B85A9B0D4A4943AFD425BFEE10955417"/>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7">
    <w:name w:val="EBD82AE5D31E4F4DA23C26EA3BB2BCD317"/>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7">
    <w:name w:val="BF0B10EC33794515ADC21260B081A19417"/>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7">
    <w:name w:val="AF0D7C5361DD4978817842EBBB111CBE17"/>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7">
    <w:name w:val="FDBA3176EBA7453A8E413A3F12B246E017"/>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7">
    <w:name w:val="7DA3576413A94E04B470EC9D4C4DFA8D17"/>
    <w:rsid w:val="0071146A"/>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
    <w:name w:val="AC20DFE1F873462E913A2629AC0403AA"/>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4">
    <w:name w:val="C7BD5C05FB3F4D6BB096762FEFB62E6F4"/>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5">
    <w:name w:val="3079828342A34528AEF3CF871082F4915"/>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5">
    <w:name w:val="091A9114EEB24BA388AB3EB45AD2D13C5"/>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5">
    <w:name w:val="4A3E2194355F4D58B2020E718A2AEF875"/>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5">
    <w:name w:val="0F3ABBB205A6471182E891652AC82D215"/>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7">
    <w:name w:val="E0759007477243C7BD8A81EDEC75E01917"/>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7">
    <w:name w:val="0C8FCE8A76E64B3C98001AEC3E32ACCB17"/>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7">
    <w:name w:val="C4120163A5D24845A9D7570806D22CA117"/>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7">
    <w:name w:val="A332B3CAFBAE49568795C75047CA86BA17"/>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7">
    <w:name w:val="47FC819F5E0E419C8330F82B150FFFA817"/>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7">
    <w:name w:val="9BCC404185004A739F0ACEE4256A10AF17"/>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7">
    <w:name w:val="AECE870338634CE1894512F61BC6EA3D17"/>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7">
    <w:name w:val="E49DD9AE17824355B4FB9F378A704D7817"/>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7">
    <w:name w:val="01AB02A26181405C9FE2C8B2F9F6D23517"/>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7">
    <w:name w:val="6572DFA3BFEE4C4CBFF6B20843C7C65517"/>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7">
    <w:name w:val="0E34F1CB09A64616AB627B2291778F2317"/>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7">
    <w:name w:val="94DF65DAC38B4F02B3F807C6D45616BA17"/>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7">
    <w:name w:val="39274F0C64B44C42A316D725E9D286B81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7">
    <w:name w:val="FBEBA19E165946B093F8D9FEEC25C0E117"/>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7">
    <w:name w:val="3F59D33839D04790961C2B69060FE80217"/>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7">
    <w:name w:val="3F1FE48D69CE495BB53C44D1A0BF593517"/>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7">
    <w:name w:val="93BE17A7EA2A48048B9F3FA5A0CB38B617"/>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7">
    <w:name w:val="8A3563C93355402085F90D0A36C1ED5217"/>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7">
    <w:name w:val="72F4EF7EE059479994BD0BDC428AA7C717"/>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7">
    <w:name w:val="80DC6D4E832E40F9A078746C674F412117"/>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7">
    <w:name w:val="6E7537B3867B4CA7AD00D8B507DA421A17"/>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7">
    <w:name w:val="2478E870B81144578E862B147E83669717"/>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7">
    <w:name w:val="D7B12EBEAE7648118BFA7BD8822F98DB17"/>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7">
    <w:name w:val="FACE82E468BE4025BE10D036D4C76C4A17"/>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7">
    <w:name w:val="FD98F0227BC744D6A3A55786B87705DE17"/>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7">
    <w:name w:val="52E6445FE0A34AD385A7A46F37797DEF17"/>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7">
    <w:name w:val="A37D556082834081A3F0B7826737D6D117"/>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7">
    <w:name w:val="F9280C8EC4C0409181AFE31727B2593B17"/>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7">
    <w:name w:val="9C47576F21234AD584468D3B2E18C94317"/>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7">
    <w:name w:val="9525A14613144105A3F928EFD8F2120117"/>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7">
    <w:name w:val="B50E260C24994483B8235AA36B7BC30E17"/>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7">
    <w:name w:val="44ED72A8A886480395EAD95A5200635B17"/>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7">
    <w:name w:val="22DCA97CB0274A83851517427DE648F617"/>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7">
    <w:name w:val="8BCFC1B5BCAA4DC3B612AB7CE80E466717"/>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7">
    <w:name w:val="F97E6D7D21614DC2B2C5AED36DC4AF7517"/>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7">
    <w:name w:val="0559DCDA97704521A67467FCAF530AF517"/>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7">
    <w:name w:val="47AB373E21124E1DAE5AA83F787693F217"/>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7">
    <w:name w:val="4CC15D5080DC4D40A1D731B2B544D84217"/>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7">
    <w:name w:val="108411C6502145BD8BBDEA8C716A270B17"/>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7">
    <w:name w:val="9E662ED8E3AF4CF197FB616BFBF6B0D117"/>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7">
    <w:name w:val="42A69C73EC1F467D85B99F070FFDFC2217"/>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7">
    <w:name w:val="EDD033FA0B3E47589BEFDF1561E76F8017"/>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7">
    <w:name w:val="A5EC02E944B9469EAB80E483D16659D017"/>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7">
    <w:name w:val="1FDD72192F294FA9851F10D76CBFE34C17"/>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4">
    <w:name w:val="8D1FCC6ACCEC4374B150F188327DB67214"/>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7">
    <w:name w:val="7FDD26FED2BA43389987F6D35A6C5BAD17"/>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7">
    <w:name w:val="24680667386441FB94568C630B303AC517"/>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7">
    <w:name w:val="66E26DBB5CD54D5284F785622BC4726617"/>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7">
    <w:name w:val="CCD4286F234C440BB574D2D990F3EA2C17"/>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7">
    <w:name w:val="53B866C6266242DAB0B14EFA753A62AA17"/>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7">
    <w:name w:val="7AF90F6747044EAA9BBF9DD236EDCF1417"/>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7">
    <w:name w:val="F01A10C573924B2DA91C348B73675CE017"/>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7">
    <w:name w:val="B2E339E2D0584977958E9B942BD8F36517"/>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7">
    <w:name w:val="CE3D84D24B304A70B4A758EAA8A3B10117"/>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7">
    <w:name w:val="D59D4442B44240D08181FD83692B3C6317"/>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7">
    <w:name w:val="191219E602244B2D8482B4EE4CC115B617"/>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7">
    <w:name w:val="37BAB5E4E3B041F39B80C0FFC34056CC17"/>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7">
    <w:name w:val="A26E40E84F1D4982B64CC7E51676F59B17"/>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7">
    <w:name w:val="B48362AE626849F9A1E70716DEBE998617"/>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7">
    <w:name w:val="C6052E248ED0474BA92ADC56365F01DB17"/>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7">
    <w:name w:val="93B0D2AFA37D4EAE9B8F28189182F0E517"/>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7">
    <w:name w:val="3DB04C847C9C436CBF309C7D2BEC350F17"/>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7">
    <w:name w:val="B7800FBB09134B46B817F4CE8345956E17"/>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7">
    <w:name w:val="8291C525CB96429A990683C487C661EF17"/>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7">
    <w:name w:val="E7C99D21F21A4D4CBD1FDA33E8FBF49517"/>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7">
    <w:name w:val="3463928715A840B08CA004D5A4C81D5817"/>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7">
    <w:name w:val="CB58BB59F4914740B8B9F2C9C422CC2517"/>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7">
    <w:name w:val="11859086A8B748E48710AF664C2265D817"/>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7">
    <w:name w:val="FDCA3F42E9064FCB9D1C279D48B4CD7E17"/>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7">
    <w:name w:val="3FFAD98A4E314CCABC7C49CCA41CB66017"/>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7">
    <w:name w:val="44D9E141793141A2B3BE56DACFEA42B017"/>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7">
    <w:name w:val="E2A493EEE3EB4592828F176888FC27DC17"/>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7">
    <w:name w:val="47EB6201F50445B6A962B79BEF50C33217"/>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7">
    <w:name w:val="D7D250214577451AA9C05A93382CA87A17"/>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10">
    <w:name w:val="128F8997576E4DA5AEB971D2C27ACA8F10"/>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10">
    <w:name w:val="58282E7900CD45BEB8F7E8C63658E21510"/>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10">
    <w:name w:val="4590462B8C374EF78C1C034D4E08093B10"/>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10">
    <w:name w:val="0784775877834EC1A5691B9BEC96E84810"/>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10">
    <w:name w:val="C723459A3D2C430CB42480A6E9DC514710"/>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10">
    <w:name w:val="0C58D1E0D6D44ABFB667A6FB2E4A394E10"/>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10">
    <w:name w:val="D5A4EB06D3DD404A8D13CEBB9B3FB0A310"/>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10">
    <w:name w:val="BC499B5070FA43B1AFB9F8A09611B2F910"/>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10">
    <w:name w:val="90A01416F3FD4A5AB25788E44E080E6510"/>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10">
    <w:name w:val="FA0CA387F83F472E86DEFF94C67586CA10"/>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10">
    <w:name w:val="63963F286CDF41F0A8B00A27648DACF310"/>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10">
    <w:name w:val="5199AA6C7625433F94BA4433CCCC704C10"/>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10">
    <w:name w:val="BF492A37638D4E8CB5837578FB5B80B510"/>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10">
    <w:name w:val="7AF115CAE59B4EB1A2029B51DC9AD94D10"/>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10">
    <w:name w:val="42B02BA540FF4032A59CF22BF7D6F0C210"/>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10">
    <w:name w:val="1118FF733B53431EA7202CC24710E4D810"/>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10">
    <w:name w:val="F181090B15FA4487B8DB9D8088CEF26910"/>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10">
    <w:name w:val="71D5A27FE0C04F13BED89DFED72C81F010"/>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10">
    <w:name w:val="D7AC04B1881D4CBEB7D7B83F77DBA34F10"/>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10">
    <w:name w:val="383BB947D4E341E9A5FD27D9140FA71310"/>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10">
    <w:name w:val="485307691A3043E18762EDDA9928A15510"/>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10">
    <w:name w:val="3446C73FD0EB4663B012DFCA996E387D10"/>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10">
    <w:name w:val="8717C70CF2FB43E69093AB015843536C10"/>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10">
    <w:name w:val="87A9B589495B4A848778DA46C41281AE10"/>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10">
    <w:name w:val="5EBB0B4416DA43DDB979C011F413532D10"/>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10">
    <w:name w:val="25FE912C931640F5BB7EFF72E0D8373B10"/>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10">
    <w:name w:val="E70F94D07F2941AF9239664F07098747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10">
    <w:name w:val="51D7D16FE73E4B2996D76D5BA8ABE70B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10">
    <w:name w:val="A59F58F837A64162BC1FFA257770A65E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10">
    <w:name w:val="02774493FD0E44A9AF6EC85DC18A0DF6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10">
    <w:name w:val="ADD4FA45887A4E2AB9029CE65B314074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10">
    <w:name w:val="11E12C99ECED43B3811895A811A167D1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10">
    <w:name w:val="29743BB04C674CB184122936CAF8F042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10">
    <w:name w:val="2B7BA6BEA4764B88AFEE3A47F9BF2992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10">
    <w:name w:val="9E7044EAA08E442890DC111F80DBCAA8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10">
    <w:name w:val="D6DFDF188F364EC9988116EF3F6DB03B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10">
    <w:name w:val="2F67A6B21E5F46B2B511162F2C533EB9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10">
    <w:name w:val="AD2BD635741B45FFAA1829CE05930FFB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10">
    <w:name w:val="EA7F96CF436C4E548EC0D0EA635DF343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10">
    <w:name w:val="526E953632C84AC0AC4FDC297877D4E8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10">
    <w:name w:val="36D9F9A7E1F947BAA9300E7D4AD31057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10">
    <w:name w:val="38E335A9D0E64911B4DAAE6AD472911C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10">
    <w:name w:val="A388002080A44CA88EAD232AAF5B912F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10">
    <w:name w:val="B630443F12C548BDAAD82C443742B1B9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10">
    <w:name w:val="69A97BB1D4714A39A7C42209D170AC4D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10">
    <w:name w:val="A463B11A7E6641D99C48C32C8B40B23F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10">
    <w:name w:val="50377D57F4A44DBEBE613A2ECC361935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10">
    <w:name w:val="E1F437DBAA924CA780BA3534ADD7E9B3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10">
    <w:name w:val="792E0EF332964666BDAD941F14F11C32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10">
    <w:name w:val="BB8BC446F2684CAFA2BCF99EFCF22B03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10">
    <w:name w:val="F7E28216EF794AE4A232D9A35FBACBC6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10">
    <w:name w:val="D959D93A7A424BDBB4E7E7128B6C6FE810"/>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7">
    <w:name w:val="DCCDFA3641FD482B9FCC8E14A82061ED17"/>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6">
    <w:name w:val="2A2A772830854CF38CE4B311CB53CB2E16"/>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6">
    <w:name w:val="A4C80C77C5F44C21B4CD861D85D5D13F16"/>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6">
    <w:name w:val="DCA04184B5DA4960B0D36672DCC1318116"/>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6">
    <w:name w:val="67BF74653DB744EEA916A84409B6883216"/>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6">
    <w:name w:val="8E26C8B46D1947D2A258224BF3FE625716"/>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6">
    <w:name w:val="69808F60029443BE886296FCE3EC415B16"/>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6">
    <w:name w:val="AE774B59F674479B891AB76B82DCB3EA16"/>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6">
    <w:name w:val="5B6CB2D8B6C5435A84AC4AE92F42CE8D16"/>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8">
    <w:name w:val="4D8016C14BF04F3881DA589E0E61B0F218"/>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8">
    <w:name w:val="928D0D5DAB7646DC8EFBE769FA2EA12818"/>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8">
    <w:name w:val="93BF76DAEBD14B8F81912F5576B586A518"/>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8">
    <w:name w:val="A7E85BE05AF84BCF81B5B3665BE319B718"/>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8">
    <w:name w:val="F87B4FD3ACD6429599BB07DCBB432CC418"/>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8">
    <w:name w:val="852603E421C146519554C0702227C7FE18"/>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8">
    <w:name w:val="B626F5BB3CBC450CBAAFA297CB5D25C61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8">
    <w:name w:val="837220D178BE447092DA5E1DAA31F0EB1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8">
    <w:name w:val="B8181552D80742FE8EBF0CB7A69B424418"/>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8">
    <w:name w:val="993BA05B03F849B0BF9866856D27CE9518"/>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8">
    <w:name w:val="FD75D8610BA84E0CAB54E6BB4FA9FB8418"/>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8">
    <w:name w:val="438F53550DF2478F9D462CE1FE9DB9A918"/>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8">
    <w:name w:val="EE563E28160F41EB8C4631FD5DD6991B18"/>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8">
    <w:name w:val="C146BC19BF3A46DFAC472A1CF1FB1FC018"/>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8">
    <w:name w:val="9B6AE05CE2444E6C9C025396B6538BC718"/>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8">
    <w:name w:val="2BADFC985A2D4F24A0CA036ECEA9634118"/>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8">
    <w:name w:val="29E62F2F76F74D38B87E9C1C4D13C6AC18"/>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8">
    <w:name w:val="5CF8BC2E53DF49E5B36B29DEF7888C4D18"/>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8">
    <w:name w:val="90851E22F9754C9193DF41994899EF8B18"/>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8">
    <w:name w:val="1365AAF6B02F435CA29C8572944413E018"/>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8">
    <w:name w:val="C697E9257AD74C2EAA1E73943D18A02C18"/>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8">
    <w:name w:val="F9B85A9B0D4A4943AFD425BFEE10955418"/>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8">
    <w:name w:val="EBD82AE5D31E4F4DA23C26EA3BB2BCD318"/>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8">
    <w:name w:val="BF0B10EC33794515ADC21260B081A19418"/>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8">
    <w:name w:val="AF0D7C5361DD4978817842EBBB111CBE18"/>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8">
    <w:name w:val="FDBA3176EBA7453A8E413A3F12B246E018"/>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8">
    <w:name w:val="7DA3576413A94E04B470EC9D4C4DFA8D18"/>
    <w:rsid w:val="0071146A"/>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1">
    <w:name w:val="AC20DFE1F873462E913A2629AC0403AA1"/>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5">
    <w:name w:val="C7BD5C05FB3F4D6BB096762FEFB62E6F5"/>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6">
    <w:name w:val="3079828342A34528AEF3CF871082F4916"/>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6">
    <w:name w:val="091A9114EEB24BA388AB3EB45AD2D13C6"/>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6">
    <w:name w:val="4A3E2194355F4D58B2020E718A2AEF876"/>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6">
    <w:name w:val="0F3ABBB205A6471182E891652AC82D216"/>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8">
    <w:name w:val="E0759007477243C7BD8A81EDEC75E01918"/>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8">
    <w:name w:val="0C8FCE8A76E64B3C98001AEC3E32ACCB18"/>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8">
    <w:name w:val="C4120163A5D24845A9D7570806D22CA118"/>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8">
    <w:name w:val="A332B3CAFBAE49568795C75047CA86BA18"/>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8">
    <w:name w:val="47FC819F5E0E419C8330F82B150FFFA818"/>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8">
    <w:name w:val="9BCC404185004A739F0ACEE4256A10AF18"/>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8">
    <w:name w:val="AECE870338634CE1894512F61BC6EA3D18"/>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8">
    <w:name w:val="E49DD9AE17824355B4FB9F378A704D7818"/>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8">
    <w:name w:val="01AB02A26181405C9FE2C8B2F9F6D23518"/>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8">
    <w:name w:val="6572DFA3BFEE4C4CBFF6B20843C7C65518"/>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8">
    <w:name w:val="0E34F1CB09A64616AB627B2291778F2318"/>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8">
    <w:name w:val="94DF65DAC38B4F02B3F807C6D45616BA18"/>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8">
    <w:name w:val="39274F0C64B44C42A316D725E9D286B81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8">
    <w:name w:val="FBEBA19E165946B093F8D9FEEC25C0E118"/>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8">
    <w:name w:val="3F59D33839D04790961C2B69060FE80218"/>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8">
    <w:name w:val="3F1FE48D69CE495BB53C44D1A0BF593518"/>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8">
    <w:name w:val="93BE17A7EA2A48048B9F3FA5A0CB38B618"/>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8">
    <w:name w:val="8A3563C93355402085F90D0A36C1ED5218"/>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8">
    <w:name w:val="72F4EF7EE059479994BD0BDC428AA7C718"/>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8">
    <w:name w:val="80DC6D4E832E40F9A078746C674F412118"/>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8">
    <w:name w:val="6E7537B3867B4CA7AD00D8B507DA421A18"/>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8">
    <w:name w:val="2478E870B81144578E862B147E83669718"/>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8">
    <w:name w:val="D7B12EBEAE7648118BFA7BD8822F98DB18"/>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8">
    <w:name w:val="FACE82E468BE4025BE10D036D4C76C4A18"/>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8">
    <w:name w:val="FD98F0227BC744D6A3A55786B87705DE18"/>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8">
    <w:name w:val="52E6445FE0A34AD385A7A46F37797DEF18"/>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8">
    <w:name w:val="A37D556082834081A3F0B7826737D6D118"/>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8">
    <w:name w:val="F9280C8EC4C0409181AFE31727B2593B18"/>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8">
    <w:name w:val="9C47576F21234AD584468D3B2E18C94318"/>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8">
    <w:name w:val="9525A14613144105A3F928EFD8F2120118"/>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8">
    <w:name w:val="B50E260C24994483B8235AA36B7BC30E18"/>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8">
    <w:name w:val="44ED72A8A886480395EAD95A5200635B18"/>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8">
    <w:name w:val="22DCA97CB0274A83851517427DE648F618"/>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8">
    <w:name w:val="8BCFC1B5BCAA4DC3B612AB7CE80E466718"/>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8">
    <w:name w:val="F97E6D7D21614DC2B2C5AED36DC4AF7518"/>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8">
    <w:name w:val="0559DCDA97704521A67467FCAF530AF518"/>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8">
    <w:name w:val="47AB373E21124E1DAE5AA83F787693F218"/>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8">
    <w:name w:val="4CC15D5080DC4D40A1D731B2B544D84218"/>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8">
    <w:name w:val="108411C6502145BD8BBDEA8C716A270B18"/>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8">
    <w:name w:val="9E662ED8E3AF4CF197FB616BFBF6B0D118"/>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8">
    <w:name w:val="42A69C73EC1F467D85B99F070FFDFC2218"/>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8">
    <w:name w:val="EDD033FA0B3E47589BEFDF1561E76F8018"/>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8">
    <w:name w:val="A5EC02E944B9469EAB80E483D16659D018"/>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8">
    <w:name w:val="1FDD72192F294FA9851F10D76CBFE34C18"/>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5">
    <w:name w:val="8D1FCC6ACCEC4374B150F188327DB67215"/>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8">
    <w:name w:val="7FDD26FED2BA43389987F6D35A6C5BAD18"/>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8">
    <w:name w:val="24680667386441FB94568C630B303AC518"/>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8">
    <w:name w:val="66E26DBB5CD54D5284F785622BC4726618"/>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8">
    <w:name w:val="CCD4286F234C440BB574D2D990F3EA2C18"/>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8">
    <w:name w:val="53B866C6266242DAB0B14EFA753A62AA18"/>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8">
    <w:name w:val="7AF90F6747044EAA9BBF9DD236EDCF1418"/>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8">
    <w:name w:val="F01A10C573924B2DA91C348B73675CE018"/>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8">
    <w:name w:val="B2E339E2D0584977958E9B942BD8F36518"/>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8">
    <w:name w:val="CE3D84D24B304A70B4A758EAA8A3B10118"/>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8">
    <w:name w:val="D59D4442B44240D08181FD83692B3C6318"/>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8">
    <w:name w:val="191219E602244B2D8482B4EE4CC115B618"/>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8">
    <w:name w:val="37BAB5E4E3B041F39B80C0FFC34056CC18"/>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8">
    <w:name w:val="A26E40E84F1D4982B64CC7E51676F59B18"/>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8">
    <w:name w:val="B48362AE626849F9A1E70716DEBE998618"/>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8">
    <w:name w:val="C6052E248ED0474BA92ADC56365F01DB18"/>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8">
    <w:name w:val="93B0D2AFA37D4EAE9B8F28189182F0E518"/>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8">
    <w:name w:val="3DB04C847C9C436CBF309C7D2BEC350F18"/>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8">
    <w:name w:val="B7800FBB09134B46B817F4CE8345956E18"/>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8">
    <w:name w:val="8291C525CB96429A990683C487C661EF18"/>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8">
    <w:name w:val="E7C99D21F21A4D4CBD1FDA33E8FBF49518"/>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8">
    <w:name w:val="3463928715A840B08CA004D5A4C81D5818"/>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8">
    <w:name w:val="CB58BB59F4914740B8B9F2C9C422CC2518"/>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8">
    <w:name w:val="11859086A8B748E48710AF664C2265D818"/>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8">
    <w:name w:val="FDCA3F42E9064FCB9D1C279D48B4CD7E18"/>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8">
    <w:name w:val="3FFAD98A4E314CCABC7C49CCA41CB66018"/>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8">
    <w:name w:val="44D9E141793141A2B3BE56DACFEA42B018"/>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8">
    <w:name w:val="E2A493EEE3EB4592828F176888FC27DC18"/>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8">
    <w:name w:val="47EB6201F50445B6A962B79BEF50C33218"/>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8">
    <w:name w:val="D7D250214577451AA9C05A93382CA87A18"/>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11">
    <w:name w:val="128F8997576E4DA5AEB971D2C27ACA8F11"/>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11">
    <w:name w:val="58282E7900CD45BEB8F7E8C63658E21511"/>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11">
    <w:name w:val="4590462B8C374EF78C1C034D4E08093B11"/>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11">
    <w:name w:val="0784775877834EC1A5691B9BEC96E84811"/>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11">
    <w:name w:val="C723459A3D2C430CB42480A6E9DC514711"/>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11">
    <w:name w:val="0C58D1E0D6D44ABFB667A6FB2E4A394E11"/>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11">
    <w:name w:val="D5A4EB06D3DD404A8D13CEBB9B3FB0A311"/>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11">
    <w:name w:val="BC499B5070FA43B1AFB9F8A09611B2F911"/>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11">
    <w:name w:val="90A01416F3FD4A5AB25788E44E080E6511"/>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11">
    <w:name w:val="FA0CA387F83F472E86DEFF94C67586CA11"/>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11">
    <w:name w:val="63963F286CDF41F0A8B00A27648DACF311"/>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11">
    <w:name w:val="5199AA6C7625433F94BA4433CCCC704C11"/>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11">
    <w:name w:val="BF492A37638D4E8CB5837578FB5B80B511"/>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11">
    <w:name w:val="7AF115CAE59B4EB1A2029B51DC9AD94D11"/>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11">
    <w:name w:val="42B02BA540FF4032A59CF22BF7D6F0C211"/>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11">
    <w:name w:val="1118FF733B53431EA7202CC24710E4D811"/>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11">
    <w:name w:val="F181090B15FA4487B8DB9D8088CEF26911"/>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11">
    <w:name w:val="71D5A27FE0C04F13BED89DFED72C81F011"/>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11">
    <w:name w:val="D7AC04B1881D4CBEB7D7B83F77DBA34F11"/>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11">
    <w:name w:val="383BB947D4E341E9A5FD27D9140FA71311"/>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11">
    <w:name w:val="485307691A3043E18762EDDA9928A15511"/>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11">
    <w:name w:val="3446C73FD0EB4663B012DFCA996E387D11"/>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11">
    <w:name w:val="8717C70CF2FB43E69093AB015843536C11"/>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11">
    <w:name w:val="87A9B589495B4A848778DA46C41281AE11"/>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11">
    <w:name w:val="5EBB0B4416DA43DDB979C011F413532D11"/>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11">
    <w:name w:val="25FE912C931640F5BB7EFF72E0D8373B11"/>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11">
    <w:name w:val="E70F94D07F2941AF9239664F07098747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11">
    <w:name w:val="51D7D16FE73E4B2996D76D5BA8ABE70B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11">
    <w:name w:val="A59F58F837A64162BC1FFA257770A65E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11">
    <w:name w:val="02774493FD0E44A9AF6EC85DC18A0DF6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11">
    <w:name w:val="ADD4FA45887A4E2AB9029CE65B314074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11">
    <w:name w:val="11E12C99ECED43B3811895A811A167D1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11">
    <w:name w:val="29743BB04C674CB184122936CAF8F042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11">
    <w:name w:val="2B7BA6BEA4764B88AFEE3A47F9BF2992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11">
    <w:name w:val="9E7044EAA08E442890DC111F80DBCAA8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11">
    <w:name w:val="D6DFDF188F364EC9988116EF3F6DB03B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11">
    <w:name w:val="2F67A6B21E5F46B2B511162F2C533EB9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11">
    <w:name w:val="AD2BD635741B45FFAA1829CE05930FFB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11">
    <w:name w:val="EA7F96CF436C4E548EC0D0EA635DF343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11">
    <w:name w:val="526E953632C84AC0AC4FDC297877D4E8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11">
    <w:name w:val="36D9F9A7E1F947BAA9300E7D4AD31057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11">
    <w:name w:val="38E335A9D0E64911B4DAAE6AD472911C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11">
    <w:name w:val="A388002080A44CA88EAD232AAF5B912F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11">
    <w:name w:val="B630443F12C548BDAAD82C443742B1B9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11">
    <w:name w:val="69A97BB1D4714A39A7C42209D170AC4D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11">
    <w:name w:val="A463B11A7E6641D99C48C32C8B40B23F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11">
    <w:name w:val="50377D57F4A44DBEBE613A2ECC361935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11">
    <w:name w:val="E1F437DBAA924CA780BA3534ADD7E9B3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11">
    <w:name w:val="792E0EF332964666BDAD941F14F11C32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11">
    <w:name w:val="BB8BC446F2684CAFA2BCF99EFCF22B03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11">
    <w:name w:val="F7E28216EF794AE4A232D9A35FBACBC6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11">
    <w:name w:val="D959D93A7A424BDBB4E7E7128B6C6FE811"/>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8">
    <w:name w:val="DCCDFA3641FD482B9FCC8E14A82061ED18"/>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7">
    <w:name w:val="2A2A772830854CF38CE4B311CB53CB2E17"/>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7">
    <w:name w:val="A4C80C77C5F44C21B4CD861D85D5D13F17"/>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7">
    <w:name w:val="DCA04184B5DA4960B0D36672DCC1318117"/>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7">
    <w:name w:val="67BF74653DB744EEA916A84409B6883217"/>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7">
    <w:name w:val="8E26C8B46D1947D2A258224BF3FE625717"/>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7">
    <w:name w:val="69808F60029443BE886296FCE3EC415B17"/>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7">
    <w:name w:val="AE774B59F674479B891AB76B82DCB3EA17"/>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7">
    <w:name w:val="5B6CB2D8B6C5435A84AC4AE92F42CE8D17"/>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19">
    <w:name w:val="4D8016C14BF04F3881DA589E0E61B0F219"/>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19">
    <w:name w:val="928D0D5DAB7646DC8EFBE769FA2EA12819"/>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19">
    <w:name w:val="93BF76DAEBD14B8F81912F5576B586A519"/>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19">
    <w:name w:val="A7E85BE05AF84BCF81B5B3665BE319B719"/>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19">
    <w:name w:val="F87B4FD3ACD6429599BB07DCBB432CC419"/>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19">
    <w:name w:val="852603E421C146519554C0702227C7FE19"/>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19">
    <w:name w:val="B626F5BB3CBC450CBAAFA297CB5D25C61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19">
    <w:name w:val="837220D178BE447092DA5E1DAA31F0EB1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19">
    <w:name w:val="B8181552D80742FE8EBF0CB7A69B424419"/>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19">
    <w:name w:val="993BA05B03F849B0BF9866856D27CE9519"/>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19">
    <w:name w:val="FD75D8610BA84E0CAB54E6BB4FA9FB8419"/>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19">
    <w:name w:val="438F53550DF2478F9D462CE1FE9DB9A919"/>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19">
    <w:name w:val="EE563E28160F41EB8C4631FD5DD6991B19"/>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19">
    <w:name w:val="C146BC19BF3A46DFAC472A1CF1FB1FC019"/>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19">
    <w:name w:val="9B6AE05CE2444E6C9C025396B6538BC719"/>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19">
    <w:name w:val="2BADFC985A2D4F24A0CA036ECEA9634119"/>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19">
    <w:name w:val="29E62F2F76F74D38B87E9C1C4D13C6AC19"/>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19">
    <w:name w:val="5CF8BC2E53DF49E5B36B29DEF7888C4D19"/>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19">
    <w:name w:val="90851E22F9754C9193DF41994899EF8B19"/>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19">
    <w:name w:val="1365AAF6B02F435CA29C8572944413E019"/>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19">
    <w:name w:val="C697E9257AD74C2EAA1E73943D18A02C19"/>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19">
    <w:name w:val="F9B85A9B0D4A4943AFD425BFEE10955419"/>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19">
    <w:name w:val="EBD82AE5D31E4F4DA23C26EA3BB2BCD319"/>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19">
    <w:name w:val="BF0B10EC33794515ADC21260B081A19419"/>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19">
    <w:name w:val="AF0D7C5361DD4978817842EBBB111CBE19"/>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19">
    <w:name w:val="FDBA3176EBA7453A8E413A3F12B246E019"/>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19">
    <w:name w:val="7DA3576413A94E04B470EC9D4C4DFA8D19"/>
    <w:rsid w:val="0071146A"/>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2">
    <w:name w:val="AC20DFE1F873462E913A2629AC0403AA2"/>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6">
    <w:name w:val="C7BD5C05FB3F4D6BB096762FEFB62E6F6"/>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7">
    <w:name w:val="3079828342A34528AEF3CF871082F4917"/>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7">
    <w:name w:val="091A9114EEB24BA388AB3EB45AD2D13C7"/>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7">
    <w:name w:val="4A3E2194355F4D58B2020E718A2AEF877"/>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7">
    <w:name w:val="0F3ABBB205A6471182E891652AC82D217"/>
    <w:rsid w:val="0071146A"/>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
    <w:name w:val="9B75EE6FA853435EBD9BFA04C46941F2"/>
    <w:rsid w:val="0071146A"/>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
    <w:name w:val="DD1238D47DA640ACA58D8FD67F069A6C"/>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19">
    <w:name w:val="E0759007477243C7BD8A81EDEC75E01919"/>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19">
    <w:name w:val="0C8FCE8A76E64B3C98001AEC3E32ACCB19"/>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19">
    <w:name w:val="C4120163A5D24845A9D7570806D22CA119"/>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19">
    <w:name w:val="A332B3CAFBAE49568795C75047CA86BA19"/>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19">
    <w:name w:val="47FC819F5E0E419C8330F82B150FFFA819"/>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19">
    <w:name w:val="9BCC404185004A739F0ACEE4256A10AF19"/>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19">
    <w:name w:val="AECE870338634CE1894512F61BC6EA3D19"/>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19">
    <w:name w:val="E49DD9AE17824355B4FB9F378A704D7819"/>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19">
    <w:name w:val="01AB02A26181405C9FE2C8B2F9F6D23519"/>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19">
    <w:name w:val="6572DFA3BFEE4C4CBFF6B20843C7C65519"/>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19">
    <w:name w:val="0E34F1CB09A64616AB627B2291778F2319"/>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19">
    <w:name w:val="94DF65DAC38B4F02B3F807C6D45616BA19"/>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19">
    <w:name w:val="39274F0C64B44C42A316D725E9D286B81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19">
    <w:name w:val="FBEBA19E165946B093F8D9FEEC25C0E119"/>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19">
    <w:name w:val="3F59D33839D04790961C2B69060FE80219"/>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19">
    <w:name w:val="3F1FE48D69CE495BB53C44D1A0BF593519"/>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19">
    <w:name w:val="93BE17A7EA2A48048B9F3FA5A0CB38B619"/>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19">
    <w:name w:val="8A3563C93355402085F90D0A36C1ED5219"/>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19">
    <w:name w:val="72F4EF7EE059479994BD0BDC428AA7C719"/>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19">
    <w:name w:val="80DC6D4E832E40F9A078746C674F412119"/>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19">
    <w:name w:val="6E7537B3867B4CA7AD00D8B507DA421A19"/>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19">
    <w:name w:val="2478E870B81144578E862B147E83669719"/>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19">
    <w:name w:val="D7B12EBEAE7648118BFA7BD8822F98DB19"/>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19">
    <w:name w:val="FACE82E468BE4025BE10D036D4C76C4A19"/>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19">
    <w:name w:val="FD98F0227BC744D6A3A55786B87705DE19"/>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19">
    <w:name w:val="52E6445FE0A34AD385A7A46F37797DEF19"/>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19">
    <w:name w:val="A37D556082834081A3F0B7826737D6D119"/>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19">
    <w:name w:val="F9280C8EC4C0409181AFE31727B2593B19"/>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19">
    <w:name w:val="9C47576F21234AD584468D3B2E18C94319"/>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19">
    <w:name w:val="9525A14613144105A3F928EFD8F2120119"/>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19">
    <w:name w:val="B50E260C24994483B8235AA36B7BC30E19"/>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19">
    <w:name w:val="44ED72A8A886480395EAD95A5200635B19"/>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19">
    <w:name w:val="22DCA97CB0274A83851517427DE648F619"/>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19">
    <w:name w:val="8BCFC1B5BCAA4DC3B612AB7CE80E466719"/>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19">
    <w:name w:val="F97E6D7D21614DC2B2C5AED36DC4AF7519"/>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19">
    <w:name w:val="0559DCDA97704521A67467FCAF530AF519"/>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19">
    <w:name w:val="47AB373E21124E1DAE5AA83F787693F219"/>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19">
    <w:name w:val="4CC15D5080DC4D40A1D731B2B544D84219"/>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19">
    <w:name w:val="108411C6502145BD8BBDEA8C716A270B19"/>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19">
    <w:name w:val="9E662ED8E3AF4CF197FB616BFBF6B0D119"/>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19">
    <w:name w:val="42A69C73EC1F467D85B99F070FFDFC2219"/>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19">
    <w:name w:val="EDD033FA0B3E47589BEFDF1561E76F8019"/>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19">
    <w:name w:val="A5EC02E944B9469EAB80E483D16659D019"/>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19">
    <w:name w:val="1FDD72192F294FA9851F10D76CBFE34C19"/>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6">
    <w:name w:val="8D1FCC6ACCEC4374B150F188327DB67216"/>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19">
    <w:name w:val="7FDD26FED2BA43389987F6D35A6C5BAD19"/>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19">
    <w:name w:val="24680667386441FB94568C630B303AC519"/>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19">
    <w:name w:val="66E26DBB5CD54D5284F785622BC4726619"/>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19">
    <w:name w:val="CCD4286F234C440BB574D2D990F3EA2C19"/>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19">
    <w:name w:val="53B866C6266242DAB0B14EFA753A62AA19"/>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19">
    <w:name w:val="7AF90F6747044EAA9BBF9DD236EDCF1419"/>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19">
    <w:name w:val="F01A10C573924B2DA91C348B73675CE019"/>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19">
    <w:name w:val="B2E339E2D0584977958E9B942BD8F36519"/>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19">
    <w:name w:val="CE3D84D24B304A70B4A758EAA8A3B10119"/>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19">
    <w:name w:val="D59D4442B44240D08181FD83692B3C6319"/>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19">
    <w:name w:val="191219E602244B2D8482B4EE4CC115B619"/>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19">
    <w:name w:val="37BAB5E4E3B041F39B80C0FFC34056CC19"/>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19">
    <w:name w:val="A26E40E84F1D4982B64CC7E51676F59B19"/>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19">
    <w:name w:val="B48362AE626849F9A1E70716DEBE998619"/>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19">
    <w:name w:val="C6052E248ED0474BA92ADC56365F01DB19"/>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19">
    <w:name w:val="93B0D2AFA37D4EAE9B8F28189182F0E519"/>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19">
    <w:name w:val="3DB04C847C9C436CBF309C7D2BEC350F19"/>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19">
    <w:name w:val="B7800FBB09134B46B817F4CE8345956E19"/>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19">
    <w:name w:val="8291C525CB96429A990683C487C661EF19"/>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19">
    <w:name w:val="E7C99D21F21A4D4CBD1FDA33E8FBF49519"/>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19">
    <w:name w:val="3463928715A840B08CA004D5A4C81D5819"/>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19">
    <w:name w:val="CB58BB59F4914740B8B9F2C9C422CC2519"/>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19">
    <w:name w:val="11859086A8B748E48710AF664C2265D819"/>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19">
    <w:name w:val="FDCA3F42E9064FCB9D1C279D48B4CD7E19"/>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19">
    <w:name w:val="3FFAD98A4E314CCABC7C49CCA41CB66019"/>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19">
    <w:name w:val="44D9E141793141A2B3BE56DACFEA42B019"/>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19">
    <w:name w:val="E2A493EEE3EB4592828F176888FC27DC19"/>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19">
    <w:name w:val="47EB6201F50445B6A962B79BEF50C33219"/>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19">
    <w:name w:val="D7D250214577451AA9C05A93382CA87A19"/>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12">
    <w:name w:val="128F8997576E4DA5AEB971D2C27ACA8F12"/>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12">
    <w:name w:val="58282E7900CD45BEB8F7E8C63658E21512"/>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12">
    <w:name w:val="4590462B8C374EF78C1C034D4E08093B12"/>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12">
    <w:name w:val="0784775877834EC1A5691B9BEC96E84812"/>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12">
    <w:name w:val="C723459A3D2C430CB42480A6E9DC514712"/>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12">
    <w:name w:val="0C58D1E0D6D44ABFB667A6FB2E4A394E12"/>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12">
    <w:name w:val="D5A4EB06D3DD404A8D13CEBB9B3FB0A312"/>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12">
    <w:name w:val="BC499B5070FA43B1AFB9F8A09611B2F912"/>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12">
    <w:name w:val="90A01416F3FD4A5AB25788E44E080E6512"/>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12">
    <w:name w:val="FA0CA387F83F472E86DEFF94C67586CA12"/>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12">
    <w:name w:val="63963F286CDF41F0A8B00A27648DACF312"/>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12">
    <w:name w:val="5199AA6C7625433F94BA4433CCCC704C12"/>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12">
    <w:name w:val="BF492A37638D4E8CB5837578FB5B80B512"/>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12">
    <w:name w:val="7AF115CAE59B4EB1A2029B51DC9AD94D12"/>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12">
    <w:name w:val="42B02BA540FF4032A59CF22BF7D6F0C212"/>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12">
    <w:name w:val="1118FF733B53431EA7202CC24710E4D812"/>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12">
    <w:name w:val="F181090B15FA4487B8DB9D8088CEF26912"/>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12">
    <w:name w:val="71D5A27FE0C04F13BED89DFED72C81F012"/>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12">
    <w:name w:val="D7AC04B1881D4CBEB7D7B83F77DBA34F12"/>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12">
    <w:name w:val="383BB947D4E341E9A5FD27D9140FA71312"/>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12">
    <w:name w:val="485307691A3043E18762EDDA9928A15512"/>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12">
    <w:name w:val="3446C73FD0EB4663B012DFCA996E387D12"/>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12">
    <w:name w:val="8717C70CF2FB43E69093AB015843536C12"/>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12">
    <w:name w:val="87A9B589495B4A848778DA46C41281AE12"/>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12">
    <w:name w:val="5EBB0B4416DA43DDB979C011F413532D12"/>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12">
    <w:name w:val="25FE912C931640F5BB7EFF72E0D8373B12"/>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12">
    <w:name w:val="E70F94D07F2941AF9239664F07098747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12">
    <w:name w:val="51D7D16FE73E4B2996D76D5BA8ABE70B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12">
    <w:name w:val="A59F58F837A64162BC1FFA257770A65E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12">
    <w:name w:val="02774493FD0E44A9AF6EC85DC18A0DF6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12">
    <w:name w:val="ADD4FA45887A4E2AB9029CE65B314074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12">
    <w:name w:val="11E12C99ECED43B3811895A811A167D1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12">
    <w:name w:val="29743BB04C674CB184122936CAF8F042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12">
    <w:name w:val="2B7BA6BEA4764B88AFEE3A47F9BF2992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12">
    <w:name w:val="9E7044EAA08E442890DC111F80DBCAA8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12">
    <w:name w:val="D6DFDF188F364EC9988116EF3F6DB03B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12">
    <w:name w:val="2F67A6B21E5F46B2B511162F2C533EB9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12">
    <w:name w:val="AD2BD635741B45FFAA1829CE05930FFB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12">
    <w:name w:val="EA7F96CF436C4E548EC0D0EA635DF343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12">
    <w:name w:val="526E953632C84AC0AC4FDC297877D4E8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12">
    <w:name w:val="36D9F9A7E1F947BAA9300E7D4AD31057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12">
    <w:name w:val="38E335A9D0E64911B4DAAE6AD472911C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12">
    <w:name w:val="A388002080A44CA88EAD232AAF5B912F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12">
    <w:name w:val="B630443F12C548BDAAD82C443742B1B9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12">
    <w:name w:val="69A97BB1D4714A39A7C42209D170AC4D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12">
    <w:name w:val="A463B11A7E6641D99C48C32C8B40B23F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12">
    <w:name w:val="50377D57F4A44DBEBE613A2ECC361935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12">
    <w:name w:val="E1F437DBAA924CA780BA3534ADD7E9B3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12">
    <w:name w:val="792E0EF332964666BDAD941F14F11C32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12">
    <w:name w:val="BB8BC446F2684CAFA2BCF99EFCF22B03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12">
    <w:name w:val="F7E28216EF794AE4A232D9A35FBACBC6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12">
    <w:name w:val="D959D93A7A424BDBB4E7E7128B6C6FE812"/>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CCDFA3641FD482B9FCC8E14A82061ED19">
    <w:name w:val="DCCDFA3641FD482B9FCC8E14A82061ED19"/>
    <w:rsid w:val="0071146A"/>
    <w:pPr>
      <w:spacing w:after="0" w:line="280" w:lineRule="atLeast"/>
    </w:pPr>
    <w:rPr>
      <w:rFonts w:ascii="Arial" w:eastAsia="Times New Roman" w:hAnsi="Arial" w:cs="Times New Roman"/>
      <w:kern w:val="10"/>
      <w:sz w:val="20"/>
      <w:szCs w:val="24"/>
      <w:lang w:eastAsia="en-US"/>
    </w:rPr>
  </w:style>
  <w:style w:type="paragraph" w:customStyle="1" w:styleId="2A2A772830854CF38CE4B311CB53CB2E18">
    <w:name w:val="2A2A772830854CF38CE4B311CB53CB2E18"/>
    <w:rsid w:val="0071146A"/>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8">
    <w:name w:val="A4C80C77C5F44C21B4CD861D85D5D13F18"/>
    <w:rsid w:val="0071146A"/>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8">
    <w:name w:val="DCA04184B5DA4960B0D36672DCC1318118"/>
    <w:rsid w:val="0071146A"/>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8">
    <w:name w:val="67BF74653DB744EEA916A84409B6883218"/>
    <w:rsid w:val="0071146A"/>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8">
    <w:name w:val="8E26C8B46D1947D2A258224BF3FE625718"/>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8">
    <w:name w:val="69808F60029443BE886296FCE3EC415B18"/>
    <w:rsid w:val="0071146A"/>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8">
    <w:name w:val="AE774B59F674479B891AB76B82DCB3EA18"/>
    <w:rsid w:val="0071146A"/>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8">
    <w:name w:val="5B6CB2D8B6C5435A84AC4AE92F42CE8D18"/>
    <w:rsid w:val="0071146A"/>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0">
    <w:name w:val="4D8016C14BF04F3881DA589E0E61B0F220"/>
    <w:rsid w:val="0071146A"/>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0">
    <w:name w:val="928D0D5DAB7646DC8EFBE769FA2EA12820"/>
    <w:rsid w:val="0071146A"/>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0">
    <w:name w:val="93BF76DAEBD14B8F81912F5576B586A520"/>
    <w:rsid w:val="0071146A"/>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20">
    <w:name w:val="A7E85BE05AF84BCF81B5B3665BE319B720"/>
    <w:rsid w:val="0071146A"/>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20">
    <w:name w:val="F87B4FD3ACD6429599BB07DCBB432CC420"/>
    <w:rsid w:val="0071146A"/>
    <w:pPr>
      <w:spacing w:after="0" w:line="280" w:lineRule="atLeast"/>
    </w:pPr>
    <w:rPr>
      <w:rFonts w:ascii="Arial" w:eastAsia="Times New Roman" w:hAnsi="Arial" w:cs="Times New Roman"/>
      <w:kern w:val="10"/>
      <w:sz w:val="20"/>
      <w:szCs w:val="24"/>
      <w:lang w:eastAsia="en-US"/>
    </w:rPr>
  </w:style>
  <w:style w:type="paragraph" w:customStyle="1" w:styleId="852603E421C146519554C0702227C7FE20">
    <w:name w:val="852603E421C146519554C0702227C7FE20"/>
    <w:rsid w:val="0071146A"/>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20">
    <w:name w:val="B626F5BB3CBC450CBAAFA297CB5D25C62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20">
    <w:name w:val="837220D178BE447092DA5E1DAA31F0EB2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20">
    <w:name w:val="B8181552D80742FE8EBF0CB7A69B424420"/>
    <w:rsid w:val="0071146A"/>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0">
    <w:name w:val="993BA05B03F849B0BF9866856D27CE9520"/>
    <w:rsid w:val="0071146A"/>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0">
    <w:name w:val="FD75D8610BA84E0CAB54E6BB4FA9FB8420"/>
    <w:rsid w:val="0071146A"/>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0">
    <w:name w:val="438F53550DF2478F9D462CE1FE9DB9A920"/>
    <w:rsid w:val="0071146A"/>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0">
    <w:name w:val="EE563E28160F41EB8C4631FD5DD6991B20"/>
    <w:rsid w:val="0071146A"/>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0">
    <w:name w:val="C146BC19BF3A46DFAC472A1CF1FB1FC020"/>
    <w:rsid w:val="0071146A"/>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0">
    <w:name w:val="9B6AE05CE2444E6C9C025396B6538BC720"/>
    <w:rsid w:val="0071146A"/>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0">
    <w:name w:val="2BADFC985A2D4F24A0CA036ECEA9634120"/>
    <w:rsid w:val="0071146A"/>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0">
    <w:name w:val="29E62F2F76F74D38B87E9C1C4D13C6AC20"/>
    <w:rsid w:val="0071146A"/>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0">
    <w:name w:val="5CF8BC2E53DF49E5B36B29DEF7888C4D20"/>
    <w:rsid w:val="0071146A"/>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0">
    <w:name w:val="90851E22F9754C9193DF41994899EF8B20"/>
    <w:rsid w:val="0071146A"/>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0">
    <w:name w:val="1365AAF6B02F435CA29C8572944413E020"/>
    <w:rsid w:val="0071146A"/>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0">
    <w:name w:val="C697E9257AD74C2EAA1E73943D18A02C20"/>
    <w:rsid w:val="0071146A"/>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0">
    <w:name w:val="F9B85A9B0D4A4943AFD425BFEE10955420"/>
    <w:rsid w:val="0071146A"/>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0">
    <w:name w:val="EBD82AE5D31E4F4DA23C26EA3BB2BCD320"/>
    <w:rsid w:val="0071146A"/>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20">
    <w:name w:val="BF0B10EC33794515ADC21260B081A19420"/>
    <w:rsid w:val="0071146A"/>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0">
    <w:name w:val="AF0D7C5361DD4978817842EBBB111CBE20"/>
    <w:rsid w:val="0071146A"/>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0">
    <w:name w:val="FDBA3176EBA7453A8E413A3F12B246E020"/>
    <w:rsid w:val="0071146A"/>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0">
    <w:name w:val="7DA3576413A94E04B470EC9D4C4DFA8D20"/>
    <w:rsid w:val="0071146A"/>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3">
    <w:name w:val="AC20DFE1F873462E913A2629AC0403AA3"/>
    <w:rsid w:val="0071146A"/>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7">
    <w:name w:val="C7BD5C05FB3F4D6BB096762FEFB62E6F7"/>
    <w:rsid w:val="0071146A"/>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8">
    <w:name w:val="3079828342A34528AEF3CF871082F4918"/>
    <w:rsid w:val="0071146A"/>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8">
    <w:name w:val="091A9114EEB24BA388AB3EB45AD2D13C8"/>
    <w:rsid w:val="0071146A"/>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8">
    <w:name w:val="4A3E2194355F4D58B2020E718A2AEF878"/>
    <w:rsid w:val="0071146A"/>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8">
    <w:name w:val="0F3ABBB205A6471182E891652AC82D218"/>
    <w:rsid w:val="0071146A"/>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1">
    <w:name w:val="9B75EE6FA853435EBD9BFA04C46941F21"/>
    <w:rsid w:val="0071146A"/>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1">
    <w:name w:val="DD1238D47DA640ACA58D8FD67F069A6C1"/>
    <w:rsid w:val="0071146A"/>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0">
    <w:name w:val="E0759007477243C7BD8A81EDEC75E01920"/>
    <w:rsid w:val="0071146A"/>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20">
    <w:name w:val="0C8FCE8A76E64B3C98001AEC3E32ACCB20"/>
    <w:rsid w:val="0071146A"/>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20">
    <w:name w:val="C4120163A5D24845A9D7570806D22CA120"/>
    <w:rsid w:val="0071146A"/>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20">
    <w:name w:val="A332B3CAFBAE49568795C75047CA86BA20"/>
    <w:rsid w:val="0071146A"/>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20">
    <w:name w:val="47FC819F5E0E419C8330F82B150FFFA820"/>
    <w:rsid w:val="0071146A"/>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20">
    <w:name w:val="9BCC404185004A739F0ACEE4256A10AF20"/>
    <w:rsid w:val="0071146A"/>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20">
    <w:name w:val="AECE870338634CE1894512F61BC6EA3D20"/>
    <w:rsid w:val="0071146A"/>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20">
    <w:name w:val="E49DD9AE17824355B4FB9F378A704D7820"/>
    <w:rsid w:val="0071146A"/>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20">
    <w:name w:val="01AB02A26181405C9FE2C8B2F9F6D23520"/>
    <w:rsid w:val="0071146A"/>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20">
    <w:name w:val="6572DFA3BFEE4C4CBFF6B20843C7C65520"/>
    <w:rsid w:val="0071146A"/>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20">
    <w:name w:val="0E34F1CB09A64616AB627B2291778F2320"/>
    <w:rsid w:val="0071146A"/>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0">
    <w:name w:val="94DF65DAC38B4F02B3F807C6D45616BA20"/>
    <w:rsid w:val="0071146A"/>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0">
    <w:name w:val="39274F0C64B44C42A316D725E9D286B82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0">
    <w:name w:val="FBEBA19E165946B093F8D9FEEC25C0E120"/>
    <w:rsid w:val="0071146A"/>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59D33839D04790961C2B69060FE80220">
    <w:name w:val="3F59D33839D04790961C2B69060FE80220"/>
    <w:rsid w:val="0071146A"/>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20">
    <w:name w:val="3F1FE48D69CE495BB53C44D1A0BF593520"/>
    <w:rsid w:val="0071146A"/>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0">
    <w:name w:val="93BE17A7EA2A48048B9F3FA5A0CB38B620"/>
    <w:rsid w:val="0071146A"/>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20">
    <w:name w:val="8A3563C93355402085F90D0A36C1ED5220"/>
    <w:rsid w:val="0071146A"/>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20">
    <w:name w:val="72F4EF7EE059479994BD0BDC428AA7C720"/>
    <w:rsid w:val="0071146A"/>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20">
    <w:name w:val="80DC6D4E832E40F9A078746C674F412120"/>
    <w:rsid w:val="0071146A"/>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20">
    <w:name w:val="6E7537B3867B4CA7AD00D8B507DA421A20"/>
    <w:rsid w:val="0071146A"/>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20">
    <w:name w:val="2478E870B81144578E862B147E83669720"/>
    <w:rsid w:val="0071146A"/>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20">
    <w:name w:val="D7B12EBEAE7648118BFA7BD8822F98DB20"/>
    <w:rsid w:val="0071146A"/>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20">
    <w:name w:val="FACE82E468BE4025BE10D036D4C76C4A20"/>
    <w:rsid w:val="0071146A"/>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20">
    <w:name w:val="FD98F0227BC744D6A3A55786B87705DE20"/>
    <w:rsid w:val="0071146A"/>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20">
    <w:name w:val="52E6445FE0A34AD385A7A46F37797DEF20"/>
    <w:rsid w:val="0071146A"/>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20">
    <w:name w:val="A37D556082834081A3F0B7826737D6D120"/>
    <w:rsid w:val="0071146A"/>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20">
    <w:name w:val="F9280C8EC4C0409181AFE31727B2593B20"/>
    <w:rsid w:val="0071146A"/>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20">
    <w:name w:val="9C47576F21234AD584468D3B2E18C94320"/>
    <w:rsid w:val="0071146A"/>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0">
    <w:name w:val="9525A14613144105A3F928EFD8F2120120"/>
    <w:rsid w:val="0071146A"/>
    <w:pPr>
      <w:spacing w:after="0" w:line="280" w:lineRule="atLeast"/>
    </w:pPr>
    <w:rPr>
      <w:rFonts w:ascii="Arial" w:eastAsia="Times New Roman" w:hAnsi="Arial" w:cs="Times New Roman"/>
      <w:kern w:val="10"/>
      <w:sz w:val="20"/>
      <w:szCs w:val="24"/>
      <w:lang w:eastAsia="en-US"/>
    </w:rPr>
  </w:style>
  <w:style w:type="paragraph" w:customStyle="1" w:styleId="B50E260C24994483B8235AA36B7BC30E20">
    <w:name w:val="B50E260C24994483B8235AA36B7BC30E20"/>
    <w:rsid w:val="0071146A"/>
    <w:pPr>
      <w:spacing w:after="0" w:line="280" w:lineRule="atLeast"/>
    </w:pPr>
    <w:rPr>
      <w:rFonts w:ascii="Arial" w:eastAsia="Times New Roman" w:hAnsi="Arial" w:cs="Times New Roman"/>
      <w:kern w:val="10"/>
      <w:sz w:val="20"/>
      <w:szCs w:val="24"/>
      <w:lang w:eastAsia="en-US"/>
    </w:rPr>
  </w:style>
  <w:style w:type="paragraph" w:customStyle="1" w:styleId="44ED72A8A886480395EAD95A5200635B20">
    <w:name w:val="44ED72A8A886480395EAD95A5200635B20"/>
    <w:rsid w:val="0071146A"/>
    <w:pPr>
      <w:spacing w:after="0" w:line="280" w:lineRule="atLeast"/>
    </w:pPr>
    <w:rPr>
      <w:rFonts w:ascii="Arial" w:eastAsia="Times New Roman" w:hAnsi="Arial" w:cs="Times New Roman"/>
      <w:kern w:val="10"/>
      <w:sz w:val="20"/>
      <w:szCs w:val="24"/>
      <w:lang w:eastAsia="en-US"/>
    </w:rPr>
  </w:style>
  <w:style w:type="paragraph" w:customStyle="1" w:styleId="22DCA97CB0274A83851517427DE648F620">
    <w:name w:val="22DCA97CB0274A83851517427DE648F620"/>
    <w:rsid w:val="0071146A"/>
    <w:pPr>
      <w:spacing w:after="0" w:line="280" w:lineRule="atLeast"/>
    </w:pPr>
    <w:rPr>
      <w:rFonts w:ascii="Arial" w:eastAsia="Times New Roman" w:hAnsi="Arial" w:cs="Times New Roman"/>
      <w:kern w:val="10"/>
      <w:sz w:val="20"/>
      <w:szCs w:val="24"/>
      <w:lang w:eastAsia="en-US"/>
    </w:rPr>
  </w:style>
  <w:style w:type="paragraph" w:customStyle="1" w:styleId="8BCFC1B5BCAA4DC3B612AB7CE80E466720">
    <w:name w:val="8BCFC1B5BCAA4DC3B612AB7CE80E466720"/>
    <w:rsid w:val="0071146A"/>
    <w:pPr>
      <w:spacing w:after="0" w:line="280" w:lineRule="atLeast"/>
    </w:pPr>
    <w:rPr>
      <w:rFonts w:ascii="Arial" w:eastAsia="Times New Roman" w:hAnsi="Arial" w:cs="Times New Roman"/>
      <w:kern w:val="10"/>
      <w:sz w:val="20"/>
      <w:szCs w:val="24"/>
      <w:lang w:eastAsia="en-US"/>
    </w:rPr>
  </w:style>
  <w:style w:type="paragraph" w:customStyle="1" w:styleId="F97E6D7D21614DC2B2C5AED36DC4AF7520">
    <w:name w:val="F97E6D7D21614DC2B2C5AED36DC4AF7520"/>
    <w:rsid w:val="0071146A"/>
    <w:pPr>
      <w:spacing w:after="0" w:line="280" w:lineRule="atLeast"/>
    </w:pPr>
    <w:rPr>
      <w:rFonts w:ascii="Arial" w:eastAsia="Times New Roman" w:hAnsi="Arial" w:cs="Times New Roman"/>
      <w:kern w:val="10"/>
      <w:sz w:val="20"/>
      <w:szCs w:val="24"/>
      <w:lang w:eastAsia="en-US"/>
    </w:rPr>
  </w:style>
  <w:style w:type="paragraph" w:customStyle="1" w:styleId="0559DCDA97704521A67467FCAF530AF520">
    <w:name w:val="0559DCDA97704521A67467FCAF530AF520"/>
    <w:rsid w:val="0071146A"/>
    <w:pPr>
      <w:spacing w:after="0" w:line="280" w:lineRule="atLeast"/>
    </w:pPr>
    <w:rPr>
      <w:rFonts w:ascii="Arial" w:eastAsia="Times New Roman" w:hAnsi="Arial" w:cs="Times New Roman"/>
      <w:kern w:val="10"/>
      <w:sz w:val="20"/>
      <w:szCs w:val="24"/>
      <w:lang w:eastAsia="en-US"/>
    </w:rPr>
  </w:style>
  <w:style w:type="paragraph" w:customStyle="1" w:styleId="47AB373E21124E1DAE5AA83F787693F220">
    <w:name w:val="47AB373E21124E1DAE5AA83F787693F220"/>
    <w:rsid w:val="0071146A"/>
    <w:pPr>
      <w:spacing w:after="0" w:line="280" w:lineRule="atLeast"/>
    </w:pPr>
    <w:rPr>
      <w:rFonts w:ascii="Arial" w:eastAsia="Times New Roman" w:hAnsi="Arial" w:cs="Times New Roman"/>
      <w:kern w:val="10"/>
      <w:sz w:val="20"/>
      <w:szCs w:val="24"/>
      <w:lang w:eastAsia="en-US"/>
    </w:rPr>
  </w:style>
  <w:style w:type="paragraph" w:customStyle="1" w:styleId="4CC15D5080DC4D40A1D731B2B544D84220">
    <w:name w:val="4CC15D5080DC4D40A1D731B2B544D84220"/>
    <w:rsid w:val="0071146A"/>
    <w:pPr>
      <w:spacing w:after="0" w:line="280" w:lineRule="atLeast"/>
    </w:pPr>
    <w:rPr>
      <w:rFonts w:ascii="Arial" w:eastAsia="Times New Roman" w:hAnsi="Arial" w:cs="Times New Roman"/>
      <w:kern w:val="10"/>
      <w:sz w:val="20"/>
      <w:szCs w:val="24"/>
      <w:lang w:eastAsia="en-US"/>
    </w:rPr>
  </w:style>
  <w:style w:type="paragraph" w:customStyle="1" w:styleId="108411C6502145BD8BBDEA8C716A270B20">
    <w:name w:val="108411C6502145BD8BBDEA8C716A270B20"/>
    <w:rsid w:val="0071146A"/>
    <w:pPr>
      <w:spacing w:after="0" w:line="280" w:lineRule="atLeast"/>
    </w:pPr>
    <w:rPr>
      <w:rFonts w:ascii="Arial" w:eastAsia="Times New Roman" w:hAnsi="Arial" w:cs="Times New Roman"/>
      <w:kern w:val="10"/>
      <w:sz w:val="20"/>
      <w:szCs w:val="24"/>
      <w:lang w:eastAsia="en-US"/>
    </w:rPr>
  </w:style>
  <w:style w:type="paragraph" w:customStyle="1" w:styleId="9E662ED8E3AF4CF197FB616BFBF6B0D120">
    <w:name w:val="9E662ED8E3AF4CF197FB616BFBF6B0D120"/>
    <w:rsid w:val="0071146A"/>
    <w:pPr>
      <w:spacing w:after="0" w:line="280" w:lineRule="atLeast"/>
    </w:pPr>
    <w:rPr>
      <w:rFonts w:ascii="Arial" w:eastAsia="Times New Roman" w:hAnsi="Arial" w:cs="Times New Roman"/>
      <w:kern w:val="10"/>
      <w:sz w:val="20"/>
      <w:szCs w:val="24"/>
      <w:lang w:eastAsia="en-US"/>
    </w:rPr>
  </w:style>
  <w:style w:type="paragraph" w:customStyle="1" w:styleId="42A69C73EC1F467D85B99F070FFDFC2220">
    <w:name w:val="42A69C73EC1F467D85B99F070FFDFC2220"/>
    <w:rsid w:val="0071146A"/>
    <w:pPr>
      <w:spacing w:after="0" w:line="280" w:lineRule="atLeast"/>
    </w:pPr>
    <w:rPr>
      <w:rFonts w:ascii="Arial" w:eastAsia="Times New Roman" w:hAnsi="Arial" w:cs="Times New Roman"/>
      <w:kern w:val="10"/>
      <w:sz w:val="20"/>
      <w:szCs w:val="24"/>
      <w:lang w:eastAsia="en-US"/>
    </w:rPr>
  </w:style>
  <w:style w:type="paragraph" w:customStyle="1" w:styleId="EDD033FA0B3E47589BEFDF1561E76F8020">
    <w:name w:val="EDD033FA0B3E47589BEFDF1561E76F8020"/>
    <w:rsid w:val="0071146A"/>
    <w:pPr>
      <w:spacing w:after="0" w:line="280" w:lineRule="atLeast"/>
    </w:pPr>
    <w:rPr>
      <w:rFonts w:ascii="Arial" w:eastAsia="Times New Roman" w:hAnsi="Arial" w:cs="Times New Roman"/>
      <w:kern w:val="10"/>
      <w:sz w:val="20"/>
      <w:szCs w:val="24"/>
      <w:lang w:eastAsia="en-US"/>
    </w:rPr>
  </w:style>
  <w:style w:type="paragraph" w:customStyle="1" w:styleId="A5EC02E944B9469EAB80E483D16659D020">
    <w:name w:val="A5EC02E944B9469EAB80E483D16659D020"/>
    <w:rsid w:val="0071146A"/>
    <w:pPr>
      <w:spacing w:after="0" w:line="280" w:lineRule="atLeast"/>
    </w:pPr>
    <w:rPr>
      <w:rFonts w:ascii="Arial" w:eastAsia="Times New Roman" w:hAnsi="Arial" w:cs="Times New Roman"/>
      <w:kern w:val="10"/>
      <w:sz w:val="20"/>
      <w:szCs w:val="24"/>
      <w:lang w:eastAsia="en-US"/>
    </w:rPr>
  </w:style>
  <w:style w:type="paragraph" w:customStyle="1" w:styleId="1FDD72192F294FA9851F10D76CBFE34C20">
    <w:name w:val="1FDD72192F294FA9851F10D76CBFE34C20"/>
    <w:rsid w:val="0071146A"/>
    <w:pPr>
      <w:spacing w:after="0" w:line="280" w:lineRule="atLeast"/>
    </w:pPr>
    <w:rPr>
      <w:rFonts w:ascii="Arial" w:eastAsia="Times New Roman" w:hAnsi="Arial" w:cs="Times New Roman"/>
      <w:kern w:val="10"/>
      <w:sz w:val="20"/>
      <w:szCs w:val="24"/>
      <w:lang w:eastAsia="en-US"/>
    </w:rPr>
  </w:style>
  <w:style w:type="paragraph" w:customStyle="1" w:styleId="8D1FCC6ACCEC4374B150F188327DB67217">
    <w:name w:val="8D1FCC6ACCEC4374B150F188327DB67217"/>
    <w:rsid w:val="0071146A"/>
    <w:pPr>
      <w:spacing w:after="0" w:line="280" w:lineRule="atLeast"/>
    </w:pPr>
    <w:rPr>
      <w:rFonts w:ascii="Arial" w:eastAsia="Times New Roman" w:hAnsi="Arial" w:cs="Times New Roman"/>
      <w:kern w:val="10"/>
      <w:sz w:val="20"/>
      <w:szCs w:val="24"/>
      <w:lang w:eastAsia="en-US"/>
    </w:rPr>
  </w:style>
  <w:style w:type="paragraph" w:customStyle="1" w:styleId="7FDD26FED2BA43389987F6D35A6C5BAD20">
    <w:name w:val="7FDD26FED2BA43389987F6D35A6C5BAD20"/>
    <w:rsid w:val="0071146A"/>
    <w:pPr>
      <w:spacing w:after="0" w:line="280" w:lineRule="atLeast"/>
    </w:pPr>
    <w:rPr>
      <w:rFonts w:ascii="Arial" w:eastAsia="Times New Roman" w:hAnsi="Arial" w:cs="Times New Roman"/>
      <w:kern w:val="10"/>
      <w:sz w:val="20"/>
      <w:szCs w:val="24"/>
      <w:lang w:eastAsia="en-US"/>
    </w:rPr>
  </w:style>
  <w:style w:type="paragraph" w:customStyle="1" w:styleId="24680667386441FB94568C630B303AC520">
    <w:name w:val="24680667386441FB94568C630B303AC520"/>
    <w:rsid w:val="0071146A"/>
    <w:pPr>
      <w:spacing w:after="0" w:line="280" w:lineRule="atLeast"/>
    </w:pPr>
    <w:rPr>
      <w:rFonts w:ascii="Arial" w:eastAsia="Times New Roman" w:hAnsi="Arial" w:cs="Times New Roman"/>
      <w:kern w:val="10"/>
      <w:sz w:val="20"/>
      <w:szCs w:val="24"/>
      <w:lang w:eastAsia="en-US"/>
    </w:rPr>
  </w:style>
  <w:style w:type="paragraph" w:customStyle="1" w:styleId="66E26DBB5CD54D5284F785622BC4726620">
    <w:name w:val="66E26DBB5CD54D5284F785622BC4726620"/>
    <w:rsid w:val="0071146A"/>
    <w:pPr>
      <w:spacing w:after="0" w:line="280" w:lineRule="atLeast"/>
    </w:pPr>
    <w:rPr>
      <w:rFonts w:ascii="Arial" w:eastAsia="Times New Roman" w:hAnsi="Arial" w:cs="Times New Roman"/>
      <w:kern w:val="10"/>
      <w:sz w:val="20"/>
      <w:szCs w:val="24"/>
      <w:lang w:eastAsia="en-US"/>
    </w:rPr>
  </w:style>
  <w:style w:type="paragraph" w:customStyle="1" w:styleId="CCD4286F234C440BB574D2D990F3EA2C20">
    <w:name w:val="CCD4286F234C440BB574D2D990F3EA2C20"/>
    <w:rsid w:val="0071146A"/>
    <w:pPr>
      <w:spacing w:after="0" w:line="280" w:lineRule="atLeast"/>
    </w:pPr>
    <w:rPr>
      <w:rFonts w:ascii="Arial" w:eastAsia="Times New Roman" w:hAnsi="Arial" w:cs="Times New Roman"/>
      <w:kern w:val="10"/>
      <w:sz w:val="20"/>
      <w:szCs w:val="24"/>
      <w:lang w:eastAsia="en-US"/>
    </w:rPr>
  </w:style>
  <w:style w:type="paragraph" w:customStyle="1" w:styleId="53B866C6266242DAB0B14EFA753A62AA20">
    <w:name w:val="53B866C6266242DAB0B14EFA753A62AA20"/>
    <w:rsid w:val="0071146A"/>
    <w:pPr>
      <w:spacing w:after="0" w:line="280" w:lineRule="atLeast"/>
    </w:pPr>
    <w:rPr>
      <w:rFonts w:ascii="Arial" w:eastAsia="Times New Roman" w:hAnsi="Arial" w:cs="Times New Roman"/>
      <w:kern w:val="10"/>
      <w:sz w:val="20"/>
      <w:szCs w:val="24"/>
      <w:lang w:eastAsia="en-US"/>
    </w:rPr>
  </w:style>
  <w:style w:type="paragraph" w:customStyle="1" w:styleId="7AF90F6747044EAA9BBF9DD236EDCF1420">
    <w:name w:val="7AF90F6747044EAA9BBF9DD236EDCF1420"/>
    <w:rsid w:val="0071146A"/>
    <w:pPr>
      <w:spacing w:after="0" w:line="280" w:lineRule="atLeast"/>
    </w:pPr>
    <w:rPr>
      <w:rFonts w:ascii="Arial" w:eastAsia="Times New Roman" w:hAnsi="Arial" w:cs="Times New Roman"/>
      <w:kern w:val="10"/>
      <w:sz w:val="20"/>
      <w:szCs w:val="24"/>
      <w:lang w:eastAsia="en-US"/>
    </w:rPr>
  </w:style>
  <w:style w:type="paragraph" w:customStyle="1" w:styleId="F01A10C573924B2DA91C348B73675CE020">
    <w:name w:val="F01A10C573924B2DA91C348B73675CE020"/>
    <w:rsid w:val="0071146A"/>
    <w:pPr>
      <w:spacing w:after="0" w:line="280" w:lineRule="atLeast"/>
    </w:pPr>
    <w:rPr>
      <w:rFonts w:ascii="Arial" w:eastAsia="Times New Roman" w:hAnsi="Arial" w:cs="Times New Roman"/>
      <w:kern w:val="10"/>
      <w:sz w:val="20"/>
      <w:szCs w:val="24"/>
      <w:lang w:eastAsia="en-US"/>
    </w:rPr>
  </w:style>
  <w:style w:type="paragraph" w:customStyle="1" w:styleId="B2E339E2D0584977958E9B942BD8F36520">
    <w:name w:val="B2E339E2D0584977958E9B942BD8F36520"/>
    <w:rsid w:val="0071146A"/>
    <w:pPr>
      <w:spacing w:after="0" w:line="280" w:lineRule="atLeast"/>
    </w:pPr>
    <w:rPr>
      <w:rFonts w:ascii="Arial" w:eastAsia="Times New Roman" w:hAnsi="Arial" w:cs="Times New Roman"/>
      <w:kern w:val="10"/>
      <w:sz w:val="20"/>
      <w:szCs w:val="24"/>
      <w:lang w:eastAsia="en-US"/>
    </w:rPr>
  </w:style>
  <w:style w:type="paragraph" w:customStyle="1" w:styleId="CE3D84D24B304A70B4A758EAA8A3B10120">
    <w:name w:val="CE3D84D24B304A70B4A758EAA8A3B10120"/>
    <w:rsid w:val="0071146A"/>
    <w:pPr>
      <w:spacing w:after="0" w:line="280" w:lineRule="atLeast"/>
    </w:pPr>
    <w:rPr>
      <w:rFonts w:ascii="Arial" w:eastAsia="Times New Roman" w:hAnsi="Arial" w:cs="Times New Roman"/>
      <w:kern w:val="10"/>
      <w:sz w:val="20"/>
      <w:szCs w:val="24"/>
      <w:lang w:eastAsia="en-US"/>
    </w:rPr>
  </w:style>
  <w:style w:type="paragraph" w:customStyle="1" w:styleId="D59D4442B44240D08181FD83692B3C6320">
    <w:name w:val="D59D4442B44240D08181FD83692B3C6320"/>
    <w:rsid w:val="0071146A"/>
    <w:pPr>
      <w:spacing w:after="0" w:line="280" w:lineRule="atLeast"/>
    </w:pPr>
    <w:rPr>
      <w:rFonts w:ascii="Arial" w:eastAsia="Times New Roman" w:hAnsi="Arial" w:cs="Times New Roman"/>
      <w:kern w:val="10"/>
      <w:sz w:val="20"/>
      <w:szCs w:val="24"/>
      <w:lang w:eastAsia="en-US"/>
    </w:rPr>
  </w:style>
  <w:style w:type="paragraph" w:customStyle="1" w:styleId="191219E602244B2D8482B4EE4CC115B620">
    <w:name w:val="191219E602244B2D8482B4EE4CC115B620"/>
    <w:rsid w:val="0071146A"/>
    <w:pPr>
      <w:spacing w:after="0" w:line="280" w:lineRule="atLeast"/>
    </w:pPr>
    <w:rPr>
      <w:rFonts w:ascii="Arial" w:eastAsia="Times New Roman" w:hAnsi="Arial" w:cs="Times New Roman"/>
      <w:kern w:val="10"/>
      <w:sz w:val="20"/>
      <w:szCs w:val="24"/>
      <w:lang w:eastAsia="en-US"/>
    </w:rPr>
  </w:style>
  <w:style w:type="paragraph" w:customStyle="1" w:styleId="37BAB5E4E3B041F39B80C0FFC34056CC20">
    <w:name w:val="37BAB5E4E3B041F39B80C0FFC34056CC20"/>
    <w:rsid w:val="0071146A"/>
    <w:pPr>
      <w:spacing w:after="0" w:line="280" w:lineRule="atLeast"/>
    </w:pPr>
    <w:rPr>
      <w:rFonts w:ascii="Arial" w:eastAsia="Times New Roman" w:hAnsi="Arial" w:cs="Times New Roman"/>
      <w:kern w:val="10"/>
      <w:sz w:val="20"/>
      <w:szCs w:val="24"/>
      <w:lang w:eastAsia="en-US"/>
    </w:rPr>
  </w:style>
  <w:style w:type="paragraph" w:customStyle="1" w:styleId="A26E40E84F1D4982B64CC7E51676F59B20">
    <w:name w:val="A26E40E84F1D4982B64CC7E51676F59B20"/>
    <w:rsid w:val="0071146A"/>
    <w:pPr>
      <w:spacing w:after="0" w:line="280" w:lineRule="atLeast"/>
    </w:pPr>
    <w:rPr>
      <w:rFonts w:ascii="Arial" w:eastAsia="Times New Roman" w:hAnsi="Arial" w:cs="Times New Roman"/>
      <w:kern w:val="10"/>
      <w:sz w:val="20"/>
      <w:szCs w:val="24"/>
      <w:lang w:eastAsia="en-US"/>
    </w:rPr>
  </w:style>
  <w:style w:type="paragraph" w:customStyle="1" w:styleId="B48362AE626849F9A1E70716DEBE998620">
    <w:name w:val="B48362AE626849F9A1E70716DEBE998620"/>
    <w:rsid w:val="0071146A"/>
    <w:pPr>
      <w:spacing w:after="0" w:line="280" w:lineRule="atLeast"/>
    </w:pPr>
    <w:rPr>
      <w:rFonts w:ascii="Arial" w:eastAsia="Times New Roman" w:hAnsi="Arial" w:cs="Times New Roman"/>
      <w:kern w:val="10"/>
      <w:sz w:val="20"/>
      <w:szCs w:val="24"/>
      <w:lang w:eastAsia="en-US"/>
    </w:rPr>
  </w:style>
  <w:style w:type="paragraph" w:customStyle="1" w:styleId="C6052E248ED0474BA92ADC56365F01DB20">
    <w:name w:val="C6052E248ED0474BA92ADC56365F01DB20"/>
    <w:rsid w:val="0071146A"/>
    <w:pPr>
      <w:spacing w:after="0" w:line="280" w:lineRule="atLeast"/>
    </w:pPr>
    <w:rPr>
      <w:rFonts w:ascii="Arial" w:eastAsia="Times New Roman" w:hAnsi="Arial" w:cs="Times New Roman"/>
      <w:kern w:val="10"/>
      <w:sz w:val="20"/>
      <w:szCs w:val="24"/>
      <w:lang w:eastAsia="en-US"/>
    </w:rPr>
  </w:style>
  <w:style w:type="paragraph" w:customStyle="1" w:styleId="93B0D2AFA37D4EAE9B8F28189182F0E520">
    <w:name w:val="93B0D2AFA37D4EAE9B8F28189182F0E520"/>
    <w:rsid w:val="0071146A"/>
    <w:pPr>
      <w:spacing w:after="0" w:line="280" w:lineRule="atLeast"/>
    </w:pPr>
    <w:rPr>
      <w:rFonts w:ascii="Arial" w:eastAsia="Times New Roman" w:hAnsi="Arial" w:cs="Times New Roman"/>
      <w:kern w:val="10"/>
      <w:sz w:val="20"/>
      <w:szCs w:val="24"/>
      <w:lang w:eastAsia="en-US"/>
    </w:rPr>
  </w:style>
  <w:style w:type="paragraph" w:customStyle="1" w:styleId="3DB04C847C9C436CBF309C7D2BEC350F20">
    <w:name w:val="3DB04C847C9C436CBF309C7D2BEC350F20"/>
    <w:rsid w:val="0071146A"/>
    <w:pPr>
      <w:spacing w:after="0" w:line="280" w:lineRule="atLeast"/>
    </w:pPr>
    <w:rPr>
      <w:rFonts w:ascii="Arial" w:eastAsia="Times New Roman" w:hAnsi="Arial" w:cs="Times New Roman"/>
      <w:kern w:val="10"/>
      <w:sz w:val="20"/>
      <w:szCs w:val="24"/>
      <w:lang w:eastAsia="en-US"/>
    </w:rPr>
  </w:style>
  <w:style w:type="paragraph" w:customStyle="1" w:styleId="B7800FBB09134B46B817F4CE8345956E20">
    <w:name w:val="B7800FBB09134B46B817F4CE8345956E20"/>
    <w:rsid w:val="0071146A"/>
    <w:pPr>
      <w:spacing w:after="0" w:line="280" w:lineRule="atLeast"/>
    </w:pPr>
    <w:rPr>
      <w:rFonts w:ascii="Arial" w:eastAsia="Times New Roman" w:hAnsi="Arial" w:cs="Times New Roman"/>
      <w:kern w:val="10"/>
      <w:sz w:val="20"/>
      <w:szCs w:val="24"/>
      <w:lang w:eastAsia="en-US"/>
    </w:rPr>
  </w:style>
  <w:style w:type="paragraph" w:customStyle="1" w:styleId="8291C525CB96429A990683C487C661EF20">
    <w:name w:val="8291C525CB96429A990683C487C661EF20"/>
    <w:rsid w:val="0071146A"/>
    <w:pPr>
      <w:spacing w:after="0" w:line="280" w:lineRule="atLeast"/>
    </w:pPr>
    <w:rPr>
      <w:rFonts w:ascii="Arial" w:eastAsia="Times New Roman" w:hAnsi="Arial" w:cs="Times New Roman"/>
      <w:kern w:val="10"/>
      <w:sz w:val="20"/>
      <w:szCs w:val="24"/>
      <w:lang w:eastAsia="en-US"/>
    </w:rPr>
  </w:style>
  <w:style w:type="paragraph" w:customStyle="1" w:styleId="E7C99D21F21A4D4CBD1FDA33E8FBF49520">
    <w:name w:val="E7C99D21F21A4D4CBD1FDA33E8FBF49520"/>
    <w:rsid w:val="0071146A"/>
    <w:pPr>
      <w:spacing w:after="0" w:line="280" w:lineRule="atLeast"/>
    </w:pPr>
    <w:rPr>
      <w:rFonts w:ascii="Arial" w:eastAsia="Times New Roman" w:hAnsi="Arial" w:cs="Times New Roman"/>
      <w:kern w:val="10"/>
      <w:sz w:val="20"/>
      <w:szCs w:val="24"/>
      <w:lang w:eastAsia="en-US"/>
    </w:rPr>
  </w:style>
  <w:style w:type="paragraph" w:customStyle="1" w:styleId="3463928715A840B08CA004D5A4C81D5820">
    <w:name w:val="3463928715A840B08CA004D5A4C81D5820"/>
    <w:rsid w:val="0071146A"/>
    <w:pPr>
      <w:spacing w:after="0" w:line="280" w:lineRule="atLeast"/>
    </w:pPr>
    <w:rPr>
      <w:rFonts w:ascii="Arial" w:eastAsia="Times New Roman" w:hAnsi="Arial" w:cs="Times New Roman"/>
      <w:kern w:val="10"/>
      <w:sz w:val="20"/>
      <w:szCs w:val="24"/>
      <w:lang w:eastAsia="en-US"/>
    </w:rPr>
  </w:style>
  <w:style w:type="paragraph" w:customStyle="1" w:styleId="CB58BB59F4914740B8B9F2C9C422CC2520">
    <w:name w:val="CB58BB59F4914740B8B9F2C9C422CC2520"/>
    <w:rsid w:val="0071146A"/>
    <w:pPr>
      <w:spacing w:after="0" w:line="280" w:lineRule="atLeast"/>
    </w:pPr>
    <w:rPr>
      <w:rFonts w:ascii="Arial" w:eastAsia="Times New Roman" w:hAnsi="Arial" w:cs="Times New Roman"/>
      <w:kern w:val="10"/>
      <w:sz w:val="20"/>
      <w:szCs w:val="24"/>
      <w:lang w:eastAsia="en-US"/>
    </w:rPr>
  </w:style>
  <w:style w:type="paragraph" w:customStyle="1" w:styleId="11859086A8B748E48710AF664C2265D820">
    <w:name w:val="11859086A8B748E48710AF664C2265D820"/>
    <w:rsid w:val="0071146A"/>
    <w:pPr>
      <w:spacing w:after="0" w:line="280" w:lineRule="atLeast"/>
    </w:pPr>
    <w:rPr>
      <w:rFonts w:ascii="Arial" w:eastAsia="Times New Roman" w:hAnsi="Arial" w:cs="Times New Roman"/>
      <w:kern w:val="10"/>
      <w:sz w:val="20"/>
      <w:szCs w:val="24"/>
      <w:lang w:eastAsia="en-US"/>
    </w:rPr>
  </w:style>
  <w:style w:type="paragraph" w:customStyle="1" w:styleId="FDCA3F42E9064FCB9D1C279D48B4CD7E20">
    <w:name w:val="FDCA3F42E9064FCB9D1C279D48B4CD7E20"/>
    <w:rsid w:val="0071146A"/>
    <w:pPr>
      <w:spacing w:after="0" w:line="280" w:lineRule="atLeast"/>
    </w:pPr>
    <w:rPr>
      <w:rFonts w:ascii="Arial" w:eastAsia="Times New Roman" w:hAnsi="Arial" w:cs="Times New Roman"/>
      <w:kern w:val="10"/>
      <w:sz w:val="20"/>
      <w:szCs w:val="24"/>
      <w:lang w:eastAsia="en-US"/>
    </w:rPr>
  </w:style>
  <w:style w:type="paragraph" w:customStyle="1" w:styleId="3FFAD98A4E314CCABC7C49CCA41CB66020">
    <w:name w:val="3FFAD98A4E314CCABC7C49CCA41CB66020"/>
    <w:rsid w:val="0071146A"/>
    <w:pPr>
      <w:spacing w:after="0" w:line="280" w:lineRule="atLeast"/>
    </w:pPr>
    <w:rPr>
      <w:rFonts w:ascii="Arial" w:eastAsia="Times New Roman" w:hAnsi="Arial" w:cs="Times New Roman"/>
      <w:kern w:val="10"/>
      <w:sz w:val="20"/>
      <w:szCs w:val="24"/>
      <w:lang w:eastAsia="en-US"/>
    </w:rPr>
  </w:style>
  <w:style w:type="paragraph" w:customStyle="1" w:styleId="44D9E141793141A2B3BE56DACFEA42B020">
    <w:name w:val="44D9E141793141A2B3BE56DACFEA42B020"/>
    <w:rsid w:val="0071146A"/>
    <w:pPr>
      <w:spacing w:after="0" w:line="280" w:lineRule="atLeast"/>
    </w:pPr>
    <w:rPr>
      <w:rFonts w:ascii="Arial" w:eastAsia="Times New Roman" w:hAnsi="Arial" w:cs="Times New Roman"/>
      <w:kern w:val="10"/>
      <w:sz w:val="20"/>
      <w:szCs w:val="24"/>
      <w:lang w:eastAsia="en-US"/>
    </w:rPr>
  </w:style>
  <w:style w:type="paragraph" w:customStyle="1" w:styleId="E2A493EEE3EB4592828F176888FC27DC20">
    <w:name w:val="E2A493EEE3EB4592828F176888FC27DC20"/>
    <w:rsid w:val="0071146A"/>
    <w:pPr>
      <w:spacing w:after="0" w:line="280" w:lineRule="atLeast"/>
    </w:pPr>
    <w:rPr>
      <w:rFonts w:ascii="Arial" w:eastAsia="Times New Roman" w:hAnsi="Arial" w:cs="Times New Roman"/>
      <w:kern w:val="10"/>
      <w:sz w:val="20"/>
      <w:szCs w:val="24"/>
      <w:lang w:eastAsia="en-US"/>
    </w:rPr>
  </w:style>
  <w:style w:type="paragraph" w:customStyle="1" w:styleId="47EB6201F50445B6A962B79BEF50C33220">
    <w:name w:val="47EB6201F50445B6A962B79BEF50C33220"/>
    <w:rsid w:val="0071146A"/>
    <w:pPr>
      <w:spacing w:after="0" w:line="280" w:lineRule="atLeast"/>
    </w:pPr>
    <w:rPr>
      <w:rFonts w:ascii="Arial" w:eastAsia="Times New Roman" w:hAnsi="Arial" w:cs="Times New Roman"/>
      <w:kern w:val="10"/>
      <w:sz w:val="20"/>
      <w:szCs w:val="24"/>
      <w:lang w:eastAsia="en-US"/>
    </w:rPr>
  </w:style>
  <w:style w:type="paragraph" w:customStyle="1" w:styleId="D7D250214577451AA9C05A93382CA87A20">
    <w:name w:val="D7D250214577451AA9C05A93382CA87A20"/>
    <w:rsid w:val="0071146A"/>
    <w:pPr>
      <w:spacing w:after="0" w:line="280" w:lineRule="atLeast"/>
    </w:pPr>
    <w:rPr>
      <w:rFonts w:ascii="Arial" w:eastAsia="Times New Roman" w:hAnsi="Arial" w:cs="Times New Roman"/>
      <w:kern w:val="10"/>
      <w:sz w:val="20"/>
      <w:szCs w:val="24"/>
      <w:lang w:eastAsia="en-US"/>
    </w:rPr>
  </w:style>
  <w:style w:type="paragraph" w:customStyle="1" w:styleId="128F8997576E4DA5AEB971D2C27ACA8F13">
    <w:name w:val="128F8997576E4DA5AEB971D2C27ACA8F13"/>
    <w:rsid w:val="0071146A"/>
    <w:pPr>
      <w:spacing w:after="0" w:line="280" w:lineRule="atLeast"/>
    </w:pPr>
    <w:rPr>
      <w:rFonts w:ascii="Arial" w:eastAsia="Times New Roman" w:hAnsi="Arial" w:cs="Times New Roman"/>
      <w:kern w:val="10"/>
      <w:sz w:val="20"/>
      <w:szCs w:val="24"/>
      <w:lang w:eastAsia="en-US"/>
    </w:rPr>
  </w:style>
  <w:style w:type="paragraph" w:customStyle="1" w:styleId="58282E7900CD45BEB8F7E8C63658E21513">
    <w:name w:val="58282E7900CD45BEB8F7E8C63658E21513"/>
    <w:rsid w:val="0071146A"/>
    <w:pPr>
      <w:spacing w:after="0" w:line="280" w:lineRule="atLeast"/>
    </w:pPr>
    <w:rPr>
      <w:rFonts w:ascii="Arial" w:eastAsia="Times New Roman" w:hAnsi="Arial" w:cs="Times New Roman"/>
      <w:kern w:val="10"/>
      <w:sz w:val="20"/>
      <w:szCs w:val="24"/>
      <w:lang w:eastAsia="en-US"/>
    </w:rPr>
  </w:style>
  <w:style w:type="paragraph" w:customStyle="1" w:styleId="4590462B8C374EF78C1C034D4E08093B13">
    <w:name w:val="4590462B8C374EF78C1C034D4E08093B13"/>
    <w:rsid w:val="0071146A"/>
    <w:pPr>
      <w:spacing w:after="0" w:line="280" w:lineRule="atLeast"/>
    </w:pPr>
    <w:rPr>
      <w:rFonts w:ascii="Arial" w:eastAsia="Times New Roman" w:hAnsi="Arial" w:cs="Times New Roman"/>
      <w:kern w:val="10"/>
      <w:sz w:val="20"/>
      <w:szCs w:val="24"/>
      <w:lang w:eastAsia="en-US"/>
    </w:rPr>
  </w:style>
  <w:style w:type="paragraph" w:customStyle="1" w:styleId="0784775877834EC1A5691B9BEC96E84813">
    <w:name w:val="0784775877834EC1A5691B9BEC96E84813"/>
    <w:rsid w:val="0071146A"/>
    <w:pPr>
      <w:spacing w:after="0" w:line="280" w:lineRule="atLeast"/>
    </w:pPr>
    <w:rPr>
      <w:rFonts w:ascii="Arial" w:eastAsia="Times New Roman" w:hAnsi="Arial" w:cs="Times New Roman"/>
      <w:kern w:val="10"/>
      <w:sz w:val="20"/>
      <w:szCs w:val="24"/>
      <w:lang w:eastAsia="en-US"/>
    </w:rPr>
  </w:style>
  <w:style w:type="paragraph" w:customStyle="1" w:styleId="C723459A3D2C430CB42480A6E9DC514713">
    <w:name w:val="C723459A3D2C430CB42480A6E9DC514713"/>
    <w:rsid w:val="0071146A"/>
    <w:pPr>
      <w:spacing w:after="0" w:line="280" w:lineRule="atLeast"/>
    </w:pPr>
    <w:rPr>
      <w:rFonts w:ascii="Arial" w:eastAsia="Times New Roman" w:hAnsi="Arial" w:cs="Times New Roman"/>
      <w:kern w:val="10"/>
      <w:sz w:val="20"/>
      <w:szCs w:val="24"/>
      <w:lang w:eastAsia="en-US"/>
    </w:rPr>
  </w:style>
  <w:style w:type="paragraph" w:customStyle="1" w:styleId="0C58D1E0D6D44ABFB667A6FB2E4A394E13">
    <w:name w:val="0C58D1E0D6D44ABFB667A6FB2E4A394E13"/>
    <w:rsid w:val="0071146A"/>
    <w:pPr>
      <w:spacing w:after="0" w:line="280" w:lineRule="atLeast"/>
    </w:pPr>
    <w:rPr>
      <w:rFonts w:ascii="Arial" w:eastAsia="Times New Roman" w:hAnsi="Arial" w:cs="Times New Roman"/>
      <w:kern w:val="10"/>
      <w:sz w:val="20"/>
      <w:szCs w:val="24"/>
      <w:lang w:eastAsia="en-US"/>
    </w:rPr>
  </w:style>
  <w:style w:type="paragraph" w:customStyle="1" w:styleId="D5A4EB06D3DD404A8D13CEBB9B3FB0A313">
    <w:name w:val="D5A4EB06D3DD404A8D13CEBB9B3FB0A313"/>
    <w:rsid w:val="0071146A"/>
    <w:pPr>
      <w:spacing w:after="0" w:line="280" w:lineRule="atLeast"/>
    </w:pPr>
    <w:rPr>
      <w:rFonts w:ascii="Arial" w:eastAsia="Times New Roman" w:hAnsi="Arial" w:cs="Times New Roman"/>
      <w:kern w:val="10"/>
      <w:sz w:val="20"/>
      <w:szCs w:val="24"/>
      <w:lang w:eastAsia="en-US"/>
    </w:rPr>
  </w:style>
  <w:style w:type="paragraph" w:customStyle="1" w:styleId="BC499B5070FA43B1AFB9F8A09611B2F913">
    <w:name w:val="BC499B5070FA43B1AFB9F8A09611B2F913"/>
    <w:rsid w:val="0071146A"/>
    <w:pPr>
      <w:spacing w:after="0" w:line="280" w:lineRule="atLeast"/>
    </w:pPr>
    <w:rPr>
      <w:rFonts w:ascii="Arial" w:eastAsia="Times New Roman" w:hAnsi="Arial" w:cs="Times New Roman"/>
      <w:kern w:val="10"/>
      <w:sz w:val="20"/>
      <w:szCs w:val="24"/>
      <w:lang w:eastAsia="en-US"/>
    </w:rPr>
  </w:style>
  <w:style w:type="paragraph" w:customStyle="1" w:styleId="90A01416F3FD4A5AB25788E44E080E6513">
    <w:name w:val="90A01416F3FD4A5AB25788E44E080E6513"/>
    <w:rsid w:val="0071146A"/>
    <w:pPr>
      <w:spacing w:after="0" w:line="280" w:lineRule="atLeast"/>
    </w:pPr>
    <w:rPr>
      <w:rFonts w:ascii="Arial" w:eastAsia="Times New Roman" w:hAnsi="Arial" w:cs="Times New Roman"/>
      <w:kern w:val="10"/>
      <w:sz w:val="20"/>
      <w:szCs w:val="24"/>
      <w:lang w:eastAsia="en-US"/>
    </w:rPr>
  </w:style>
  <w:style w:type="paragraph" w:customStyle="1" w:styleId="FA0CA387F83F472E86DEFF94C67586CA13">
    <w:name w:val="FA0CA387F83F472E86DEFF94C67586CA13"/>
    <w:rsid w:val="0071146A"/>
    <w:pPr>
      <w:spacing w:after="0" w:line="280" w:lineRule="atLeast"/>
    </w:pPr>
    <w:rPr>
      <w:rFonts w:ascii="Arial" w:eastAsia="Times New Roman" w:hAnsi="Arial" w:cs="Times New Roman"/>
      <w:kern w:val="10"/>
      <w:sz w:val="20"/>
      <w:szCs w:val="24"/>
      <w:lang w:eastAsia="en-US"/>
    </w:rPr>
  </w:style>
  <w:style w:type="paragraph" w:customStyle="1" w:styleId="63963F286CDF41F0A8B00A27648DACF313">
    <w:name w:val="63963F286CDF41F0A8B00A27648DACF313"/>
    <w:rsid w:val="0071146A"/>
    <w:pPr>
      <w:spacing w:after="0" w:line="280" w:lineRule="atLeast"/>
    </w:pPr>
    <w:rPr>
      <w:rFonts w:ascii="Arial" w:eastAsia="Times New Roman" w:hAnsi="Arial" w:cs="Times New Roman"/>
      <w:kern w:val="10"/>
      <w:sz w:val="20"/>
      <w:szCs w:val="24"/>
      <w:lang w:eastAsia="en-US"/>
    </w:rPr>
  </w:style>
  <w:style w:type="paragraph" w:customStyle="1" w:styleId="5199AA6C7625433F94BA4433CCCC704C13">
    <w:name w:val="5199AA6C7625433F94BA4433CCCC704C13"/>
    <w:rsid w:val="0071146A"/>
    <w:pPr>
      <w:spacing w:after="0" w:line="280" w:lineRule="atLeast"/>
    </w:pPr>
    <w:rPr>
      <w:rFonts w:ascii="Arial" w:eastAsia="Times New Roman" w:hAnsi="Arial" w:cs="Times New Roman"/>
      <w:kern w:val="10"/>
      <w:sz w:val="20"/>
      <w:szCs w:val="24"/>
      <w:lang w:eastAsia="en-US"/>
    </w:rPr>
  </w:style>
  <w:style w:type="paragraph" w:customStyle="1" w:styleId="BF492A37638D4E8CB5837578FB5B80B513">
    <w:name w:val="BF492A37638D4E8CB5837578FB5B80B513"/>
    <w:rsid w:val="0071146A"/>
    <w:pPr>
      <w:spacing w:after="0" w:line="280" w:lineRule="atLeast"/>
    </w:pPr>
    <w:rPr>
      <w:rFonts w:ascii="Arial" w:eastAsia="Times New Roman" w:hAnsi="Arial" w:cs="Times New Roman"/>
      <w:kern w:val="10"/>
      <w:sz w:val="20"/>
      <w:szCs w:val="24"/>
      <w:lang w:eastAsia="en-US"/>
    </w:rPr>
  </w:style>
  <w:style w:type="paragraph" w:customStyle="1" w:styleId="7AF115CAE59B4EB1A2029B51DC9AD94D13">
    <w:name w:val="7AF115CAE59B4EB1A2029B51DC9AD94D13"/>
    <w:rsid w:val="0071146A"/>
    <w:pPr>
      <w:spacing w:after="0" w:line="280" w:lineRule="atLeast"/>
    </w:pPr>
    <w:rPr>
      <w:rFonts w:ascii="Arial" w:eastAsia="Times New Roman" w:hAnsi="Arial" w:cs="Times New Roman"/>
      <w:kern w:val="10"/>
      <w:sz w:val="20"/>
      <w:szCs w:val="24"/>
      <w:lang w:eastAsia="en-US"/>
    </w:rPr>
  </w:style>
  <w:style w:type="paragraph" w:customStyle="1" w:styleId="42B02BA540FF4032A59CF22BF7D6F0C213">
    <w:name w:val="42B02BA540FF4032A59CF22BF7D6F0C213"/>
    <w:rsid w:val="0071146A"/>
    <w:pPr>
      <w:spacing w:after="0" w:line="280" w:lineRule="atLeast"/>
    </w:pPr>
    <w:rPr>
      <w:rFonts w:ascii="Arial" w:eastAsia="Times New Roman" w:hAnsi="Arial" w:cs="Times New Roman"/>
      <w:kern w:val="10"/>
      <w:sz w:val="20"/>
      <w:szCs w:val="24"/>
      <w:lang w:eastAsia="en-US"/>
    </w:rPr>
  </w:style>
  <w:style w:type="paragraph" w:customStyle="1" w:styleId="1118FF733B53431EA7202CC24710E4D813">
    <w:name w:val="1118FF733B53431EA7202CC24710E4D813"/>
    <w:rsid w:val="0071146A"/>
    <w:pPr>
      <w:spacing w:after="0" w:line="280" w:lineRule="atLeast"/>
    </w:pPr>
    <w:rPr>
      <w:rFonts w:ascii="Arial" w:eastAsia="Times New Roman" w:hAnsi="Arial" w:cs="Times New Roman"/>
      <w:kern w:val="10"/>
      <w:sz w:val="20"/>
      <w:szCs w:val="24"/>
      <w:lang w:eastAsia="en-US"/>
    </w:rPr>
  </w:style>
  <w:style w:type="paragraph" w:customStyle="1" w:styleId="F181090B15FA4487B8DB9D8088CEF26913">
    <w:name w:val="F181090B15FA4487B8DB9D8088CEF26913"/>
    <w:rsid w:val="0071146A"/>
    <w:pPr>
      <w:spacing w:after="0" w:line="280" w:lineRule="atLeast"/>
    </w:pPr>
    <w:rPr>
      <w:rFonts w:ascii="Arial" w:eastAsia="Times New Roman" w:hAnsi="Arial" w:cs="Times New Roman"/>
      <w:kern w:val="10"/>
      <w:sz w:val="20"/>
      <w:szCs w:val="24"/>
      <w:lang w:eastAsia="en-US"/>
    </w:rPr>
  </w:style>
  <w:style w:type="paragraph" w:customStyle="1" w:styleId="71D5A27FE0C04F13BED89DFED72C81F013">
    <w:name w:val="71D5A27FE0C04F13BED89DFED72C81F013"/>
    <w:rsid w:val="0071146A"/>
    <w:pPr>
      <w:spacing w:after="0" w:line="280" w:lineRule="atLeast"/>
    </w:pPr>
    <w:rPr>
      <w:rFonts w:ascii="Arial" w:eastAsia="Times New Roman" w:hAnsi="Arial" w:cs="Times New Roman"/>
      <w:kern w:val="10"/>
      <w:sz w:val="20"/>
      <w:szCs w:val="24"/>
      <w:lang w:eastAsia="en-US"/>
    </w:rPr>
  </w:style>
  <w:style w:type="paragraph" w:customStyle="1" w:styleId="D7AC04B1881D4CBEB7D7B83F77DBA34F13">
    <w:name w:val="D7AC04B1881D4CBEB7D7B83F77DBA34F13"/>
    <w:rsid w:val="0071146A"/>
    <w:pPr>
      <w:spacing w:after="0" w:line="280" w:lineRule="atLeast"/>
    </w:pPr>
    <w:rPr>
      <w:rFonts w:ascii="Arial" w:eastAsia="Times New Roman" w:hAnsi="Arial" w:cs="Times New Roman"/>
      <w:kern w:val="10"/>
      <w:sz w:val="20"/>
      <w:szCs w:val="24"/>
      <w:lang w:eastAsia="en-US"/>
    </w:rPr>
  </w:style>
  <w:style w:type="paragraph" w:customStyle="1" w:styleId="383BB947D4E341E9A5FD27D9140FA71313">
    <w:name w:val="383BB947D4E341E9A5FD27D9140FA71313"/>
    <w:rsid w:val="0071146A"/>
    <w:pPr>
      <w:spacing w:after="0" w:line="280" w:lineRule="atLeast"/>
    </w:pPr>
    <w:rPr>
      <w:rFonts w:ascii="Arial" w:eastAsia="Times New Roman" w:hAnsi="Arial" w:cs="Times New Roman"/>
      <w:kern w:val="10"/>
      <w:sz w:val="20"/>
      <w:szCs w:val="24"/>
      <w:lang w:eastAsia="en-US"/>
    </w:rPr>
  </w:style>
  <w:style w:type="paragraph" w:customStyle="1" w:styleId="485307691A3043E18762EDDA9928A15513">
    <w:name w:val="485307691A3043E18762EDDA9928A15513"/>
    <w:rsid w:val="0071146A"/>
    <w:pPr>
      <w:spacing w:after="0" w:line="280" w:lineRule="atLeast"/>
    </w:pPr>
    <w:rPr>
      <w:rFonts w:ascii="Arial" w:eastAsia="Times New Roman" w:hAnsi="Arial" w:cs="Times New Roman"/>
      <w:kern w:val="10"/>
      <w:sz w:val="20"/>
      <w:szCs w:val="24"/>
      <w:lang w:eastAsia="en-US"/>
    </w:rPr>
  </w:style>
  <w:style w:type="paragraph" w:customStyle="1" w:styleId="3446C73FD0EB4663B012DFCA996E387D13">
    <w:name w:val="3446C73FD0EB4663B012DFCA996E387D13"/>
    <w:rsid w:val="0071146A"/>
    <w:pPr>
      <w:spacing w:after="0" w:line="280" w:lineRule="atLeast"/>
    </w:pPr>
    <w:rPr>
      <w:rFonts w:ascii="Arial" w:eastAsia="Times New Roman" w:hAnsi="Arial" w:cs="Times New Roman"/>
      <w:kern w:val="10"/>
      <w:sz w:val="20"/>
      <w:szCs w:val="24"/>
      <w:lang w:eastAsia="en-US"/>
    </w:rPr>
  </w:style>
  <w:style w:type="paragraph" w:customStyle="1" w:styleId="8717C70CF2FB43E69093AB015843536C13">
    <w:name w:val="8717C70CF2FB43E69093AB015843536C13"/>
    <w:rsid w:val="0071146A"/>
    <w:pPr>
      <w:spacing w:after="0" w:line="280" w:lineRule="atLeast"/>
    </w:pPr>
    <w:rPr>
      <w:rFonts w:ascii="Arial" w:eastAsia="Times New Roman" w:hAnsi="Arial" w:cs="Times New Roman"/>
      <w:kern w:val="10"/>
      <w:sz w:val="20"/>
      <w:szCs w:val="24"/>
      <w:lang w:eastAsia="en-US"/>
    </w:rPr>
  </w:style>
  <w:style w:type="paragraph" w:customStyle="1" w:styleId="87A9B589495B4A848778DA46C41281AE13">
    <w:name w:val="87A9B589495B4A848778DA46C41281AE13"/>
    <w:rsid w:val="0071146A"/>
    <w:pPr>
      <w:spacing w:after="0" w:line="280" w:lineRule="atLeast"/>
    </w:pPr>
    <w:rPr>
      <w:rFonts w:ascii="Arial" w:eastAsia="Times New Roman" w:hAnsi="Arial" w:cs="Times New Roman"/>
      <w:kern w:val="10"/>
      <w:sz w:val="20"/>
      <w:szCs w:val="24"/>
      <w:lang w:eastAsia="en-US"/>
    </w:rPr>
  </w:style>
  <w:style w:type="paragraph" w:customStyle="1" w:styleId="5EBB0B4416DA43DDB979C011F413532D13">
    <w:name w:val="5EBB0B4416DA43DDB979C011F413532D13"/>
    <w:rsid w:val="0071146A"/>
    <w:pPr>
      <w:spacing w:after="0" w:line="280" w:lineRule="atLeast"/>
    </w:pPr>
    <w:rPr>
      <w:rFonts w:ascii="Arial" w:eastAsia="Times New Roman" w:hAnsi="Arial" w:cs="Times New Roman"/>
      <w:kern w:val="10"/>
      <w:sz w:val="20"/>
      <w:szCs w:val="24"/>
      <w:lang w:eastAsia="en-US"/>
    </w:rPr>
  </w:style>
  <w:style w:type="paragraph" w:customStyle="1" w:styleId="25FE912C931640F5BB7EFF72E0D8373B13">
    <w:name w:val="25FE912C931640F5BB7EFF72E0D8373B13"/>
    <w:rsid w:val="0071146A"/>
    <w:pPr>
      <w:spacing w:before="960" w:after="600" w:line="280" w:lineRule="atLeast"/>
    </w:pPr>
    <w:rPr>
      <w:rFonts w:ascii="Arial" w:eastAsia="Times New Roman" w:hAnsi="Arial" w:cs="Times New Roman"/>
      <w:b/>
      <w:kern w:val="10"/>
      <w:sz w:val="20"/>
      <w:szCs w:val="24"/>
      <w:lang w:eastAsia="en-US"/>
    </w:rPr>
  </w:style>
  <w:style w:type="paragraph" w:customStyle="1" w:styleId="E70F94D07F2941AF9239664F0709874713">
    <w:name w:val="E70F94D07F2941AF9239664F07098747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1D7D16FE73E4B2996D76D5BA8ABE70B13">
    <w:name w:val="51D7D16FE73E4B2996D76D5BA8ABE70B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59F58F837A64162BC1FFA257770A65E13">
    <w:name w:val="A59F58F837A64162BC1FFA257770A65E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2774493FD0E44A9AF6EC85DC18A0DF613">
    <w:name w:val="02774493FD0E44A9AF6EC85DC18A0DF6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D4FA45887A4E2AB9029CE65B31407413">
    <w:name w:val="ADD4FA45887A4E2AB9029CE65B314074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1E12C99ECED43B3811895A811A167D113">
    <w:name w:val="11E12C99ECED43B3811895A811A167D1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9743BB04C674CB184122936CAF8F04213">
    <w:name w:val="29743BB04C674CB184122936CAF8F042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B7BA6BEA4764B88AFEE3A47F9BF299213">
    <w:name w:val="2B7BA6BEA4764B88AFEE3A47F9BF2992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E7044EAA08E442890DC111F80DBCAA813">
    <w:name w:val="9E7044EAA08E442890DC111F80DBCAA8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6DFDF188F364EC9988116EF3F6DB03B13">
    <w:name w:val="D6DFDF188F364EC9988116EF3F6DB03B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F67A6B21E5F46B2B511162F2C533EB913">
    <w:name w:val="2F67A6B21E5F46B2B511162F2C533EB9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D2BD635741B45FFAA1829CE05930FFB13">
    <w:name w:val="AD2BD635741B45FFAA1829CE05930FFB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A7F96CF436C4E548EC0D0EA635DF34313">
    <w:name w:val="EA7F96CF436C4E548EC0D0EA635DF343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26E953632C84AC0AC4FDC297877D4E813">
    <w:name w:val="526E953632C84AC0AC4FDC297877D4E8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6D9F9A7E1F947BAA9300E7D4AD3105713">
    <w:name w:val="36D9F9A7E1F947BAA9300E7D4AD31057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38E335A9D0E64911B4DAAE6AD472911C13">
    <w:name w:val="38E335A9D0E64911B4DAAE6AD472911C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388002080A44CA88EAD232AAF5B912F13">
    <w:name w:val="A388002080A44CA88EAD232AAF5B912F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630443F12C548BDAAD82C443742B1B913">
    <w:name w:val="B630443F12C548BDAAD82C443742B1B9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9A97BB1D4714A39A7C42209D170AC4D13">
    <w:name w:val="69A97BB1D4714A39A7C42209D170AC4D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A463B11A7E6641D99C48C32C8B40B23F13">
    <w:name w:val="A463B11A7E6641D99C48C32C8B40B23F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0377D57F4A44DBEBE613A2ECC36193513">
    <w:name w:val="50377D57F4A44DBEBE613A2ECC361935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1F437DBAA924CA780BA3534ADD7E9B313">
    <w:name w:val="E1F437DBAA924CA780BA3534ADD7E9B3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792E0EF332964666BDAD941F14F11C3213">
    <w:name w:val="792E0EF332964666BDAD941F14F11C32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B8BC446F2684CAFA2BCF99EFCF22B0313">
    <w:name w:val="BB8BC446F2684CAFA2BCF99EFCF22B03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7E28216EF794AE4A232D9A35FBACBC613">
    <w:name w:val="F7E28216EF794AE4A232D9A35FBACBC6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59D93A7A424BDBB4E7E7128B6C6FE813">
    <w:name w:val="D959D93A7A424BDBB4E7E7128B6C6FE813"/>
    <w:rsid w:val="0071146A"/>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871F2D0DDD14223A9AA68ACFB0DB088">
    <w:name w:val="4871F2D0DDD14223A9AA68ACFB0DB088"/>
    <w:rsid w:val="007F3913"/>
  </w:style>
  <w:style w:type="paragraph" w:customStyle="1" w:styleId="C28F232EC74A44C5826A204C96E9E287">
    <w:name w:val="C28F232EC74A44C5826A204C96E9E287"/>
    <w:rsid w:val="007F3913"/>
  </w:style>
  <w:style w:type="paragraph" w:customStyle="1" w:styleId="FABF05A5858E49378F33D1D855CD04CC">
    <w:name w:val="FABF05A5858E49378F33D1D855CD04CC"/>
    <w:rsid w:val="007F3913"/>
  </w:style>
  <w:style w:type="paragraph" w:customStyle="1" w:styleId="2A2A772830854CF38CE4B311CB53CB2E19">
    <w:name w:val="2A2A772830854CF38CE4B311CB53CB2E19"/>
    <w:rsid w:val="00DE4791"/>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19">
    <w:name w:val="A4C80C77C5F44C21B4CD861D85D5D13F19"/>
    <w:rsid w:val="00DE4791"/>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19">
    <w:name w:val="DCA04184B5DA4960B0D36672DCC1318119"/>
    <w:rsid w:val="00DE4791"/>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19">
    <w:name w:val="67BF74653DB744EEA916A84409B6883219"/>
    <w:rsid w:val="00DE4791"/>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19">
    <w:name w:val="8E26C8B46D1947D2A258224BF3FE625719"/>
    <w:rsid w:val="00DE4791"/>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19">
    <w:name w:val="69808F60029443BE886296FCE3EC415B19"/>
    <w:rsid w:val="00DE4791"/>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19">
    <w:name w:val="AE774B59F674479B891AB76B82DCB3EA19"/>
    <w:rsid w:val="00DE4791"/>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19">
    <w:name w:val="5B6CB2D8B6C5435A84AC4AE92F42CE8D19"/>
    <w:rsid w:val="00DE4791"/>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1">
    <w:name w:val="4D8016C14BF04F3881DA589E0E61B0F221"/>
    <w:rsid w:val="00DE4791"/>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1">
    <w:name w:val="928D0D5DAB7646DC8EFBE769FA2EA12821"/>
    <w:rsid w:val="00DE4791"/>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1">
    <w:name w:val="93BF76DAEBD14B8F81912F5576B586A521"/>
    <w:rsid w:val="00DE4791"/>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21">
    <w:name w:val="A7E85BE05AF84BCF81B5B3665BE319B721"/>
    <w:rsid w:val="00DE4791"/>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21">
    <w:name w:val="F87B4FD3ACD6429599BB07DCBB432CC421"/>
    <w:rsid w:val="00DE4791"/>
    <w:pPr>
      <w:spacing w:after="0" w:line="280" w:lineRule="atLeast"/>
    </w:pPr>
    <w:rPr>
      <w:rFonts w:ascii="Arial" w:eastAsia="Times New Roman" w:hAnsi="Arial" w:cs="Times New Roman"/>
      <w:kern w:val="10"/>
      <w:sz w:val="20"/>
      <w:szCs w:val="24"/>
      <w:lang w:eastAsia="en-US"/>
    </w:rPr>
  </w:style>
  <w:style w:type="paragraph" w:customStyle="1" w:styleId="FABF05A5858E49378F33D1D855CD04CC1">
    <w:name w:val="FABF05A5858E49378F33D1D855CD04CC1"/>
    <w:rsid w:val="00DE4791"/>
    <w:pPr>
      <w:spacing w:after="0" w:line="280" w:lineRule="atLeast"/>
    </w:pPr>
    <w:rPr>
      <w:rFonts w:ascii="Arial" w:eastAsia="Times New Roman" w:hAnsi="Arial" w:cs="Times New Roman"/>
      <w:kern w:val="10"/>
      <w:sz w:val="20"/>
      <w:szCs w:val="24"/>
      <w:lang w:eastAsia="en-US"/>
    </w:rPr>
  </w:style>
  <w:style w:type="paragraph" w:customStyle="1" w:styleId="C28F232EC74A44C5826A204C96E9E2871">
    <w:name w:val="C28F232EC74A44C5826A204C96E9E2871"/>
    <w:rsid w:val="00DE4791"/>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21">
    <w:name w:val="B626F5BB3CBC450CBAAFA297CB5D25C621"/>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21">
    <w:name w:val="837220D178BE447092DA5E1DAA31F0EB21"/>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21">
    <w:name w:val="B8181552D80742FE8EBF0CB7A69B424421"/>
    <w:rsid w:val="00DE4791"/>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1">
    <w:name w:val="993BA05B03F849B0BF9866856D27CE9521"/>
    <w:rsid w:val="00DE4791"/>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1">
    <w:name w:val="FD75D8610BA84E0CAB54E6BB4FA9FB8421"/>
    <w:rsid w:val="00DE4791"/>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1">
    <w:name w:val="438F53550DF2478F9D462CE1FE9DB9A921"/>
    <w:rsid w:val="00DE4791"/>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1">
    <w:name w:val="EE563E28160F41EB8C4631FD5DD6991B21"/>
    <w:rsid w:val="00DE4791"/>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1">
    <w:name w:val="C146BC19BF3A46DFAC472A1CF1FB1FC021"/>
    <w:rsid w:val="00DE4791"/>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1">
    <w:name w:val="9B6AE05CE2444E6C9C025396B6538BC721"/>
    <w:rsid w:val="00DE4791"/>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1">
    <w:name w:val="2BADFC985A2D4F24A0CA036ECEA9634121"/>
    <w:rsid w:val="00DE4791"/>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1">
    <w:name w:val="29E62F2F76F74D38B87E9C1C4D13C6AC21"/>
    <w:rsid w:val="00DE4791"/>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1">
    <w:name w:val="5CF8BC2E53DF49E5B36B29DEF7888C4D21"/>
    <w:rsid w:val="00DE4791"/>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1">
    <w:name w:val="90851E22F9754C9193DF41994899EF8B21"/>
    <w:rsid w:val="00DE4791"/>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1">
    <w:name w:val="1365AAF6B02F435CA29C8572944413E021"/>
    <w:rsid w:val="00DE4791"/>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1">
    <w:name w:val="C697E9257AD74C2EAA1E73943D18A02C21"/>
    <w:rsid w:val="00DE4791"/>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1">
    <w:name w:val="F9B85A9B0D4A4943AFD425BFEE10955421"/>
    <w:rsid w:val="00DE4791"/>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1">
    <w:name w:val="EBD82AE5D31E4F4DA23C26EA3BB2BCD321"/>
    <w:rsid w:val="00DE4791"/>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21">
    <w:name w:val="BF0B10EC33794515ADC21260B081A19421"/>
    <w:rsid w:val="00DE4791"/>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1">
    <w:name w:val="AF0D7C5361DD4978817842EBBB111CBE21"/>
    <w:rsid w:val="00DE4791"/>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1">
    <w:name w:val="FDBA3176EBA7453A8E413A3F12B246E021"/>
    <w:rsid w:val="00DE4791"/>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1">
    <w:name w:val="7DA3576413A94E04B470EC9D4C4DFA8D21"/>
    <w:rsid w:val="00DE4791"/>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4">
    <w:name w:val="AC20DFE1F873462E913A2629AC0403AA4"/>
    <w:rsid w:val="00DE4791"/>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8">
    <w:name w:val="C7BD5C05FB3F4D6BB096762FEFB62E6F8"/>
    <w:rsid w:val="00DE4791"/>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9">
    <w:name w:val="3079828342A34528AEF3CF871082F4919"/>
    <w:rsid w:val="00DE4791"/>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9">
    <w:name w:val="091A9114EEB24BA388AB3EB45AD2D13C9"/>
    <w:rsid w:val="00DE4791"/>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9">
    <w:name w:val="4A3E2194355F4D58B2020E718A2AEF879"/>
    <w:rsid w:val="00DE4791"/>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9">
    <w:name w:val="0F3ABBB205A6471182E891652AC82D219"/>
    <w:rsid w:val="00DE4791"/>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2">
    <w:name w:val="9B75EE6FA853435EBD9BFA04C46941F22"/>
    <w:rsid w:val="00DE4791"/>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2">
    <w:name w:val="DD1238D47DA640ACA58D8FD67F069A6C2"/>
    <w:rsid w:val="00DE4791"/>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1">
    <w:name w:val="E0759007477243C7BD8A81EDEC75E01921"/>
    <w:rsid w:val="00DE4791"/>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21">
    <w:name w:val="0C8FCE8A76E64B3C98001AEC3E32ACCB21"/>
    <w:rsid w:val="00DE4791"/>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21">
    <w:name w:val="C4120163A5D24845A9D7570806D22CA121"/>
    <w:rsid w:val="00DE4791"/>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21">
    <w:name w:val="A332B3CAFBAE49568795C75047CA86BA21"/>
    <w:rsid w:val="00DE4791"/>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21">
    <w:name w:val="47FC819F5E0E419C8330F82B150FFFA821"/>
    <w:rsid w:val="00DE4791"/>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21">
    <w:name w:val="9BCC404185004A739F0ACEE4256A10AF21"/>
    <w:rsid w:val="00DE4791"/>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21">
    <w:name w:val="AECE870338634CE1894512F61BC6EA3D21"/>
    <w:rsid w:val="00DE4791"/>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21">
    <w:name w:val="E49DD9AE17824355B4FB9F378A704D7821"/>
    <w:rsid w:val="00DE4791"/>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21">
    <w:name w:val="01AB02A26181405C9FE2C8B2F9F6D23521"/>
    <w:rsid w:val="00DE4791"/>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21">
    <w:name w:val="6572DFA3BFEE4C4CBFF6B20843C7C65521"/>
    <w:rsid w:val="00DE4791"/>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21">
    <w:name w:val="0E34F1CB09A64616AB627B2291778F2321"/>
    <w:rsid w:val="00DE4791"/>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1">
    <w:name w:val="94DF65DAC38B4F02B3F807C6D45616BA21"/>
    <w:rsid w:val="00DE4791"/>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1">
    <w:name w:val="39274F0C64B44C42A316D725E9D286B821"/>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1">
    <w:name w:val="FBEBA19E165946B093F8D9FEEC25C0E121"/>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90A92AF8E2E4499A70E4DB24594D096">
    <w:name w:val="390A92AF8E2E4499A70E4DB24594D096"/>
    <w:rsid w:val="00DE4791"/>
    <w:pPr>
      <w:spacing w:after="0" w:line="280" w:lineRule="atLeast"/>
    </w:pPr>
    <w:rPr>
      <w:rFonts w:ascii="Arial" w:eastAsia="Times New Roman" w:hAnsi="Arial" w:cs="Times New Roman"/>
      <w:kern w:val="10"/>
      <w:sz w:val="20"/>
      <w:szCs w:val="24"/>
      <w:lang w:eastAsia="en-US"/>
    </w:rPr>
  </w:style>
  <w:style w:type="paragraph" w:customStyle="1" w:styleId="3F59D33839D04790961C2B69060FE80221">
    <w:name w:val="3F59D33839D04790961C2B69060FE80221"/>
    <w:rsid w:val="00DE4791"/>
    <w:pPr>
      <w:spacing w:after="0" w:line="280" w:lineRule="atLeast"/>
    </w:pPr>
    <w:rPr>
      <w:rFonts w:ascii="Arial" w:eastAsia="Times New Roman" w:hAnsi="Arial" w:cs="Times New Roman"/>
      <w:kern w:val="10"/>
      <w:sz w:val="20"/>
      <w:szCs w:val="24"/>
      <w:lang w:eastAsia="en-US"/>
    </w:rPr>
  </w:style>
  <w:style w:type="paragraph" w:customStyle="1" w:styleId="3F1FE48D69CE495BB53C44D1A0BF593521">
    <w:name w:val="3F1FE48D69CE495BB53C44D1A0BF593521"/>
    <w:rsid w:val="00DE4791"/>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1">
    <w:name w:val="93BE17A7EA2A48048B9F3FA5A0CB38B621"/>
    <w:rsid w:val="00DE4791"/>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21">
    <w:name w:val="8A3563C93355402085F90D0A36C1ED5221"/>
    <w:rsid w:val="00DE4791"/>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21">
    <w:name w:val="72F4EF7EE059479994BD0BDC428AA7C721"/>
    <w:rsid w:val="00DE4791"/>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21">
    <w:name w:val="80DC6D4E832E40F9A078746C674F412121"/>
    <w:rsid w:val="00DE4791"/>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21">
    <w:name w:val="6E7537B3867B4CA7AD00D8B507DA421A21"/>
    <w:rsid w:val="00DE4791"/>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21">
    <w:name w:val="2478E870B81144578E862B147E83669721"/>
    <w:rsid w:val="00DE4791"/>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21">
    <w:name w:val="D7B12EBEAE7648118BFA7BD8822F98DB21"/>
    <w:rsid w:val="00DE4791"/>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21">
    <w:name w:val="FACE82E468BE4025BE10D036D4C76C4A21"/>
    <w:rsid w:val="00DE4791"/>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21">
    <w:name w:val="FD98F0227BC744D6A3A55786B87705DE21"/>
    <w:rsid w:val="00DE4791"/>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21">
    <w:name w:val="52E6445FE0A34AD385A7A46F37797DEF21"/>
    <w:rsid w:val="00DE4791"/>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21">
    <w:name w:val="A37D556082834081A3F0B7826737D6D121"/>
    <w:rsid w:val="00DE4791"/>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21">
    <w:name w:val="F9280C8EC4C0409181AFE31727B2593B21"/>
    <w:rsid w:val="00DE4791"/>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21">
    <w:name w:val="9C47576F21234AD584468D3B2E18C94321"/>
    <w:rsid w:val="00DE4791"/>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1">
    <w:name w:val="9525A14613144105A3F928EFD8F2120121"/>
    <w:rsid w:val="00DE4791"/>
    <w:pPr>
      <w:spacing w:after="0" w:line="280" w:lineRule="atLeast"/>
    </w:pPr>
    <w:rPr>
      <w:rFonts w:ascii="Arial" w:eastAsia="Times New Roman" w:hAnsi="Arial" w:cs="Times New Roman"/>
      <w:kern w:val="10"/>
      <w:sz w:val="20"/>
      <w:szCs w:val="24"/>
      <w:lang w:eastAsia="en-US"/>
    </w:rPr>
  </w:style>
  <w:style w:type="paragraph" w:customStyle="1" w:styleId="9ABF52B0B8FE4D24BDECF66DA685A051">
    <w:name w:val="9ABF52B0B8FE4D24BDECF66DA685A051"/>
    <w:rsid w:val="00DE4791"/>
    <w:pPr>
      <w:spacing w:after="0" w:line="280" w:lineRule="atLeast"/>
    </w:pPr>
    <w:rPr>
      <w:rFonts w:ascii="Arial" w:eastAsia="Times New Roman" w:hAnsi="Arial" w:cs="Times New Roman"/>
      <w:kern w:val="10"/>
      <w:sz w:val="20"/>
      <w:szCs w:val="24"/>
      <w:lang w:eastAsia="en-US"/>
    </w:rPr>
  </w:style>
  <w:style w:type="paragraph" w:customStyle="1" w:styleId="38E848F33CE243C48FC5C80340E48277">
    <w:name w:val="38E848F33CE243C48FC5C80340E48277"/>
    <w:rsid w:val="00DE4791"/>
    <w:pPr>
      <w:spacing w:after="0" w:line="280" w:lineRule="atLeast"/>
    </w:pPr>
    <w:rPr>
      <w:rFonts w:ascii="Arial" w:eastAsia="Times New Roman" w:hAnsi="Arial" w:cs="Times New Roman"/>
      <w:kern w:val="10"/>
      <w:sz w:val="20"/>
      <w:szCs w:val="24"/>
      <w:lang w:eastAsia="en-US"/>
    </w:rPr>
  </w:style>
  <w:style w:type="paragraph" w:customStyle="1" w:styleId="181720EA8837414FABD98CAE61283D9C">
    <w:name w:val="181720EA8837414FABD98CAE61283D9C"/>
    <w:rsid w:val="00DE4791"/>
    <w:pPr>
      <w:spacing w:after="0" w:line="280" w:lineRule="atLeast"/>
    </w:pPr>
    <w:rPr>
      <w:rFonts w:ascii="Arial" w:eastAsia="Times New Roman" w:hAnsi="Arial" w:cs="Times New Roman"/>
      <w:kern w:val="10"/>
      <w:sz w:val="20"/>
      <w:szCs w:val="24"/>
      <w:lang w:eastAsia="en-US"/>
    </w:rPr>
  </w:style>
  <w:style w:type="paragraph" w:customStyle="1" w:styleId="7376B8906693420088C54019546E5CF5">
    <w:name w:val="7376B8906693420088C54019546E5CF5"/>
    <w:rsid w:val="00DE4791"/>
    <w:pPr>
      <w:spacing w:after="0" w:line="280" w:lineRule="atLeast"/>
    </w:pPr>
    <w:rPr>
      <w:rFonts w:ascii="Arial" w:eastAsia="Times New Roman" w:hAnsi="Arial" w:cs="Times New Roman"/>
      <w:kern w:val="10"/>
      <w:sz w:val="20"/>
      <w:szCs w:val="24"/>
      <w:lang w:eastAsia="en-US"/>
    </w:rPr>
  </w:style>
  <w:style w:type="paragraph" w:customStyle="1" w:styleId="3E50A9350BD44EA3AE57F455AE581352">
    <w:name w:val="3E50A9350BD44EA3AE57F455AE581352"/>
    <w:rsid w:val="00DE4791"/>
    <w:pPr>
      <w:spacing w:after="0" w:line="280" w:lineRule="atLeast"/>
    </w:pPr>
    <w:rPr>
      <w:rFonts w:ascii="Arial" w:eastAsia="Times New Roman" w:hAnsi="Arial" w:cs="Times New Roman"/>
      <w:kern w:val="10"/>
      <w:sz w:val="20"/>
      <w:szCs w:val="24"/>
      <w:lang w:eastAsia="en-US"/>
    </w:rPr>
  </w:style>
  <w:style w:type="paragraph" w:customStyle="1" w:styleId="0017A9A837584C82BE6C02CAB813F14F">
    <w:name w:val="0017A9A837584C82BE6C02CAB813F14F"/>
    <w:rsid w:val="00DE4791"/>
    <w:pPr>
      <w:spacing w:after="0" w:line="280" w:lineRule="atLeast"/>
    </w:pPr>
    <w:rPr>
      <w:rFonts w:ascii="Arial" w:eastAsia="Times New Roman" w:hAnsi="Arial" w:cs="Times New Roman"/>
      <w:kern w:val="10"/>
      <w:sz w:val="20"/>
      <w:szCs w:val="24"/>
      <w:lang w:eastAsia="en-US"/>
    </w:rPr>
  </w:style>
  <w:style w:type="paragraph" w:customStyle="1" w:styleId="DF67CC75CB3048D2BAAC17FE511A84A2">
    <w:name w:val="DF67CC75CB3048D2BAAC17FE511A84A2"/>
    <w:rsid w:val="00DE4791"/>
    <w:pPr>
      <w:spacing w:after="0" w:line="280" w:lineRule="atLeast"/>
    </w:pPr>
    <w:rPr>
      <w:rFonts w:ascii="Arial" w:eastAsia="Times New Roman" w:hAnsi="Arial" w:cs="Times New Roman"/>
      <w:kern w:val="10"/>
      <w:sz w:val="20"/>
      <w:szCs w:val="24"/>
      <w:lang w:eastAsia="en-US"/>
    </w:rPr>
  </w:style>
  <w:style w:type="paragraph" w:customStyle="1" w:styleId="E99E250F9A69416D94ED5EC227379813">
    <w:name w:val="E99E250F9A69416D94ED5EC227379813"/>
    <w:rsid w:val="00DE4791"/>
    <w:pPr>
      <w:spacing w:after="0" w:line="280" w:lineRule="atLeast"/>
    </w:pPr>
    <w:rPr>
      <w:rFonts w:ascii="Arial" w:eastAsia="Times New Roman" w:hAnsi="Arial" w:cs="Times New Roman"/>
      <w:kern w:val="10"/>
      <w:sz w:val="20"/>
      <w:szCs w:val="24"/>
      <w:lang w:eastAsia="en-US"/>
    </w:rPr>
  </w:style>
  <w:style w:type="paragraph" w:customStyle="1" w:styleId="E09B3B5E119C444F9C4C777F28D543B8">
    <w:name w:val="E09B3B5E119C444F9C4C777F28D543B8"/>
    <w:rsid w:val="00DE4791"/>
    <w:pPr>
      <w:spacing w:after="0" w:line="280" w:lineRule="atLeast"/>
    </w:pPr>
    <w:rPr>
      <w:rFonts w:ascii="Arial" w:eastAsia="Times New Roman" w:hAnsi="Arial" w:cs="Times New Roman"/>
      <w:kern w:val="10"/>
      <w:sz w:val="20"/>
      <w:szCs w:val="24"/>
      <w:lang w:eastAsia="en-US"/>
    </w:rPr>
  </w:style>
  <w:style w:type="paragraph" w:customStyle="1" w:styleId="A25581EE2C2A4E06B470738776DB74DD">
    <w:name w:val="A25581EE2C2A4E06B470738776DB74DD"/>
    <w:rsid w:val="00DE4791"/>
    <w:pPr>
      <w:spacing w:after="0" w:line="280" w:lineRule="atLeast"/>
    </w:pPr>
    <w:rPr>
      <w:rFonts w:ascii="Arial" w:eastAsia="Times New Roman" w:hAnsi="Arial" w:cs="Times New Roman"/>
      <w:kern w:val="10"/>
      <w:sz w:val="20"/>
      <w:szCs w:val="24"/>
      <w:lang w:eastAsia="en-US"/>
    </w:rPr>
  </w:style>
  <w:style w:type="paragraph" w:customStyle="1" w:styleId="C9036D50DE18439B96DEC989D7556E5E">
    <w:name w:val="C9036D50DE18439B96DEC989D7556E5E"/>
    <w:rsid w:val="00DE4791"/>
    <w:pPr>
      <w:spacing w:after="0" w:line="280" w:lineRule="atLeast"/>
    </w:pPr>
    <w:rPr>
      <w:rFonts w:ascii="Arial" w:eastAsia="Times New Roman" w:hAnsi="Arial" w:cs="Times New Roman"/>
      <w:kern w:val="10"/>
      <w:sz w:val="20"/>
      <w:szCs w:val="24"/>
      <w:lang w:eastAsia="en-US"/>
    </w:rPr>
  </w:style>
  <w:style w:type="paragraph" w:customStyle="1" w:styleId="352737DB7062462BAA1974F14D2BF1DC">
    <w:name w:val="352737DB7062462BAA1974F14D2BF1DC"/>
    <w:rsid w:val="00DE4791"/>
    <w:pPr>
      <w:spacing w:after="0" w:line="280" w:lineRule="atLeast"/>
    </w:pPr>
    <w:rPr>
      <w:rFonts w:ascii="Arial" w:eastAsia="Times New Roman" w:hAnsi="Arial" w:cs="Times New Roman"/>
      <w:kern w:val="10"/>
      <w:sz w:val="20"/>
      <w:szCs w:val="24"/>
      <w:lang w:eastAsia="en-US"/>
    </w:rPr>
  </w:style>
  <w:style w:type="paragraph" w:customStyle="1" w:styleId="1A9349BE20194537B89F4D6C5859E3C4">
    <w:name w:val="1A9349BE20194537B89F4D6C5859E3C4"/>
    <w:rsid w:val="00DE4791"/>
    <w:pPr>
      <w:spacing w:after="0" w:line="280" w:lineRule="atLeast"/>
    </w:pPr>
    <w:rPr>
      <w:rFonts w:ascii="Arial" w:eastAsia="Times New Roman" w:hAnsi="Arial" w:cs="Times New Roman"/>
      <w:kern w:val="10"/>
      <w:sz w:val="20"/>
      <w:szCs w:val="24"/>
      <w:lang w:eastAsia="en-US"/>
    </w:rPr>
  </w:style>
  <w:style w:type="paragraph" w:customStyle="1" w:styleId="E78748FB90E34E2D88E6EEED5217C851">
    <w:name w:val="E78748FB90E34E2D88E6EEED5217C851"/>
    <w:rsid w:val="00DE4791"/>
    <w:pPr>
      <w:spacing w:after="0" w:line="280" w:lineRule="atLeast"/>
    </w:pPr>
    <w:rPr>
      <w:rFonts w:ascii="Arial" w:eastAsia="Times New Roman" w:hAnsi="Arial" w:cs="Times New Roman"/>
      <w:kern w:val="10"/>
      <w:sz w:val="20"/>
      <w:szCs w:val="24"/>
      <w:lang w:eastAsia="en-US"/>
    </w:rPr>
  </w:style>
  <w:style w:type="paragraph" w:customStyle="1" w:styleId="DEA3D257F5154BA8A8654D88A36E095B">
    <w:name w:val="DEA3D257F5154BA8A8654D88A36E095B"/>
    <w:rsid w:val="00DE4791"/>
    <w:pPr>
      <w:spacing w:after="0" w:line="280" w:lineRule="atLeast"/>
    </w:pPr>
    <w:rPr>
      <w:rFonts w:ascii="Arial" w:eastAsia="Times New Roman" w:hAnsi="Arial" w:cs="Times New Roman"/>
      <w:kern w:val="10"/>
      <w:sz w:val="20"/>
      <w:szCs w:val="24"/>
      <w:lang w:eastAsia="en-US"/>
    </w:rPr>
  </w:style>
  <w:style w:type="paragraph" w:customStyle="1" w:styleId="F3EBD17D5B5D4137AE938D790D8A17D3">
    <w:name w:val="F3EBD17D5B5D4137AE938D790D8A17D3"/>
    <w:rsid w:val="00DE4791"/>
    <w:pPr>
      <w:spacing w:after="0" w:line="280" w:lineRule="atLeast"/>
    </w:pPr>
    <w:rPr>
      <w:rFonts w:ascii="Arial" w:eastAsia="Times New Roman" w:hAnsi="Arial" w:cs="Times New Roman"/>
      <w:kern w:val="10"/>
      <w:sz w:val="20"/>
      <w:szCs w:val="24"/>
      <w:lang w:eastAsia="en-US"/>
    </w:rPr>
  </w:style>
  <w:style w:type="paragraph" w:customStyle="1" w:styleId="F6F4BE8EEC304CAEB7F322302F5B234A">
    <w:name w:val="F6F4BE8EEC304CAEB7F322302F5B234A"/>
    <w:rsid w:val="00DE4791"/>
    <w:pPr>
      <w:spacing w:after="0" w:line="280" w:lineRule="atLeast"/>
    </w:pPr>
    <w:rPr>
      <w:rFonts w:ascii="Arial" w:eastAsia="Times New Roman" w:hAnsi="Arial" w:cs="Times New Roman"/>
      <w:kern w:val="10"/>
      <w:sz w:val="20"/>
      <w:szCs w:val="24"/>
      <w:lang w:eastAsia="en-US"/>
    </w:rPr>
  </w:style>
  <w:style w:type="paragraph" w:customStyle="1" w:styleId="8772BB65662E4725A544306ADA8F5625">
    <w:name w:val="8772BB65662E4725A544306ADA8F5625"/>
    <w:rsid w:val="00DE4791"/>
    <w:pPr>
      <w:spacing w:after="0" w:line="280" w:lineRule="atLeast"/>
    </w:pPr>
    <w:rPr>
      <w:rFonts w:ascii="Arial" w:eastAsia="Times New Roman" w:hAnsi="Arial" w:cs="Times New Roman"/>
      <w:kern w:val="10"/>
      <w:sz w:val="20"/>
      <w:szCs w:val="24"/>
      <w:lang w:eastAsia="en-US"/>
    </w:rPr>
  </w:style>
  <w:style w:type="paragraph" w:customStyle="1" w:styleId="30BD3F1F43D240FDA331842E67F17AB1">
    <w:name w:val="30BD3F1F43D240FDA331842E67F17AB1"/>
    <w:rsid w:val="00DE4791"/>
    <w:pPr>
      <w:spacing w:after="0" w:line="280" w:lineRule="atLeast"/>
    </w:pPr>
    <w:rPr>
      <w:rFonts w:ascii="Arial" w:eastAsia="Times New Roman" w:hAnsi="Arial" w:cs="Times New Roman"/>
      <w:kern w:val="10"/>
      <w:sz w:val="20"/>
      <w:szCs w:val="24"/>
      <w:lang w:eastAsia="en-US"/>
    </w:rPr>
  </w:style>
  <w:style w:type="paragraph" w:customStyle="1" w:styleId="1DDE5706580D41EA88F9C767721370F3">
    <w:name w:val="1DDE5706580D41EA88F9C767721370F3"/>
    <w:rsid w:val="00DE4791"/>
    <w:pPr>
      <w:spacing w:after="0" w:line="280" w:lineRule="atLeast"/>
    </w:pPr>
    <w:rPr>
      <w:rFonts w:ascii="Arial" w:eastAsia="Times New Roman" w:hAnsi="Arial" w:cs="Times New Roman"/>
      <w:kern w:val="10"/>
      <w:sz w:val="20"/>
      <w:szCs w:val="24"/>
      <w:lang w:eastAsia="en-US"/>
    </w:rPr>
  </w:style>
  <w:style w:type="paragraph" w:customStyle="1" w:styleId="39BDC4C65D654B8F8C41E51FB8D0DCA8">
    <w:name w:val="39BDC4C65D654B8F8C41E51FB8D0DCA8"/>
    <w:rsid w:val="00DE4791"/>
    <w:pPr>
      <w:spacing w:after="0" w:line="280" w:lineRule="atLeast"/>
    </w:pPr>
    <w:rPr>
      <w:rFonts w:ascii="Arial" w:eastAsia="Times New Roman" w:hAnsi="Arial" w:cs="Times New Roman"/>
      <w:kern w:val="10"/>
      <w:sz w:val="20"/>
      <w:szCs w:val="24"/>
      <w:lang w:eastAsia="en-US"/>
    </w:rPr>
  </w:style>
  <w:style w:type="paragraph" w:customStyle="1" w:styleId="737F7F4A1EC84784AF9E589EE8A172D1">
    <w:name w:val="737F7F4A1EC84784AF9E589EE8A172D1"/>
    <w:rsid w:val="00DE4791"/>
    <w:pPr>
      <w:spacing w:after="0" w:line="280" w:lineRule="atLeast"/>
    </w:pPr>
    <w:rPr>
      <w:rFonts w:ascii="Arial" w:eastAsia="Times New Roman" w:hAnsi="Arial" w:cs="Times New Roman"/>
      <w:kern w:val="10"/>
      <w:sz w:val="20"/>
      <w:szCs w:val="24"/>
      <w:lang w:eastAsia="en-US"/>
    </w:rPr>
  </w:style>
  <w:style w:type="paragraph" w:customStyle="1" w:styleId="F2D945EF6CBE49878BF391F3809DEB83">
    <w:name w:val="F2D945EF6CBE49878BF391F3809DEB83"/>
    <w:rsid w:val="00DE4791"/>
    <w:pPr>
      <w:spacing w:after="0" w:line="280" w:lineRule="atLeast"/>
    </w:pPr>
    <w:rPr>
      <w:rFonts w:ascii="Arial" w:eastAsia="Times New Roman" w:hAnsi="Arial" w:cs="Times New Roman"/>
      <w:kern w:val="10"/>
      <w:sz w:val="20"/>
      <w:szCs w:val="24"/>
      <w:lang w:eastAsia="en-US"/>
    </w:rPr>
  </w:style>
  <w:style w:type="paragraph" w:customStyle="1" w:styleId="0FDF3489F06A4179B84B1C1ABB92613E">
    <w:name w:val="0FDF3489F06A4179B84B1C1ABB92613E"/>
    <w:rsid w:val="00DE4791"/>
    <w:pPr>
      <w:spacing w:after="0" w:line="280" w:lineRule="atLeast"/>
    </w:pPr>
    <w:rPr>
      <w:rFonts w:ascii="Arial" w:eastAsia="Times New Roman" w:hAnsi="Arial" w:cs="Times New Roman"/>
      <w:kern w:val="10"/>
      <w:sz w:val="20"/>
      <w:szCs w:val="24"/>
      <w:lang w:eastAsia="en-US"/>
    </w:rPr>
  </w:style>
  <w:style w:type="paragraph" w:customStyle="1" w:styleId="54495D9FCBD84D0A8B433D53CB2F5E69">
    <w:name w:val="54495D9FCBD84D0A8B433D53CB2F5E69"/>
    <w:rsid w:val="00DE4791"/>
    <w:pPr>
      <w:spacing w:after="0" w:line="280" w:lineRule="atLeast"/>
    </w:pPr>
    <w:rPr>
      <w:rFonts w:ascii="Arial" w:eastAsia="Times New Roman" w:hAnsi="Arial" w:cs="Times New Roman"/>
      <w:kern w:val="10"/>
      <w:sz w:val="20"/>
      <w:szCs w:val="24"/>
      <w:lang w:eastAsia="en-US"/>
    </w:rPr>
  </w:style>
  <w:style w:type="paragraph" w:customStyle="1" w:styleId="422A5FA2CBEE479CB1B90AFA7BC60524">
    <w:name w:val="422A5FA2CBEE479CB1B90AFA7BC60524"/>
    <w:rsid w:val="00DE4791"/>
    <w:pPr>
      <w:spacing w:after="0" w:line="280" w:lineRule="atLeast"/>
    </w:pPr>
    <w:rPr>
      <w:rFonts w:ascii="Arial" w:eastAsia="Times New Roman" w:hAnsi="Arial" w:cs="Times New Roman"/>
      <w:kern w:val="10"/>
      <w:sz w:val="20"/>
      <w:szCs w:val="24"/>
      <w:lang w:eastAsia="en-US"/>
    </w:rPr>
  </w:style>
  <w:style w:type="paragraph" w:customStyle="1" w:styleId="331AC74167DA4353B84C5ADD69FED74C">
    <w:name w:val="331AC74167DA4353B84C5ADD69FED74C"/>
    <w:rsid w:val="00DE4791"/>
    <w:pPr>
      <w:spacing w:after="0" w:line="280" w:lineRule="atLeast"/>
    </w:pPr>
    <w:rPr>
      <w:rFonts w:ascii="Arial" w:eastAsia="Times New Roman" w:hAnsi="Arial" w:cs="Times New Roman"/>
      <w:kern w:val="10"/>
      <w:sz w:val="20"/>
      <w:szCs w:val="24"/>
      <w:lang w:eastAsia="en-US"/>
    </w:rPr>
  </w:style>
  <w:style w:type="paragraph" w:customStyle="1" w:styleId="A08B979368684E78AC14B429D199FC35">
    <w:name w:val="A08B979368684E78AC14B429D199FC35"/>
    <w:rsid w:val="00DE4791"/>
    <w:pPr>
      <w:spacing w:after="0" w:line="280" w:lineRule="atLeast"/>
    </w:pPr>
    <w:rPr>
      <w:rFonts w:ascii="Arial" w:eastAsia="Times New Roman" w:hAnsi="Arial" w:cs="Times New Roman"/>
      <w:kern w:val="10"/>
      <w:sz w:val="20"/>
      <w:szCs w:val="24"/>
      <w:lang w:eastAsia="en-US"/>
    </w:rPr>
  </w:style>
  <w:style w:type="paragraph" w:customStyle="1" w:styleId="9987D9BD18604131AFADD9C88A11740E">
    <w:name w:val="9987D9BD18604131AFADD9C88A11740E"/>
    <w:rsid w:val="00DE4791"/>
    <w:pPr>
      <w:spacing w:after="0" w:line="280" w:lineRule="atLeast"/>
    </w:pPr>
    <w:rPr>
      <w:rFonts w:ascii="Arial" w:eastAsia="Times New Roman" w:hAnsi="Arial" w:cs="Times New Roman"/>
      <w:kern w:val="10"/>
      <w:sz w:val="20"/>
      <w:szCs w:val="24"/>
      <w:lang w:eastAsia="en-US"/>
    </w:rPr>
  </w:style>
  <w:style w:type="paragraph" w:customStyle="1" w:styleId="271F65D383E34EB9ADDB5F21391A9CEA">
    <w:name w:val="271F65D383E34EB9ADDB5F21391A9CEA"/>
    <w:rsid w:val="00DE4791"/>
    <w:pPr>
      <w:spacing w:after="0" w:line="280" w:lineRule="atLeast"/>
    </w:pPr>
    <w:rPr>
      <w:rFonts w:ascii="Arial" w:eastAsia="Times New Roman" w:hAnsi="Arial" w:cs="Times New Roman"/>
      <w:kern w:val="10"/>
      <w:sz w:val="20"/>
      <w:szCs w:val="24"/>
      <w:lang w:eastAsia="en-US"/>
    </w:rPr>
  </w:style>
  <w:style w:type="paragraph" w:customStyle="1" w:styleId="186973C0710341D29D024521E2B9A2C4">
    <w:name w:val="186973C0710341D29D024521E2B9A2C4"/>
    <w:rsid w:val="00DE4791"/>
    <w:pPr>
      <w:spacing w:after="0" w:line="280" w:lineRule="atLeast"/>
    </w:pPr>
    <w:rPr>
      <w:rFonts w:ascii="Arial" w:eastAsia="Times New Roman" w:hAnsi="Arial" w:cs="Times New Roman"/>
      <w:kern w:val="10"/>
      <w:sz w:val="20"/>
      <w:szCs w:val="24"/>
      <w:lang w:eastAsia="en-US"/>
    </w:rPr>
  </w:style>
  <w:style w:type="paragraph" w:customStyle="1" w:styleId="13E49F6D183848699E2EEA9615971289">
    <w:name w:val="13E49F6D183848699E2EEA9615971289"/>
    <w:rsid w:val="00DE4791"/>
    <w:pPr>
      <w:spacing w:after="0" w:line="280" w:lineRule="atLeast"/>
    </w:pPr>
    <w:rPr>
      <w:rFonts w:ascii="Arial" w:eastAsia="Times New Roman" w:hAnsi="Arial" w:cs="Times New Roman"/>
      <w:kern w:val="10"/>
      <w:sz w:val="20"/>
      <w:szCs w:val="24"/>
      <w:lang w:eastAsia="en-US"/>
    </w:rPr>
  </w:style>
  <w:style w:type="paragraph" w:customStyle="1" w:styleId="0D70A297BC9A41C5923E12DE242F11F5">
    <w:name w:val="0D70A297BC9A41C5923E12DE242F11F5"/>
    <w:rsid w:val="00DE4791"/>
    <w:pPr>
      <w:spacing w:after="0" w:line="280" w:lineRule="atLeast"/>
    </w:pPr>
    <w:rPr>
      <w:rFonts w:ascii="Arial" w:eastAsia="Times New Roman" w:hAnsi="Arial" w:cs="Times New Roman"/>
      <w:kern w:val="10"/>
      <w:sz w:val="20"/>
      <w:szCs w:val="24"/>
      <w:lang w:eastAsia="en-US"/>
    </w:rPr>
  </w:style>
  <w:style w:type="paragraph" w:customStyle="1" w:styleId="C4315A0E4C7E461092FDD60E1297A30F">
    <w:name w:val="C4315A0E4C7E461092FDD60E1297A30F"/>
    <w:rsid w:val="00DE4791"/>
    <w:pPr>
      <w:spacing w:after="0" w:line="280" w:lineRule="atLeast"/>
    </w:pPr>
    <w:rPr>
      <w:rFonts w:ascii="Arial" w:eastAsia="Times New Roman" w:hAnsi="Arial" w:cs="Times New Roman"/>
      <w:kern w:val="10"/>
      <w:sz w:val="20"/>
      <w:szCs w:val="24"/>
      <w:lang w:eastAsia="en-US"/>
    </w:rPr>
  </w:style>
  <w:style w:type="paragraph" w:customStyle="1" w:styleId="6BFAE6F8F2E0450797A573D0E4DC2AFD">
    <w:name w:val="6BFAE6F8F2E0450797A573D0E4DC2AFD"/>
    <w:rsid w:val="00DE4791"/>
    <w:pPr>
      <w:spacing w:after="0" w:line="280" w:lineRule="atLeast"/>
    </w:pPr>
    <w:rPr>
      <w:rFonts w:ascii="Arial" w:eastAsia="Times New Roman" w:hAnsi="Arial" w:cs="Times New Roman"/>
      <w:kern w:val="10"/>
      <w:sz w:val="20"/>
      <w:szCs w:val="24"/>
      <w:lang w:eastAsia="en-US"/>
    </w:rPr>
  </w:style>
  <w:style w:type="paragraph" w:customStyle="1" w:styleId="63A8976310C24E7E834EFFA855E872F6">
    <w:name w:val="63A8976310C24E7E834EFFA855E872F6"/>
    <w:rsid w:val="00DE4791"/>
    <w:pPr>
      <w:spacing w:after="0" w:line="280" w:lineRule="atLeast"/>
    </w:pPr>
    <w:rPr>
      <w:rFonts w:ascii="Arial" w:eastAsia="Times New Roman" w:hAnsi="Arial" w:cs="Times New Roman"/>
      <w:kern w:val="10"/>
      <w:sz w:val="20"/>
      <w:szCs w:val="24"/>
      <w:lang w:eastAsia="en-US"/>
    </w:rPr>
  </w:style>
  <w:style w:type="paragraph" w:customStyle="1" w:styleId="47A86DD16A50407E853086B615BEE222">
    <w:name w:val="47A86DD16A50407E853086B615BEE222"/>
    <w:rsid w:val="00DE4791"/>
    <w:pPr>
      <w:spacing w:after="0" w:line="280" w:lineRule="atLeast"/>
    </w:pPr>
    <w:rPr>
      <w:rFonts w:ascii="Arial" w:eastAsia="Times New Roman" w:hAnsi="Arial" w:cs="Times New Roman"/>
      <w:kern w:val="10"/>
      <w:sz w:val="20"/>
      <w:szCs w:val="24"/>
      <w:lang w:eastAsia="en-US"/>
    </w:rPr>
  </w:style>
  <w:style w:type="paragraph" w:customStyle="1" w:styleId="A781706A36564A2DBD3B3EEA490B139E">
    <w:name w:val="A781706A36564A2DBD3B3EEA490B139E"/>
    <w:rsid w:val="00DE4791"/>
    <w:pPr>
      <w:spacing w:after="0" w:line="280" w:lineRule="atLeast"/>
    </w:pPr>
    <w:rPr>
      <w:rFonts w:ascii="Arial" w:eastAsia="Times New Roman" w:hAnsi="Arial" w:cs="Times New Roman"/>
      <w:kern w:val="10"/>
      <w:sz w:val="20"/>
      <w:szCs w:val="24"/>
      <w:lang w:eastAsia="en-US"/>
    </w:rPr>
  </w:style>
  <w:style w:type="paragraph" w:customStyle="1" w:styleId="2E67845AF0D04169B49B72AF1AD9B784">
    <w:name w:val="2E67845AF0D04169B49B72AF1AD9B784"/>
    <w:rsid w:val="00DE4791"/>
    <w:pPr>
      <w:spacing w:after="0" w:line="280" w:lineRule="atLeast"/>
    </w:pPr>
    <w:rPr>
      <w:rFonts w:ascii="Arial" w:eastAsia="Times New Roman" w:hAnsi="Arial" w:cs="Times New Roman"/>
      <w:kern w:val="10"/>
      <w:sz w:val="20"/>
      <w:szCs w:val="24"/>
      <w:lang w:eastAsia="en-US"/>
    </w:rPr>
  </w:style>
  <w:style w:type="paragraph" w:customStyle="1" w:styleId="812E193C873946D4910F60E22EA3BB9D">
    <w:name w:val="812E193C873946D4910F60E22EA3BB9D"/>
    <w:rsid w:val="00DE4791"/>
    <w:pPr>
      <w:spacing w:after="0" w:line="280" w:lineRule="atLeast"/>
    </w:pPr>
    <w:rPr>
      <w:rFonts w:ascii="Arial" w:eastAsia="Times New Roman" w:hAnsi="Arial" w:cs="Times New Roman"/>
      <w:kern w:val="10"/>
      <w:sz w:val="20"/>
      <w:szCs w:val="24"/>
      <w:lang w:eastAsia="en-US"/>
    </w:rPr>
  </w:style>
  <w:style w:type="paragraph" w:customStyle="1" w:styleId="C8D2940125CE4EF3BD4703BB497AAF41">
    <w:name w:val="C8D2940125CE4EF3BD4703BB497AAF41"/>
    <w:rsid w:val="00DE4791"/>
    <w:pPr>
      <w:spacing w:after="0" w:line="280" w:lineRule="atLeast"/>
    </w:pPr>
    <w:rPr>
      <w:rFonts w:ascii="Arial" w:eastAsia="Times New Roman" w:hAnsi="Arial" w:cs="Times New Roman"/>
      <w:kern w:val="10"/>
      <w:sz w:val="20"/>
      <w:szCs w:val="24"/>
      <w:lang w:eastAsia="en-US"/>
    </w:rPr>
  </w:style>
  <w:style w:type="paragraph" w:customStyle="1" w:styleId="5A47A6E885414240B19FBDDB763546FB">
    <w:name w:val="5A47A6E885414240B19FBDDB763546FB"/>
    <w:rsid w:val="00DE4791"/>
    <w:pPr>
      <w:spacing w:after="0" w:line="280" w:lineRule="atLeast"/>
    </w:pPr>
    <w:rPr>
      <w:rFonts w:ascii="Arial" w:eastAsia="Times New Roman" w:hAnsi="Arial" w:cs="Times New Roman"/>
      <w:kern w:val="10"/>
      <w:sz w:val="20"/>
      <w:szCs w:val="24"/>
      <w:lang w:eastAsia="en-US"/>
    </w:rPr>
  </w:style>
  <w:style w:type="paragraph" w:customStyle="1" w:styleId="5CB98E2F5CEA4BA8948AF77058875F89">
    <w:name w:val="5CB98E2F5CEA4BA8948AF77058875F89"/>
    <w:rsid w:val="00DE4791"/>
    <w:pPr>
      <w:spacing w:after="0" w:line="280" w:lineRule="atLeast"/>
    </w:pPr>
    <w:rPr>
      <w:rFonts w:ascii="Arial" w:eastAsia="Times New Roman" w:hAnsi="Arial" w:cs="Times New Roman"/>
      <w:kern w:val="10"/>
      <w:sz w:val="20"/>
      <w:szCs w:val="24"/>
      <w:lang w:eastAsia="en-US"/>
    </w:rPr>
  </w:style>
  <w:style w:type="paragraph" w:customStyle="1" w:styleId="6076D427776E47F19AB5588C1FFE2481">
    <w:name w:val="6076D427776E47F19AB5588C1FFE2481"/>
    <w:rsid w:val="00DE4791"/>
    <w:pPr>
      <w:spacing w:after="0" w:line="280" w:lineRule="atLeast"/>
    </w:pPr>
    <w:rPr>
      <w:rFonts w:ascii="Arial" w:eastAsia="Times New Roman" w:hAnsi="Arial" w:cs="Times New Roman"/>
      <w:kern w:val="10"/>
      <w:sz w:val="20"/>
      <w:szCs w:val="24"/>
      <w:lang w:eastAsia="en-US"/>
    </w:rPr>
  </w:style>
  <w:style w:type="paragraph" w:customStyle="1" w:styleId="AC4E40B960994A3C94A36BF71E57AB6A">
    <w:name w:val="AC4E40B960994A3C94A36BF71E57AB6A"/>
    <w:rsid w:val="00DE4791"/>
    <w:pPr>
      <w:spacing w:after="0" w:line="280" w:lineRule="atLeast"/>
    </w:pPr>
    <w:rPr>
      <w:rFonts w:ascii="Arial" w:eastAsia="Times New Roman" w:hAnsi="Arial" w:cs="Times New Roman"/>
      <w:kern w:val="10"/>
      <w:sz w:val="20"/>
      <w:szCs w:val="24"/>
      <w:lang w:eastAsia="en-US"/>
    </w:rPr>
  </w:style>
  <w:style w:type="paragraph" w:customStyle="1" w:styleId="EFD6EA780B3644A0BDF2148E9CDE7BA7">
    <w:name w:val="EFD6EA780B3644A0BDF2148E9CDE7BA7"/>
    <w:rsid w:val="00DE4791"/>
    <w:pPr>
      <w:spacing w:after="0" w:line="280" w:lineRule="atLeast"/>
    </w:pPr>
    <w:rPr>
      <w:rFonts w:ascii="Arial" w:eastAsia="Times New Roman" w:hAnsi="Arial" w:cs="Times New Roman"/>
      <w:kern w:val="10"/>
      <w:sz w:val="20"/>
      <w:szCs w:val="24"/>
      <w:lang w:eastAsia="en-US"/>
    </w:rPr>
  </w:style>
  <w:style w:type="paragraph" w:customStyle="1" w:styleId="AE4BF8A99ABD450AAE115308B93C7207">
    <w:name w:val="AE4BF8A99ABD450AAE115308B93C7207"/>
    <w:rsid w:val="00DE4791"/>
    <w:pPr>
      <w:spacing w:after="0" w:line="280" w:lineRule="atLeast"/>
    </w:pPr>
    <w:rPr>
      <w:rFonts w:ascii="Arial" w:eastAsia="Times New Roman" w:hAnsi="Arial" w:cs="Times New Roman"/>
      <w:kern w:val="10"/>
      <w:sz w:val="20"/>
      <w:szCs w:val="24"/>
      <w:lang w:eastAsia="en-US"/>
    </w:rPr>
  </w:style>
  <w:style w:type="paragraph" w:customStyle="1" w:styleId="57651F2FE9B641AB86B4370A017F359C">
    <w:name w:val="57651F2FE9B641AB86B4370A017F359C"/>
    <w:rsid w:val="00DE4791"/>
    <w:pPr>
      <w:spacing w:after="0" w:line="280" w:lineRule="atLeast"/>
    </w:pPr>
    <w:rPr>
      <w:rFonts w:ascii="Arial" w:eastAsia="Times New Roman" w:hAnsi="Arial" w:cs="Times New Roman"/>
      <w:kern w:val="10"/>
      <w:sz w:val="20"/>
      <w:szCs w:val="24"/>
      <w:lang w:eastAsia="en-US"/>
    </w:rPr>
  </w:style>
  <w:style w:type="paragraph" w:customStyle="1" w:styleId="DFCEE78152184026B9AFD63153117968">
    <w:name w:val="DFCEE78152184026B9AFD63153117968"/>
    <w:rsid w:val="00DE4791"/>
    <w:pPr>
      <w:spacing w:after="0" w:line="280" w:lineRule="atLeast"/>
    </w:pPr>
    <w:rPr>
      <w:rFonts w:ascii="Arial" w:eastAsia="Times New Roman" w:hAnsi="Arial" w:cs="Times New Roman"/>
      <w:kern w:val="10"/>
      <w:sz w:val="20"/>
      <w:szCs w:val="24"/>
      <w:lang w:eastAsia="en-US"/>
    </w:rPr>
  </w:style>
  <w:style w:type="paragraph" w:customStyle="1" w:styleId="BA662EE3A1334663857EEB840CF7B613">
    <w:name w:val="BA662EE3A1334663857EEB840CF7B613"/>
    <w:rsid w:val="00DE4791"/>
    <w:pPr>
      <w:spacing w:after="0" w:line="280" w:lineRule="atLeast"/>
    </w:pPr>
    <w:rPr>
      <w:rFonts w:ascii="Arial" w:eastAsia="Times New Roman" w:hAnsi="Arial" w:cs="Times New Roman"/>
      <w:kern w:val="10"/>
      <w:sz w:val="20"/>
      <w:szCs w:val="24"/>
      <w:lang w:eastAsia="en-US"/>
    </w:rPr>
  </w:style>
  <w:style w:type="paragraph" w:customStyle="1" w:styleId="7FEB60286896480D9247B283A0B8699B">
    <w:name w:val="7FEB60286896480D9247B283A0B8699B"/>
    <w:rsid w:val="00DE4791"/>
    <w:pPr>
      <w:spacing w:after="0" w:line="280" w:lineRule="atLeast"/>
    </w:pPr>
    <w:rPr>
      <w:rFonts w:ascii="Arial" w:eastAsia="Times New Roman" w:hAnsi="Arial" w:cs="Times New Roman"/>
      <w:kern w:val="10"/>
      <w:sz w:val="20"/>
      <w:szCs w:val="24"/>
      <w:lang w:eastAsia="en-US"/>
    </w:rPr>
  </w:style>
  <w:style w:type="paragraph" w:customStyle="1" w:styleId="0064856B14A74285A6040D0ED450E9E5">
    <w:name w:val="0064856B14A74285A6040D0ED450E9E5"/>
    <w:rsid w:val="00DE4791"/>
    <w:pPr>
      <w:spacing w:after="0" w:line="280" w:lineRule="atLeast"/>
    </w:pPr>
    <w:rPr>
      <w:rFonts w:ascii="Arial" w:eastAsia="Times New Roman" w:hAnsi="Arial" w:cs="Times New Roman"/>
      <w:kern w:val="10"/>
      <w:sz w:val="20"/>
      <w:szCs w:val="24"/>
      <w:lang w:eastAsia="en-US"/>
    </w:rPr>
  </w:style>
  <w:style w:type="paragraph" w:customStyle="1" w:styleId="99F065902770471991573B6E7506951F">
    <w:name w:val="99F065902770471991573B6E7506951F"/>
    <w:rsid w:val="00DE4791"/>
    <w:pPr>
      <w:spacing w:after="0" w:line="280" w:lineRule="atLeast"/>
    </w:pPr>
    <w:rPr>
      <w:rFonts w:ascii="Arial" w:eastAsia="Times New Roman" w:hAnsi="Arial" w:cs="Times New Roman"/>
      <w:kern w:val="10"/>
      <w:sz w:val="20"/>
      <w:szCs w:val="24"/>
      <w:lang w:eastAsia="en-US"/>
    </w:rPr>
  </w:style>
  <w:style w:type="paragraph" w:customStyle="1" w:styleId="B4F1F573DB5D46F0BCDEE56A5AD034F2">
    <w:name w:val="B4F1F573DB5D46F0BCDEE56A5AD034F2"/>
    <w:rsid w:val="00DE4791"/>
    <w:pPr>
      <w:spacing w:after="0" w:line="280" w:lineRule="atLeast"/>
    </w:pPr>
    <w:rPr>
      <w:rFonts w:ascii="Arial" w:eastAsia="Times New Roman" w:hAnsi="Arial" w:cs="Times New Roman"/>
      <w:kern w:val="10"/>
      <w:sz w:val="20"/>
      <w:szCs w:val="24"/>
      <w:lang w:eastAsia="en-US"/>
    </w:rPr>
  </w:style>
  <w:style w:type="paragraph" w:customStyle="1" w:styleId="D66FB9EB768A47CDB3AE862AA613EF26">
    <w:name w:val="D66FB9EB768A47CDB3AE862AA613EF26"/>
    <w:rsid w:val="00DE4791"/>
    <w:pPr>
      <w:spacing w:after="0" w:line="280" w:lineRule="atLeast"/>
    </w:pPr>
    <w:rPr>
      <w:rFonts w:ascii="Arial" w:eastAsia="Times New Roman" w:hAnsi="Arial" w:cs="Times New Roman"/>
      <w:kern w:val="10"/>
      <w:sz w:val="20"/>
      <w:szCs w:val="24"/>
      <w:lang w:eastAsia="en-US"/>
    </w:rPr>
  </w:style>
  <w:style w:type="paragraph" w:customStyle="1" w:styleId="835923FFCD444DC6B19B3A6C3F5CCBCC">
    <w:name w:val="835923FFCD444DC6B19B3A6C3F5CCBCC"/>
    <w:rsid w:val="00DE4791"/>
    <w:pPr>
      <w:spacing w:after="0" w:line="280" w:lineRule="atLeast"/>
    </w:pPr>
    <w:rPr>
      <w:rFonts w:ascii="Arial" w:eastAsia="Times New Roman" w:hAnsi="Arial" w:cs="Times New Roman"/>
      <w:kern w:val="10"/>
      <w:sz w:val="20"/>
      <w:szCs w:val="24"/>
      <w:lang w:eastAsia="en-US"/>
    </w:rPr>
  </w:style>
  <w:style w:type="paragraph" w:customStyle="1" w:styleId="8AC0DEEA1ED54E05B7BE2BEC880B5129">
    <w:name w:val="8AC0DEEA1ED54E05B7BE2BEC880B5129"/>
    <w:rsid w:val="00DE4791"/>
    <w:pPr>
      <w:spacing w:after="0" w:line="280" w:lineRule="atLeast"/>
    </w:pPr>
    <w:rPr>
      <w:rFonts w:ascii="Arial" w:eastAsia="Times New Roman" w:hAnsi="Arial" w:cs="Times New Roman"/>
      <w:kern w:val="10"/>
      <w:sz w:val="20"/>
      <w:szCs w:val="24"/>
      <w:lang w:eastAsia="en-US"/>
    </w:rPr>
  </w:style>
  <w:style w:type="paragraph" w:customStyle="1" w:styleId="EFA0ADCF84994F7681A1C4C23708A641">
    <w:name w:val="EFA0ADCF84994F7681A1C4C23708A641"/>
    <w:rsid w:val="00DE4791"/>
    <w:pPr>
      <w:spacing w:after="0" w:line="280" w:lineRule="atLeast"/>
    </w:pPr>
    <w:rPr>
      <w:rFonts w:ascii="Arial" w:eastAsia="Times New Roman" w:hAnsi="Arial" w:cs="Times New Roman"/>
      <w:kern w:val="10"/>
      <w:sz w:val="20"/>
      <w:szCs w:val="24"/>
      <w:lang w:eastAsia="en-US"/>
    </w:rPr>
  </w:style>
  <w:style w:type="paragraph" w:customStyle="1" w:styleId="2598F481DC344BD483FEC21CAC93233E">
    <w:name w:val="2598F481DC344BD483FEC21CAC93233E"/>
    <w:rsid w:val="00DE4791"/>
    <w:pPr>
      <w:spacing w:after="0" w:line="280" w:lineRule="atLeast"/>
    </w:pPr>
    <w:rPr>
      <w:rFonts w:ascii="Arial" w:eastAsia="Times New Roman" w:hAnsi="Arial" w:cs="Times New Roman"/>
      <w:kern w:val="10"/>
      <w:sz w:val="20"/>
      <w:szCs w:val="24"/>
      <w:lang w:eastAsia="en-US"/>
    </w:rPr>
  </w:style>
  <w:style w:type="paragraph" w:customStyle="1" w:styleId="86D0A8E37B48487FAB4275FCBB35D1D2">
    <w:name w:val="86D0A8E37B48487FAB4275FCBB35D1D2"/>
    <w:rsid w:val="00DE4791"/>
    <w:pPr>
      <w:spacing w:after="0" w:line="280" w:lineRule="atLeast"/>
    </w:pPr>
    <w:rPr>
      <w:rFonts w:ascii="Arial" w:eastAsia="Times New Roman" w:hAnsi="Arial" w:cs="Times New Roman"/>
      <w:kern w:val="10"/>
      <w:sz w:val="20"/>
      <w:szCs w:val="24"/>
      <w:lang w:eastAsia="en-US"/>
    </w:rPr>
  </w:style>
  <w:style w:type="paragraph" w:customStyle="1" w:styleId="1DD8EB019EA34B31A5A25E688FB950B0">
    <w:name w:val="1DD8EB019EA34B31A5A25E688FB950B0"/>
    <w:rsid w:val="00DE4791"/>
    <w:pPr>
      <w:spacing w:after="0" w:line="280" w:lineRule="atLeast"/>
    </w:pPr>
    <w:rPr>
      <w:rFonts w:ascii="Arial" w:eastAsia="Times New Roman" w:hAnsi="Arial" w:cs="Times New Roman"/>
      <w:kern w:val="10"/>
      <w:sz w:val="20"/>
      <w:szCs w:val="24"/>
      <w:lang w:eastAsia="en-US"/>
    </w:rPr>
  </w:style>
  <w:style w:type="paragraph" w:customStyle="1" w:styleId="F32077AAAB514D76A56F271C1AE6CE52">
    <w:name w:val="F32077AAAB514D76A56F271C1AE6CE52"/>
    <w:rsid w:val="00DE4791"/>
    <w:pPr>
      <w:spacing w:after="0" w:line="280" w:lineRule="atLeast"/>
    </w:pPr>
    <w:rPr>
      <w:rFonts w:ascii="Arial" w:eastAsia="Times New Roman" w:hAnsi="Arial" w:cs="Times New Roman"/>
      <w:kern w:val="10"/>
      <w:sz w:val="20"/>
      <w:szCs w:val="24"/>
      <w:lang w:eastAsia="en-US"/>
    </w:rPr>
  </w:style>
  <w:style w:type="paragraph" w:customStyle="1" w:styleId="0AF13E2AEEB44DC4832D603F1196FF4C">
    <w:name w:val="0AF13E2AEEB44DC4832D603F1196FF4C"/>
    <w:rsid w:val="00DE4791"/>
    <w:pPr>
      <w:spacing w:after="0" w:line="280" w:lineRule="atLeast"/>
    </w:pPr>
    <w:rPr>
      <w:rFonts w:ascii="Arial" w:eastAsia="Times New Roman" w:hAnsi="Arial" w:cs="Times New Roman"/>
      <w:kern w:val="10"/>
      <w:sz w:val="20"/>
      <w:szCs w:val="24"/>
      <w:lang w:eastAsia="en-US"/>
    </w:rPr>
  </w:style>
  <w:style w:type="paragraph" w:customStyle="1" w:styleId="29C05E2DA7944987A8BF6964987ED6AC">
    <w:name w:val="29C05E2DA7944987A8BF6964987ED6AC"/>
    <w:rsid w:val="00DE4791"/>
    <w:pPr>
      <w:spacing w:after="0" w:line="280" w:lineRule="atLeast"/>
    </w:pPr>
    <w:rPr>
      <w:rFonts w:ascii="Arial" w:eastAsia="Times New Roman" w:hAnsi="Arial" w:cs="Times New Roman"/>
      <w:kern w:val="10"/>
      <w:sz w:val="20"/>
      <w:szCs w:val="24"/>
      <w:lang w:eastAsia="en-US"/>
    </w:rPr>
  </w:style>
  <w:style w:type="paragraph" w:customStyle="1" w:styleId="D6CF09043DAB4EB6ABBFE0604539D17F">
    <w:name w:val="D6CF09043DAB4EB6ABBFE0604539D17F"/>
    <w:rsid w:val="00DE4791"/>
    <w:pPr>
      <w:spacing w:after="0" w:line="280" w:lineRule="atLeast"/>
    </w:pPr>
    <w:rPr>
      <w:rFonts w:ascii="Arial" w:eastAsia="Times New Roman" w:hAnsi="Arial" w:cs="Times New Roman"/>
      <w:kern w:val="10"/>
      <w:sz w:val="20"/>
      <w:szCs w:val="24"/>
      <w:lang w:eastAsia="en-US"/>
    </w:rPr>
  </w:style>
  <w:style w:type="paragraph" w:customStyle="1" w:styleId="FE54FE9BAEE34628B38C519DABBBEA9E">
    <w:name w:val="FE54FE9BAEE34628B38C519DABBBEA9E"/>
    <w:rsid w:val="00DE4791"/>
    <w:pPr>
      <w:spacing w:after="0" w:line="280" w:lineRule="atLeast"/>
    </w:pPr>
    <w:rPr>
      <w:rFonts w:ascii="Arial" w:eastAsia="Times New Roman" w:hAnsi="Arial" w:cs="Times New Roman"/>
      <w:kern w:val="10"/>
      <w:sz w:val="20"/>
      <w:szCs w:val="24"/>
      <w:lang w:eastAsia="en-US"/>
    </w:rPr>
  </w:style>
  <w:style w:type="paragraph" w:customStyle="1" w:styleId="DBE1319822F64351930C082AAE0285E9">
    <w:name w:val="DBE1319822F64351930C082AAE0285E9"/>
    <w:rsid w:val="00DE4791"/>
    <w:pPr>
      <w:spacing w:after="0" w:line="280" w:lineRule="atLeast"/>
    </w:pPr>
    <w:rPr>
      <w:rFonts w:ascii="Arial" w:eastAsia="Times New Roman" w:hAnsi="Arial" w:cs="Times New Roman"/>
      <w:kern w:val="10"/>
      <w:sz w:val="20"/>
      <w:szCs w:val="24"/>
      <w:lang w:eastAsia="en-US"/>
    </w:rPr>
  </w:style>
  <w:style w:type="paragraph" w:customStyle="1" w:styleId="864F54FB19DD4D488CF9AFB148BCD5AC">
    <w:name w:val="864F54FB19DD4D488CF9AFB148BCD5AC"/>
    <w:rsid w:val="00DE4791"/>
    <w:pPr>
      <w:spacing w:after="0" w:line="280" w:lineRule="atLeast"/>
    </w:pPr>
    <w:rPr>
      <w:rFonts w:ascii="Arial" w:eastAsia="Times New Roman" w:hAnsi="Arial" w:cs="Times New Roman"/>
      <w:kern w:val="10"/>
      <w:sz w:val="20"/>
      <w:szCs w:val="24"/>
      <w:lang w:eastAsia="en-US"/>
    </w:rPr>
  </w:style>
  <w:style w:type="paragraph" w:customStyle="1" w:styleId="68924F3DA90448578B1D7F8824FF335A">
    <w:name w:val="68924F3DA90448578B1D7F8824FF335A"/>
    <w:rsid w:val="00DE4791"/>
    <w:pPr>
      <w:spacing w:after="0" w:line="280" w:lineRule="atLeast"/>
    </w:pPr>
    <w:rPr>
      <w:rFonts w:ascii="Arial" w:eastAsia="Times New Roman" w:hAnsi="Arial" w:cs="Times New Roman"/>
      <w:kern w:val="10"/>
      <w:sz w:val="20"/>
      <w:szCs w:val="24"/>
      <w:lang w:eastAsia="en-US"/>
    </w:rPr>
  </w:style>
  <w:style w:type="paragraph" w:customStyle="1" w:styleId="8E1A61C1C78642A99510447678B2B7BE">
    <w:name w:val="8E1A61C1C78642A99510447678B2B7BE"/>
    <w:rsid w:val="00DE4791"/>
    <w:pPr>
      <w:spacing w:before="960" w:after="600" w:line="280" w:lineRule="atLeast"/>
    </w:pPr>
    <w:rPr>
      <w:rFonts w:ascii="Arial" w:eastAsia="Times New Roman" w:hAnsi="Arial" w:cs="Times New Roman"/>
      <w:b/>
      <w:kern w:val="10"/>
      <w:sz w:val="20"/>
      <w:szCs w:val="24"/>
      <w:lang w:eastAsia="en-US"/>
    </w:rPr>
  </w:style>
  <w:style w:type="paragraph" w:customStyle="1" w:styleId="CEA0720744B9437A83456862DC3A289F">
    <w:name w:val="CEA0720744B9437A83456862DC3A289F"/>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C14C8A2FE5340AA9FD8991DB3AFB23D">
    <w:name w:val="0C14C8A2FE5340AA9FD8991DB3AFB23D"/>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E15DCE168EB43DD975BB90CE0B2093E">
    <w:name w:val="CE15DCE168EB43DD975BB90CE0B2093E"/>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B385F5D381F4E979FB7FA91F322A46B">
    <w:name w:val="FB385F5D381F4E979FB7FA91F322A46B"/>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430A267B52448FA60D9F1470F23486">
    <w:name w:val="D9430A267B52448FA60D9F1470F23486"/>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962DBB50AE14278BC46554EB0A98889">
    <w:name w:val="4962DBB50AE14278BC46554EB0A98889"/>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25C3C1933134F7E8A4F6CF5FB46A0D3">
    <w:name w:val="625C3C1933134F7E8A4F6CF5FB46A0D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4DDE5A432584291B647F506F0ABC880">
    <w:name w:val="64DDE5A432584291B647F506F0ABC880"/>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8DBD6AAFD0E4B6792C00EA961CA92EB">
    <w:name w:val="D8DBD6AAFD0E4B6792C00EA961CA92EB"/>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B5D25F1549141059A8BFEECE3870CEE">
    <w:name w:val="1B5D25F1549141059A8BFEECE3870CEE"/>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2572137CB784DBC9DC5134899E8B0AC">
    <w:name w:val="B2572137CB784DBC9DC5134899E8B0AC"/>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A300CE8C71D457AACB242FB9FF083DD">
    <w:name w:val="FA300CE8C71D457AACB242FB9FF083DD"/>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748E4CF99CA4A349F3099D9D28E0B55">
    <w:name w:val="E748E4CF99CA4A349F3099D9D28E0B55"/>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D9CF62B57334E82BF8F3F2817F223E3">
    <w:name w:val="4D9CF62B57334E82BF8F3F2817F223E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31E72C632DE4AFDA95E899341D1C9B8">
    <w:name w:val="E31E72C632DE4AFDA95E899341D1C9B8"/>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55CCF67AAC3461DB151434EFCFEAE17">
    <w:name w:val="B55CCF67AAC3461DB151434EFCFEAE17"/>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6F8EA4CEE0E4540A217D895FE44CED8">
    <w:name w:val="16F8EA4CEE0E4540A217D895FE44CED8"/>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9D7A57B47149B4B4B5058EAF1EAA03">
    <w:name w:val="659D7A57B47149B4B4B5058EAF1EAA0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33381F56884A30BE916A30D97B502C">
    <w:name w:val="C333381F56884A30BE916A30D97B502C"/>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3A1DD8A945348A4A3972872BE94F7B3">
    <w:name w:val="63A1DD8A945348A4A3972872BE94F7B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898716CDEE54BD19696ACD4012FA743">
    <w:name w:val="5898716CDEE54BD19696ACD4012FA74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41988DDC607400AB57931945960EB08">
    <w:name w:val="F41988DDC607400AB57931945960EB08"/>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602BCF7D3E41B4B4C92D591E2CB5D8">
    <w:name w:val="85602BCF7D3E41B4B4C92D591E2CB5D8"/>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28C02AA28104772B48E0CFE6AA8EFB2">
    <w:name w:val="928C02AA28104772B48E0CFE6AA8EFB2"/>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CFBC98C4BD04FF29A3FAD67138D87B3">
    <w:name w:val="BCFBC98C4BD04FF29A3FAD67138D87B3"/>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52EB15451A84085873BA3EA80FC94DA">
    <w:name w:val="952EB15451A84085873BA3EA80FC94DA"/>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959DD25EB044FCEA2B5868481FD236F">
    <w:name w:val="4959DD25EB044FCEA2B5868481FD236F"/>
    <w:rsid w:val="00DE4791"/>
  </w:style>
  <w:style w:type="paragraph" w:customStyle="1" w:styleId="2A2A772830854CF38CE4B311CB53CB2E20">
    <w:name w:val="2A2A772830854CF38CE4B311CB53CB2E20"/>
    <w:rsid w:val="00DE4791"/>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20">
    <w:name w:val="A4C80C77C5F44C21B4CD861D85D5D13F20"/>
    <w:rsid w:val="00DE4791"/>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20">
    <w:name w:val="DCA04184B5DA4960B0D36672DCC1318120"/>
    <w:rsid w:val="00DE4791"/>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20">
    <w:name w:val="67BF74653DB744EEA916A84409B6883220"/>
    <w:rsid w:val="00DE4791"/>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20">
    <w:name w:val="8E26C8B46D1947D2A258224BF3FE625720"/>
    <w:rsid w:val="00DE4791"/>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20">
    <w:name w:val="69808F60029443BE886296FCE3EC415B20"/>
    <w:rsid w:val="00DE4791"/>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20">
    <w:name w:val="AE774B59F674479B891AB76B82DCB3EA20"/>
    <w:rsid w:val="00DE4791"/>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20">
    <w:name w:val="5B6CB2D8B6C5435A84AC4AE92F42CE8D20"/>
    <w:rsid w:val="00DE4791"/>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2">
    <w:name w:val="4D8016C14BF04F3881DA589E0E61B0F222"/>
    <w:rsid w:val="00DE4791"/>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2">
    <w:name w:val="928D0D5DAB7646DC8EFBE769FA2EA12822"/>
    <w:rsid w:val="00DE4791"/>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2">
    <w:name w:val="93BF76DAEBD14B8F81912F5576B586A522"/>
    <w:rsid w:val="00DE4791"/>
    <w:pPr>
      <w:spacing w:after="0" w:line="280" w:lineRule="atLeast"/>
    </w:pPr>
    <w:rPr>
      <w:rFonts w:ascii="Arial" w:eastAsia="Times New Roman" w:hAnsi="Arial" w:cs="Times New Roman"/>
      <w:kern w:val="10"/>
      <w:sz w:val="20"/>
      <w:szCs w:val="24"/>
      <w:lang w:eastAsia="en-US"/>
    </w:rPr>
  </w:style>
  <w:style w:type="paragraph" w:customStyle="1" w:styleId="A7E85BE05AF84BCF81B5B3665BE319B722">
    <w:name w:val="A7E85BE05AF84BCF81B5B3665BE319B722"/>
    <w:rsid w:val="00DE4791"/>
    <w:pPr>
      <w:spacing w:after="0" w:line="280" w:lineRule="atLeast"/>
    </w:pPr>
    <w:rPr>
      <w:rFonts w:ascii="Arial" w:eastAsia="Times New Roman" w:hAnsi="Arial" w:cs="Times New Roman"/>
      <w:kern w:val="10"/>
      <w:sz w:val="20"/>
      <w:szCs w:val="24"/>
      <w:lang w:eastAsia="en-US"/>
    </w:rPr>
  </w:style>
  <w:style w:type="paragraph" w:customStyle="1" w:styleId="F87B4FD3ACD6429599BB07DCBB432CC422">
    <w:name w:val="F87B4FD3ACD6429599BB07DCBB432CC422"/>
    <w:rsid w:val="00DE4791"/>
    <w:pPr>
      <w:spacing w:after="0" w:line="280" w:lineRule="atLeast"/>
    </w:pPr>
    <w:rPr>
      <w:rFonts w:ascii="Arial" w:eastAsia="Times New Roman" w:hAnsi="Arial" w:cs="Times New Roman"/>
      <w:kern w:val="10"/>
      <w:sz w:val="20"/>
      <w:szCs w:val="24"/>
      <w:lang w:eastAsia="en-US"/>
    </w:rPr>
  </w:style>
  <w:style w:type="paragraph" w:customStyle="1" w:styleId="FABF05A5858E49378F33D1D855CD04CC2">
    <w:name w:val="FABF05A5858E49378F33D1D855CD04CC2"/>
    <w:rsid w:val="00DE4791"/>
    <w:pPr>
      <w:spacing w:after="0" w:line="280" w:lineRule="atLeast"/>
    </w:pPr>
    <w:rPr>
      <w:rFonts w:ascii="Arial" w:eastAsia="Times New Roman" w:hAnsi="Arial" w:cs="Times New Roman"/>
      <w:kern w:val="10"/>
      <w:sz w:val="20"/>
      <w:szCs w:val="24"/>
      <w:lang w:eastAsia="en-US"/>
    </w:rPr>
  </w:style>
  <w:style w:type="paragraph" w:customStyle="1" w:styleId="C28F232EC74A44C5826A204C96E9E2872">
    <w:name w:val="C28F232EC74A44C5826A204C96E9E2872"/>
    <w:rsid w:val="00DE4791"/>
    <w:pPr>
      <w:spacing w:after="0" w:line="280" w:lineRule="atLeast"/>
    </w:pPr>
    <w:rPr>
      <w:rFonts w:ascii="Arial" w:eastAsia="Times New Roman" w:hAnsi="Arial" w:cs="Times New Roman"/>
      <w:kern w:val="10"/>
      <w:sz w:val="20"/>
      <w:szCs w:val="24"/>
      <w:lang w:eastAsia="en-US"/>
    </w:rPr>
  </w:style>
  <w:style w:type="paragraph" w:customStyle="1" w:styleId="B626F5BB3CBC450CBAAFA297CB5D25C622">
    <w:name w:val="B626F5BB3CBC450CBAAFA297CB5D25C622"/>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837220D178BE447092DA5E1DAA31F0EB22">
    <w:name w:val="837220D178BE447092DA5E1DAA31F0EB22"/>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B8181552D80742FE8EBF0CB7A69B424422">
    <w:name w:val="B8181552D80742FE8EBF0CB7A69B424422"/>
    <w:rsid w:val="00DE4791"/>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2">
    <w:name w:val="993BA05B03F849B0BF9866856D27CE9522"/>
    <w:rsid w:val="00DE4791"/>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2">
    <w:name w:val="FD75D8610BA84E0CAB54E6BB4FA9FB8422"/>
    <w:rsid w:val="00DE4791"/>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2">
    <w:name w:val="438F53550DF2478F9D462CE1FE9DB9A922"/>
    <w:rsid w:val="00DE4791"/>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2">
    <w:name w:val="EE563E28160F41EB8C4631FD5DD6991B22"/>
    <w:rsid w:val="00DE4791"/>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2">
    <w:name w:val="C146BC19BF3A46DFAC472A1CF1FB1FC022"/>
    <w:rsid w:val="00DE4791"/>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2">
    <w:name w:val="9B6AE05CE2444E6C9C025396B6538BC722"/>
    <w:rsid w:val="00DE4791"/>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2">
    <w:name w:val="2BADFC985A2D4F24A0CA036ECEA9634122"/>
    <w:rsid w:val="00DE4791"/>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2">
    <w:name w:val="29E62F2F76F74D38B87E9C1C4D13C6AC22"/>
    <w:rsid w:val="00DE4791"/>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2">
    <w:name w:val="5CF8BC2E53DF49E5B36B29DEF7888C4D22"/>
    <w:rsid w:val="00DE4791"/>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2">
    <w:name w:val="90851E22F9754C9193DF41994899EF8B22"/>
    <w:rsid w:val="00DE4791"/>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2">
    <w:name w:val="1365AAF6B02F435CA29C8572944413E022"/>
    <w:rsid w:val="00DE4791"/>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2">
    <w:name w:val="C697E9257AD74C2EAA1E73943D18A02C22"/>
    <w:rsid w:val="00DE4791"/>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2">
    <w:name w:val="F9B85A9B0D4A4943AFD425BFEE10955422"/>
    <w:rsid w:val="00DE4791"/>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2">
    <w:name w:val="EBD82AE5D31E4F4DA23C26EA3BB2BCD322"/>
    <w:rsid w:val="00DE4791"/>
    <w:pPr>
      <w:spacing w:after="0" w:line="280" w:lineRule="atLeast"/>
    </w:pPr>
    <w:rPr>
      <w:rFonts w:ascii="Arial" w:eastAsia="Times New Roman" w:hAnsi="Arial" w:cs="Times New Roman"/>
      <w:kern w:val="10"/>
      <w:sz w:val="20"/>
      <w:szCs w:val="24"/>
      <w:lang w:eastAsia="en-US"/>
    </w:rPr>
  </w:style>
  <w:style w:type="paragraph" w:customStyle="1" w:styleId="BF0B10EC33794515ADC21260B081A19422">
    <w:name w:val="BF0B10EC33794515ADC21260B081A19422"/>
    <w:rsid w:val="00DE4791"/>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2">
    <w:name w:val="AF0D7C5361DD4978817842EBBB111CBE22"/>
    <w:rsid w:val="00DE4791"/>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2">
    <w:name w:val="FDBA3176EBA7453A8E413A3F12B246E022"/>
    <w:rsid w:val="00DE4791"/>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2">
    <w:name w:val="7DA3576413A94E04B470EC9D4C4DFA8D22"/>
    <w:rsid w:val="00DE4791"/>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5">
    <w:name w:val="AC20DFE1F873462E913A2629AC0403AA5"/>
    <w:rsid w:val="00DE4791"/>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9">
    <w:name w:val="C7BD5C05FB3F4D6BB096762FEFB62E6F9"/>
    <w:rsid w:val="00DE4791"/>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10">
    <w:name w:val="3079828342A34528AEF3CF871082F49110"/>
    <w:rsid w:val="00DE4791"/>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10">
    <w:name w:val="091A9114EEB24BA388AB3EB45AD2D13C10"/>
    <w:rsid w:val="00DE4791"/>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10">
    <w:name w:val="4A3E2194355F4D58B2020E718A2AEF8710"/>
    <w:rsid w:val="00DE4791"/>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10">
    <w:name w:val="0F3ABBB205A6471182E891652AC82D2110"/>
    <w:rsid w:val="00DE4791"/>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3">
    <w:name w:val="9B75EE6FA853435EBD9BFA04C46941F23"/>
    <w:rsid w:val="00DE4791"/>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3">
    <w:name w:val="DD1238D47DA640ACA58D8FD67F069A6C3"/>
    <w:rsid w:val="00DE4791"/>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2">
    <w:name w:val="E0759007477243C7BD8A81EDEC75E01922"/>
    <w:rsid w:val="00DE4791"/>
    <w:pPr>
      <w:spacing w:after="0" w:line="280" w:lineRule="atLeast"/>
    </w:pPr>
    <w:rPr>
      <w:rFonts w:ascii="Arial" w:eastAsia="Times New Roman" w:hAnsi="Arial" w:cs="Times New Roman"/>
      <w:kern w:val="10"/>
      <w:sz w:val="20"/>
      <w:szCs w:val="24"/>
      <w:lang w:eastAsia="en-US"/>
    </w:rPr>
  </w:style>
  <w:style w:type="paragraph" w:customStyle="1" w:styleId="0C8FCE8A76E64B3C98001AEC3E32ACCB22">
    <w:name w:val="0C8FCE8A76E64B3C98001AEC3E32ACCB22"/>
    <w:rsid w:val="00DE4791"/>
    <w:pPr>
      <w:spacing w:after="0" w:line="280" w:lineRule="atLeast"/>
    </w:pPr>
    <w:rPr>
      <w:rFonts w:ascii="Arial" w:eastAsia="Times New Roman" w:hAnsi="Arial" w:cs="Times New Roman"/>
      <w:kern w:val="10"/>
      <w:sz w:val="20"/>
      <w:szCs w:val="24"/>
      <w:lang w:eastAsia="en-US"/>
    </w:rPr>
  </w:style>
  <w:style w:type="paragraph" w:customStyle="1" w:styleId="C4120163A5D24845A9D7570806D22CA122">
    <w:name w:val="C4120163A5D24845A9D7570806D22CA122"/>
    <w:rsid w:val="00DE4791"/>
    <w:pPr>
      <w:spacing w:after="0" w:line="280" w:lineRule="atLeast"/>
    </w:pPr>
    <w:rPr>
      <w:rFonts w:ascii="Arial" w:eastAsia="Times New Roman" w:hAnsi="Arial" w:cs="Times New Roman"/>
      <w:kern w:val="10"/>
      <w:sz w:val="20"/>
      <w:szCs w:val="24"/>
      <w:lang w:eastAsia="en-US"/>
    </w:rPr>
  </w:style>
  <w:style w:type="paragraph" w:customStyle="1" w:styleId="A332B3CAFBAE49568795C75047CA86BA22">
    <w:name w:val="A332B3CAFBAE49568795C75047CA86BA22"/>
    <w:rsid w:val="00DE4791"/>
    <w:pPr>
      <w:spacing w:after="0" w:line="280" w:lineRule="atLeast"/>
    </w:pPr>
    <w:rPr>
      <w:rFonts w:ascii="Arial" w:eastAsia="Times New Roman" w:hAnsi="Arial" w:cs="Times New Roman"/>
      <w:kern w:val="10"/>
      <w:sz w:val="20"/>
      <w:szCs w:val="24"/>
      <w:lang w:eastAsia="en-US"/>
    </w:rPr>
  </w:style>
  <w:style w:type="paragraph" w:customStyle="1" w:styleId="47FC819F5E0E419C8330F82B150FFFA822">
    <w:name w:val="47FC819F5E0E419C8330F82B150FFFA822"/>
    <w:rsid w:val="00DE4791"/>
    <w:pPr>
      <w:spacing w:after="0" w:line="280" w:lineRule="atLeast"/>
    </w:pPr>
    <w:rPr>
      <w:rFonts w:ascii="Arial" w:eastAsia="Times New Roman" w:hAnsi="Arial" w:cs="Times New Roman"/>
      <w:kern w:val="10"/>
      <w:sz w:val="20"/>
      <w:szCs w:val="24"/>
      <w:lang w:eastAsia="en-US"/>
    </w:rPr>
  </w:style>
  <w:style w:type="paragraph" w:customStyle="1" w:styleId="9BCC404185004A739F0ACEE4256A10AF22">
    <w:name w:val="9BCC404185004A739F0ACEE4256A10AF22"/>
    <w:rsid w:val="00DE4791"/>
    <w:pPr>
      <w:spacing w:after="0" w:line="280" w:lineRule="atLeast"/>
    </w:pPr>
    <w:rPr>
      <w:rFonts w:ascii="Arial" w:eastAsia="Times New Roman" w:hAnsi="Arial" w:cs="Times New Roman"/>
      <w:kern w:val="10"/>
      <w:sz w:val="20"/>
      <w:szCs w:val="24"/>
      <w:lang w:eastAsia="en-US"/>
    </w:rPr>
  </w:style>
  <w:style w:type="paragraph" w:customStyle="1" w:styleId="AECE870338634CE1894512F61BC6EA3D22">
    <w:name w:val="AECE870338634CE1894512F61BC6EA3D22"/>
    <w:rsid w:val="00DE4791"/>
    <w:pPr>
      <w:spacing w:after="0" w:line="280" w:lineRule="atLeast"/>
    </w:pPr>
    <w:rPr>
      <w:rFonts w:ascii="Arial" w:eastAsia="Times New Roman" w:hAnsi="Arial" w:cs="Times New Roman"/>
      <w:kern w:val="10"/>
      <w:sz w:val="20"/>
      <w:szCs w:val="24"/>
      <w:lang w:eastAsia="en-US"/>
    </w:rPr>
  </w:style>
  <w:style w:type="paragraph" w:customStyle="1" w:styleId="E49DD9AE17824355B4FB9F378A704D7822">
    <w:name w:val="E49DD9AE17824355B4FB9F378A704D7822"/>
    <w:rsid w:val="00DE4791"/>
    <w:pPr>
      <w:spacing w:after="0" w:line="280" w:lineRule="atLeast"/>
    </w:pPr>
    <w:rPr>
      <w:rFonts w:ascii="Arial" w:eastAsia="Times New Roman" w:hAnsi="Arial" w:cs="Times New Roman"/>
      <w:kern w:val="10"/>
      <w:sz w:val="20"/>
      <w:szCs w:val="24"/>
      <w:lang w:eastAsia="en-US"/>
    </w:rPr>
  </w:style>
  <w:style w:type="paragraph" w:customStyle="1" w:styleId="01AB02A26181405C9FE2C8B2F9F6D23522">
    <w:name w:val="01AB02A26181405C9FE2C8B2F9F6D23522"/>
    <w:rsid w:val="00DE4791"/>
    <w:pPr>
      <w:spacing w:after="0" w:line="280" w:lineRule="atLeast"/>
    </w:pPr>
    <w:rPr>
      <w:rFonts w:ascii="Arial" w:eastAsia="Times New Roman" w:hAnsi="Arial" w:cs="Times New Roman"/>
      <w:kern w:val="10"/>
      <w:sz w:val="20"/>
      <w:szCs w:val="24"/>
      <w:lang w:eastAsia="en-US"/>
    </w:rPr>
  </w:style>
  <w:style w:type="paragraph" w:customStyle="1" w:styleId="6572DFA3BFEE4C4CBFF6B20843C7C65522">
    <w:name w:val="6572DFA3BFEE4C4CBFF6B20843C7C65522"/>
    <w:rsid w:val="00DE4791"/>
    <w:pPr>
      <w:spacing w:after="0" w:line="280" w:lineRule="atLeast"/>
    </w:pPr>
    <w:rPr>
      <w:rFonts w:ascii="Arial" w:eastAsia="Times New Roman" w:hAnsi="Arial" w:cs="Times New Roman"/>
      <w:kern w:val="10"/>
      <w:sz w:val="20"/>
      <w:szCs w:val="24"/>
      <w:lang w:eastAsia="en-US"/>
    </w:rPr>
  </w:style>
  <w:style w:type="paragraph" w:customStyle="1" w:styleId="0E34F1CB09A64616AB627B2291778F2322">
    <w:name w:val="0E34F1CB09A64616AB627B2291778F2322"/>
    <w:rsid w:val="00DE4791"/>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2">
    <w:name w:val="94DF65DAC38B4F02B3F807C6D45616BA22"/>
    <w:rsid w:val="00DE4791"/>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2">
    <w:name w:val="39274F0C64B44C42A316D725E9D286B822"/>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2">
    <w:name w:val="FBEBA19E165946B093F8D9FEEC25C0E122"/>
    <w:rsid w:val="00DE4791"/>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1FE48D69CE495BB53C44D1A0BF593522">
    <w:name w:val="3F1FE48D69CE495BB53C44D1A0BF593522"/>
    <w:rsid w:val="00DE4791"/>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2">
    <w:name w:val="93BE17A7EA2A48048B9F3FA5A0CB38B622"/>
    <w:rsid w:val="00DE4791"/>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22">
    <w:name w:val="8A3563C93355402085F90D0A36C1ED5222"/>
    <w:rsid w:val="00DE4791"/>
    <w:pPr>
      <w:spacing w:after="0" w:line="280" w:lineRule="atLeast"/>
    </w:pPr>
    <w:rPr>
      <w:rFonts w:ascii="Arial" w:eastAsia="Times New Roman" w:hAnsi="Arial" w:cs="Times New Roman"/>
      <w:kern w:val="10"/>
      <w:sz w:val="20"/>
      <w:szCs w:val="24"/>
      <w:lang w:eastAsia="en-US"/>
    </w:rPr>
  </w:style>
  <w:style w:type="paragraph" w:customStyle="1" w:styleId="72F4EF7EE059479994BD0BDC428AA7C722">
    <w:name w:val="72F4EF7EE059479994BD0BDC428AA7C722"/>
    <w:rsid w:val="00DE4791"/>
    <w:pPr>
      <w:spacing w:after="0" w:line="280" w:lineRule="atLeast"/>
    </w:pPr>
    <w:rPr>
      <w:rFonts w:ascii="Arial" w:eastAsia="Times New Roman" w:hAnsi="Arial" w:cs="Times New Roman"/>
      <w:kern w:val="10"/>
      <w:sz w:val="20"/>
      <w:szCs w:val="24"/>
      <w:lang w:eastAsia="en-US"/>
    </w:rPr>
  </w:style>
  <w:style w:type="paragraph" w:customStyle="1" w:styleId="80DC6D4E832E40F9A078746C674F412122">
    <w:name w:val="80DC6D4E832E40F9A078746C674F412122"/>
    <w:rsid w:val="00DE4791"/>
    <w:pPr>
      <w:spacing w:after="0" w:line="280" w:lineRule="atLeast"/>
    </w:pPr>
    <w:rPr>
      <w:rFonts w:ascii="Arial" w:eastAsia="Times New Roman" w:hAnsi="Arial" w:cs="Times New Roman"/>
      <w:kern w:val="10"/>
      <w:sz w:val="20"/>
      <w:szCs w:val="24"/>
      <w:lang w:eastAsia="en-US"/>
    </w:rPr>
  </w:style>
  <w:style w:type="paragraph" w:customStyle="1" w:styleId="6E7537B3867B4CA7AD00D8B507DA421A22">
    <w:name w:val="6E7537B3867B4CA7AD00D8B507DA421A22"/>
    <w:rsid w:val="00DE4791"/>
    <w:pPr>
      <w:spacing w:after="0" w:line="280" w:lineRule="atLeast"/>
    </w:pPr>
    <w:rPr>
      <w:rFonts w:ascii="Arial" w:eastAsia="Times New Roman" w:hAnsi="Arial" w:cs="Times New Roman"/>
      <w:kern w:val="10"/>
      <w:sz w:val="20"/>
      <w:szCs w:val="24"/>
      <w:lang w:eastAsia="en-US"/>
    </w:rPr>
  </w:style>
  <w:style w:type="paragraph" w:customStyle="1" w:styleId="2478E870B81144578E862B147E83669722">
    <w:name w:val="2478E870B81144578E862B147E83669722"/>
    <w:rsid w:val="00DE4791"/>
    <w:pPr>
      <w:spacing w:after="0" w:line="280" w:lineRule="atLeast"/>
    </w:pPr>
    <w:rPr>
      <w:rFonts w:ascii="Arial" w:eastAsia="Times New Roman" w:hAnsi="Arial" w:cs="Times New Roman"/>
      <w:kern w:val="10"/>
      <w:sz w:val="20"/>
      <w:szCs w:val="24"/>
      <w:lang w:eastAsia="en-US"/>
    </w:rPr>
  </w:style>
  <w:style w:type="paragraph" w:customStyle="1" w:styleId="D7B12EBEAE7648118BFA7BD8822F98DB22">
    <w:name w:val="D7B12EBEAE7648118BFA7BD8822F98DB22"/>
    <w:rsid w:val="00DE4791"/>
    <w:pPr>
      <w:spacing w:after="0" w:line="280" w:lineRule="atLeast"/>
    </w:pPr>
    <w:rPr>
      <w:rFonts w:ascii="Arial" w:eastAsia="Times New Roman" w:hAnsi="Arial" w:cs="Times New Roman"/>
      <w:kern w:val="10"/>
      <w:sz w:val="20"/>
      <w:szCs w:val="24"/>
      <w:lang w:eastAsia="en-US"/>
    </w:rPr>
  </w:style>
  <w:style w:type="paragraph" w:customStyle="1" w:styleId="FACE82E468BE4025BE10D036D4C76C4A22">
    <w:name w:val="FACE82E468BE4025BE10D036D4C76C4A22"/>
    <w:rsid w:val="00DE4791"/>
    <w:pPr>
      <w:spacing w:after="0" w:line="280" w:lineRule="atLeast"/>
    </w:pPr>
    <w:rPr>
      <w:rFonts w:ascii="Arial" w:eastAsia="Times New Roman" w:hAnsi="Arial" w:cs="Times New Roman"/>
      <w:kern w:val="10"/>
      <w:sz w:val="20"/>
      <w:szCs w:val="24"/>
      <w:lang w:eastAsia="en-US"/>
    </w:rPr>
  </w:style>
  <w:style w:type="paragraph" w:customStyle="1" w:styleId="FD98F0227BC744D6A3A55786B87705DE22">
    <w:name w:val="FD98F0227BC744D6A3A55786B87705DE22"/>
    <w:rsid w:val="00DE4791"/>
    <w:pPr>
      <w:spacing w:after="0" w:line="280" w:lineRule="atLeast"/>
    </w:pPr>
    <w:rPr>
      <w:rFonts w:ascii="Arial" w:eastAsia="Times New Roman" w:hAnsi="Arial" w:cs="Times New Roman"/>
      <w:kern w:val="10"/>
      <w:sz w:val="20"/>
      <w:szCs w:val="24"/>
      <w:lang w:eastAsia="en-US"/>
    </w:rPr>
  </w:style>
  <w:style w:type="paragraph" w:customStyle="1" w:styleId="52E6445FE0A34AD385A7A46F37797DEF22">
    <w:name w:val="52E6445FE0A34AD385A7A46F37797DEF22"/>
    <w:rsid w:val="00DE4791"/>
    <w:pPr>
      <w:spacing w:after="0" w:line="280" w:lineRule="atLeast"/>
    </w:pPr>
    <w:rPr>
      <w:rFonts w:ascii="Arial" w:eastAsia="Times New Roman" w:hAnsi="Arial" w:cs="Times New Roman"/>
      <w:kern w:val="10"/>
      <w:sz w:val="20"/>
      <w:szCs w:val="24"/>
      <w:lang w:eastAsia="en-US"/>
    </w:rPr>
  </w:style>
  <w:style w:type="paragraph" w:customStyle="1" w:styleId="A37D556082834081A3F0B7826737D6D122">
    <w:name w:val="A37D556082834081A3F0B7826737D6D122"/>
    <w:rsid w:val="00DE4791"/>
    <w:pPr>
      <w:spacing w:after="0" w:line="280" w:lineRule="atLeast"/>
    </w:pPr>
    <w:rPr>
      <w:rFonts w:ascii="Arial" w:eastAsia="Times New Roman" w:hAnsi="Arial" w:cs="Times New Roman"/>
      <w:kern w:val="10"/>
      <w:sz w:val="20"/>
      <w:szCs w:val="24"/>
      <w:lang w:eastAsia="en-US"/>
    </w:rPr>
  </w:style>
  <w:style w:type="paragraph" w:customStyle="1" w:styleId="F9280C8EC4C0409181AFE31727B2593B22">
    <w:name w:val="F9280C8EC4C0409181AFE31727B2593B22"/>
    <w:rsid w:val="00DE4791"/>
    <w:pPr>
      <w:spacing w:after="0" w:line="280" w:lineRule="atLeast"/>
    </w:pPr>
    <w:rPr>
      <w:rFonts w:ascii="Arial" w:eastAsia="Times New Roman" w:hAnsi="Arial" w:cs="Times New Roman"/>
      <w:kern w:val="10"/>
      <w:sz w:val="20"/>
      <w:szCs w:val="24"/>
      <w:lang w:eastAsia="en-US"/>
    </w:rPr>
  </w:style>
  <w:style w:type="paragraph" w:customStyle="1" w:styleId="9C47576F21234AD584468D3B2E18C94322">
    <w:name w:val="9C47576F21234AD584468D3B2E18C94322"/>
    <w:rsid w:val="00DE4791"/>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2">
    <w:name w:val="9525A14613144105A3F928EFD8F2120122"/>
    <w:rsid w:val="00DE4791"/>
    <w:pPr>
      <w:spacing w:after="0" w:line="280" w:lineRule="atLeast"/>
    </w:pPr>
    <w:rPr>
      <w:rFonts w:ascii="Arial" w:eastAsia="Times New Roman" w:hAnsi="Arial" w:cs="Times New Roman"/>
      <w:kern w:val="10"/>
      <w:sz w:val="20"/>
      <w:szCs w:val="24"/>
      <w:lang w:eastAsia="en-US"/>
    </w:rPr>
  </w:style>
  <w:style w:type="paragraph" w:customStyle="1" w:styleId="9ABF52B0B8FE4D24BDECF66DA685A0511">
    <w:name w:val="9ABF52B0B8FE4D24BDECF66DA685A0511"/>
    <w:rsid w:val="00DE4791"/>
    <w:pPr>
      <w:spacing w:after="0" w:line="280" w:lineRule="atLeast"/>
    </w:pPr>
    <w:rPr>
      <w:rFonts w:ascii="Arial" w:eastAsia="Times New Roman" w:hAnsi="Arial" w:cs="Times New Roman"/>
      <w:kern w:val="10"/>
      <w:sz w:val="20"/>
      <w:szCs w:val="24"/>
      <w:lang w:eastAsia="en-US"/>
    </w:rPr>
  </w:style>
  <w:style w:type="paragraph" w:customStyle="1" w:styleId="38E848F33CE243C48FC5C80340E482771">
    <w:name w:val="38E848F33CE243C48FC5C80340E482771"/>
    <w:rsid w:val="00DE4791"/>
    <w:pPr>
      <w:spacing w:after="0" w:line="280" w:lineRule="atLeast"/>
    </w:pPr>
    <w:rPr>
      <w:rFonts w:ascii="Arial" w:eastAsia="Times New Roman" w:hAnsi="Arial" w:cs="Times New Roman"/>
      <w:kern w:val="10"/>
      <w:sz w:val="20"/>
      <w:szCs w:val="24"/>
      <w:lang w:eastAsia="en-US"/>
    </w:rPr>
  </w:style>
  <w:style w:type="paragraph" w:customStyle="1" w:styleId="181720EA8837414FABD98CAE61283D9C1">
    <w:name w:val="181720EA8837414FABD98CAE61283D9C1"/>
    <w:rsid w:val="00DE4791"/>
    <w:pPr>
      <w:spacing w:after="0" w:line="280" w:lineRule="atLeast"/>
    </w:pPr>
    <w:rPr>
      <w:rFonts w:ascii="Arial" w:eastAsia="Times New Roman" w:hAnsi="Arial" w:cs="Times New Roman"/>
      <w:kern w:val="10"/>
      <w:sz w:val="20"/>
      <w:szCs w:val="24"/>
      <w:lang w:eastAsia="en-US"/>
    </w:rPr>
  </w:style>
  <w:style w:type="paragraph" w:customStyle="1" w:styleId="7376B8906693420088C54019546E5CF51">
    <w:name w:val="7376B8906693420088C54019546E5CF51"/>
    <w:rsid w:val="00DE4791"/>
    <w:pPr>
      <w:spacing w:after="0" w:line="280" w:lineRule="atLeast"/>
    </w:pPr>
    <w:rPr>
      <w:rFonts w:ascii="Arial" w:eastAsia="Times New Roman" w:hAnsi="Arial" w:cs="Times New Roman"/>
      <w:kern w:val="10"/>
      <w:sz w:val="20"/>
      <w:szCs w:val="24"/>
      <w:lang w:eastAsia="en-US"/>
    </w:rPr>
  </w:style>
  <w:style w:type="paragraph" w:customStyle="1" w:styleId="3E50A9350BD44EA3AE57F455AE5813521">
    <w:name w:val="3E50A9350BD44EA3AE57F455AE5813521"/>
    <w:rsid w:val="00DE4791"/>
    <w:pPr>
      <w:spacing w:after="0" w:line="280" w:lineRule="atLeast"/>
    </w:pPr>
    <w:rPr>
      <w:rFonts w:ascii="Arial" w:eastAsia="Times New Roman" w:hAnsi="Arial" w:cs="Times New Roman"/>
      <w:kern w:val="10"/>
      <w:sz w:val="20"/>
      <w:szCs w:val="24"/>
      <w:lang w:eastAsia="en-US"/>
    </w:rPr>
  </w:style>
  <w:style w:type="paragraph" w:customStyle="1" w:styleId="0017A9A837584C82BE6C02CAB813F14F1">
    <w:name w:val="0017A9A837584C82BE6C02CAB813F14F1"/>
    <w:rsid w:val="00DE4791"/>
    <w:pPr>
      <w:spacing w:after="0" w:line="280" w:lineRule="atLeast"/>
    </w:pPr>
    <w:rPr>
      <w:rFonts w:ascii="Arial" w:eastAsia="Times New Roman" w:hAnsi="Arial" w:cs="Times New Roman"/>
      <w:kern w:val="10"/>
      <w:sz w:val="20"/>
      <w:szCs w:val="24"/>
      <w:lang w:eastAsia="en-US"/>
    </w:rPr>
  </w:style>
  <w:style w:type="paragraph" w:customStyle="1" w:styleId="DF67CC75CB3048D2BAAC17FE511A84A21">
    <w:name w:val="DF67CC75CB3048D2BAAC17FE511A84A21"/>
    <w:rsid w:val="00DE4791"/>
    <w:pPr>
      <w:spacing w:after="0" w:line="280" w:lineRule="atLeast"/>
    </w:pPr>
    <w:rPr>
      <w:rFonts w:ascii="Arial" w:eastAsia="Times New Roman" w:hAnsi="Arial" w:cs="Times New Roman"/>
      <w:kern w:val="10"/>
      <w:sz w:val="20"/>
      <w:szCs w:val="24"/>
      <w:lang w:eastAsia="en-US"/>
    </w:rPr>
  </w:style>
  <w:style w:type="paragraph" w:customStyle="1" w:styleId="E99E250F9A69416D94ED5EC2273798131">
    <w:name w:val="E99E250F9A69416D94ED5EC2273798131"/>
    <w:rsid w:val="00DE4791"/>
    <w:pPr>
      <w:spacing w:after="0" w:line="280" w:lineRule="atLeast"/>
    </w:pPr>
    <w:rPr>
      <w:rFonts w:ascii="Arial" w:eastAsia="Times New Roman" w:hAnsi="Arial" w:cs="Times New Roman"/>
      <w:kern w:val="10"/>
      <w:sz w:val="20"/>
      <w:szCs w:val="24"/>
      <w:lang w:eastAsia="en-US"/>
    </w:rPr>
  </w:style>
  <w:style w:type="paragraph" w:customStyle="1" w:styleId="E09B3B5E119C444F9C4C777F28D543B81">
    <w:name w:val="E09B3B5E119C444F9C4C777F28D543B81"/>
    <w:rsid w:val="00DE4791"/>
    <w:pPr>
      <w:spacing w:after="0" w:line="280" w:lineRule="atLeast"/>
    </w:pPr>
    <w:rPr>
      <w:rFonts w:ascii="Arial" w:eastAsia="Times New Roman" w:hAnsi="Arial" w:cs="Times New Roman"/>
      <w:kern w:val="10"/>
      <w:sz w:val="20"/>
      <w:szCs w:val="24"/>
      <w:lang w:eastAsia="en-US"/>
    </w:rPr>
  </w:style>
  <w:style w:type="paragraph" w:customStyle="1" w:styleId="A25581EE2C2A4E06B470738776DB74DD1">
    <w:name w:val="A25581EE2C2A4E06B470738776DB74DD1"/>
    <w:rsid w:val="00DE4791"/>
    <w:pPr>
      <w:spacing w:after="0" w:line="280" w:lineRule="atLeast"/>
    </w:pPr>
    <w:rPr>
      <w:rFonts w:ascii="Arial" w:eastAsia="Times New Roman" w:hAnsi="Arial" w:cs="Times New Roman"/>
      <w:kern w:val="10"/>
      <w:sz w:val="20"/>
      <w:szCs w:val="24"/>
      <w:lang w:eastAsia="en-US"/>
    </w:rPr>
  </w:style>
  <w:style w:type="paragraph" w:customStyle="1" w:styleId="C9036D50DE18439B96DEC989D7556E5E1">
    <w:name w:val="C9036D50DE18439B96DEC989D7556E5E1"/>
    <w:rsid w:val="00DE4791"/>
    <w:pPr>
      <w:spacing w:after="0" w:line="280" w:lineRule="atLeast"/>
    </w:pPr>
    <w:rPr>
      <w:rFonts w:ascii="Arial" w:eastAsia="Times New Roman" w:hAnsi="Arial" w:cs="Times New Roman"/>
      <w:kern w:val="10"/>
      <w:sz w:val="20"/>
      <w:szCs w:val="24"/>
      <w:lang w:eastAsia="en-US"/>
    </w:rPr>
  </w:style>
  <w:style w:type="paragraph" w:customStyle="1" w:styleId="352737DB7062462BAA1974F14D2BF1DC1">
    <w:name w:val="352737DB7062462BAA1974F14D2BF1DC1"/>
    <w:rsid w:val="00DE4791"/>
    <w:pPr>
      <w:spacing w:after="0" w:line="280" w:lineRule="atLeast"/>
    </w:pPr>
    <w:rPr>
      <w:rFonts w:ascii="Arial" w:eastAsia="Times New Roman" w:hAnsi="Arial" w:cs="Times New Roman"/>
      <w:kern w:val="10"/>
      <w:sz w:val="20"/>
      <w:szCs w:val="24"/>
      <w:lang w:eastAsia="en-US"/>
    </w:rPr>
  </w:style>
  <w:style w:type="paragraph" w:customStyle="1" w:styleId="1A9349BE20194537B89F4D6C5859E3C41">
    <w:name w:val="1A9349BE20194537B89F4D6C5859E3C41"/>
    <w:rsid w:val="00DE4791"/>
    <w:pPr>
      <w:spacing w:after="0" w:line="280" w:lineRule="atLeast"/>
    </w:pPr>
    <w:rPr>
      <w:rFonts w:ascii="Arial" w:eastAsia="Times New Roman" w:hAnsi="Arial" w:cs="Times New Roman"/>
      <w:kern w:val="10"/>
      <w:sz w:val="20"/>
      <w:szCs w:val="24"/>
      <w:lang w:eastAsia="en-US"/>
    </w:rPr>
  </w:style>
  <w:style w:type="paragraph" w:customStyle="1" w:styleId="E78748FB90E34E2D88E6EEED5217C8511">
    <w:name w:val="E78748FB90E34E2D88E6EEED5217C8511"/>
    <w:rsid w:val="00DE4791"/>
    <w:pPr>
      <w:spacing w:after="0" w:line="280" w:lineRule="atLeast"/>
    </w:pPr>
    <w:rPr>
      <w:rFonts w:ascii="Arial" w:eastAsia="Times New Roman" w:hAnsi="Arial" w:cs="Times New Roman"/>
      <w:kern w:val="10"/>
      <w:sz w:val="20"/>
      <w:szCs w:val="24"/>
      <w:lang w:eastAsia="en-US"/>
    </w:rPr>
  </w:style>
  <w:style w:type="paragraph" w:customStyle="1" w:styleId="DEA3D257F5154BA8A8654D88A36E095B1">
    <w:name w:val="DEA3D257F5154BA8A8654D88A36E095B1"/>
    <w:rsid w:val="00DE4791"/>
    <w:pPr>
      <w:spacing w:after="0" w:line="280" w:lineRule="atLeast"/>
    </w:pPr>
    <w:rPr>
      <w:rFonts w:ascii="Arial" w:eastAsia="Times New Roman" w:hAnsi="Arial" w:cs="Times New Roman"/>
      <w:kern w:val="10"/>
      <w:sz w:val="20"/>
      <w:szCs w:val="24"/>
      <w:lang w:eastAsia="en-US"/>
    </w:rPr>
  </w:style>
  <w:style w:type="paragraph" w:customStyle="1" w:styleId="F3EBD17D5B5D4137AE938D790D8A17D31">
    <w:name w:val="F3EBD17D5B5D4137AE938D790D8A17D31"/>
    <w:rsid w:val="00DE4791"/>
    <w:pPr>
      <w:spacing w:after="0" w:line="280" w:lineRule="atLeast"/>
    </w:pPr>
    <w:rPr>
      <w:rFonts w:ascii="Arial" w:eastAsia="Times New Roman" w:hAnsi="Arial" w:cs="Times New Roman"/>
      <w:kern w:val="10"/>
      <w:sz w:val="20"/>
      <w:szCs w:val="24"/>
      <w:lang w:eastAsia="en-US"/>
    </w:rPr>
  </w:style>
  <w:style w:type="paragraph" w:customStyle="1" w:styleId="F6F4BE8EEC304CAEB7F322302F5B234A1">
    <w:name w:val="F6F4BE8EEC304CAEB7F322302F5B234A1"/>
    <w:rsid w:val="00DE4791"/>
    <w:pPr>
      <w:spacing w:after="0" w:line="280" w:lineRule="atLeast"/>
    </w:pPr>
    <w:rPr>
      <w:rFonts w:ascii="Arial" w:eastAsia="Times New Roman" w:hAnsi="Arial" w:cs="Times New Roman"/>
      <w:kern w:val="10"/>
      <w:sz w:val="20"/>
      <w:szCs w:val="24"/>
      <w:lang w:eastAsia="en-US"/>
    </w:rPr>
  </w:style>
  <w:style w:type="paragraph" w:customStyle="1" w:styleId="8772BB65662E4725A544306ADA8F56251">
    <w:name w:val="8772BB65662E4725A544306ADA8F56251"/>
    <w:rsid w:val="00DE4791"/>
    <w:pPr>
      <w:spacing w:after="0" w:line="280" w:lineRule="atLeast"/>
    </w:pPr>
    <w:rPr>
      <w:rFonts w:ascii="Arial" w:eastAsia="Times New Roman" w:hAnsi="Arial" w:cs="Times New Roman"/>
      <w:kern w:val="10"/>
      <w:sz w:val="20"/>
      <w:szCs w:val="24"/>
      <w:lang w:eastAsia="en-US"/>
    </w:rPr>
  </w:style>
  <w:style w:type="paragraph" w:customStyle="1" w:styleId="30BD3F1F43D240FDA331842E67F17AB11">
    <w:name w:val="30BD3F1F43D240FDA331842E67F17AB11"/>
    <w:rsid w:val="00DE4791"/>
    <w:pPr>
      <w:spacing w:after="0" w:line="280" w:lineRule="atLeast"/>
    </w:pPr>
    <w:rPr>
      <w:rFonts w:ascii="Arial" w:eastAsia="Times New Roman" w:hAnsi="Arial" w:cs="Times New Roman"/>
      <w:kern w:val="10"/>
      <w:sz w:val="20"/>
      <w:szCs w:val="24"/>
      <w:lang w:eastAsia="en-US"/>
    </w:rPr>
  </w:style>
  <w:style w:type="paragraph" w:customStyle="1" w:styleId="1DDE5706580D41EA88F9C767721370F31">
    <w:name w:val="1DDE5706580D41EA88F9C767721370F31"/>
    <w:rsid w:val="00DE4791"/>
    <w:pPr>
      <w:spacing w:after="0" w:line="280" w:lineRule="atLeast"/>
    </w:pPr>
    <w:rPr>
      <w:rFonts w:ascii="Arial" w:eastAsia="Times New Roman" w:hAnsi="Arial" w:cs="Times New Roman"/>
      <w:kern w:val="10"/>
      <w:sz w:val="20"/>
      <w:szCs w:val="24"/>
      <w:lang w:eastAsia="en-US"/>
    </w:rPr>
  </w:style>
  <w:style w:type="paragraph" w:customStyle="1" w:styleId="39BDC4C65D654B8F8C41E51FB8D0DCA81">
    <w:name w:val="39BDC4C65D654B8F8C41E51FB8D0DCA81"/>
    <w:rsid w:val="00DE4791"/>
    <w:pPr>
      <w:spacing w:after="0" w:line="280" w:lineRule="atLeast"/>
    </w:pPr>
    <w:rPr>
      <w:rFonts w:ascii="Arial" w:eastAsia="Times New Roman" w:hAnsi="Arial" w:cs="Times New Roman"/>
      <w:kern w:val="10"/>
      <w:sz w:val="20"/>
      <w:szCs w:val="24"/>
      <w:lang w:eastAsia="en-US"/>
    </w:rPr>
  </w:style>
  <w:style w:type="paragraph" w:customStyle="1" w:styleId="737F7F4A1EC84784AF9E589EE8A172D11">
    <w:name w:val="737F7F4A1EC84784AF9E589EE8A172D11"/>
    <w:rsid w:val="00DE4791"/>
    <w:pPr>
      <w:spacing w:after="0" w:line="280" w:lineRule="atLeast"/>
    </w:pPr>
    <w:rPr>
      <w:rFonts w:ascii="Arial" w:eastAsia="Times New Roman" w:hAnsi="Arial" w:cs="Times New Roman"/>
      <w:kern w:val="10"/>
      <w:sz w:val="20"/>
      <w:szCs w:val="24"/>
      <w:lang w:eastAsia="en-US"/>
    </w:rPr>
  </w:style>
  <w:style w:type="paragraph" w:customStyle="1" w:styleId="F2D945EF6CBE49878BF391F3809DEB831">
    <w:name w:val="F2D945EF6CBE49878BF391F3809DEB831"/>
    <w:rsid w:val="00DE4791"/>
    <w:pPr>
      <w:spacing w:after="0" w:line="280" w:lineRule="atLeast"/>
    </w:pPr>
    <w:rPr>
      <w:rFonts w:ascii="Arial" w:eastAsia="Times New Roman" w:hAnsi="Arial" w:cs="Times New Roman"/>
      <w:kern w:val="10"/>
      <w:sz w:val="20"/>
      <w:szCs w:val="24"/>
      <w:lang w:eastAsia="en-US"/>
    </w:rPr>
  </w:style>
  <w:style w:type="paragraph" w:customStyle="1" w:styleId="0FDF3489F06A4179B84B1C1ABB92613E1">
    <w:name w:val="0FDF3489F06A4179B84B1C1ABB92613E1"/>
    <w:rsid w:val="00DE4791"/>
    <w:pPr>
      <w:spacing w:after="0" w:line="280" w:lineRule="atLeast"/>
    </w:pPr>
    <w:rPr>
      <w:rFonts w:ascii="Arial" w:eastAsia="Times New Roman" w:hAnsi="Arial" w:cs="Times New Roman"/>
      <w:kern w:val="10"/>
      <w:sz w:val="20"/>
      <w:szCs w:val="24"/>
      <w:lang w:eastAsia="en-US"/>
    </w:rPr>
  </w:style>
  <w:style w:type="paragraph" w:customStyle="1" w:styleId="54495D9FCBD84D0A8B433D53CB2F5E691">
    <w:name w:val="54495D9FCBD84D0A8B433D53CB2F5E691"/>
    <w:rsid w:val="00DE4791"/>
    <w:pPr>
      <w:spacing w:after="0" w:line="280" w:lineRule="atLeast"/>
    </w:pPr>
    <w:rPr>
      <w:rFonts w:ascii="Arial" w:eastAsia="Times New Roman" w:hAnsi="Arial" w:cs="Times New Roman"/>
      <w:kern w:val="10"/>
      <w:sz w:val="20"/>
      <w:szCs w:val="24"/>
      <w:lang w:eastAsia="en-US"/>
    </w:rPr>
  </w:style>
  <w:style w:type="paragraph" w:customStyle="1" w:styleId="422A5FA2CBEE479CB1B90AFA7BC605241">
    <w:name w:val="422A5FA2CBEE479CB1B90AFA7BC605241"/>
    <w:rsid w:val="00DE4791"/>
    <w:pPr>
      <w:spacing w:after="0" w:line="280" w:lineRule="atLeast"/>
    </w:pPr>
    <w:rPr>
      <w:rFonts w:ascii="Arial" w:eastAsia="Times New Roman" w:hAnsi="Arial" w:cs="Times New Roman"/>
      <w:kern w:val="10"/>
      <w:sz w:val="20"/>
      <w:szCs w:val="24"/>
      <w:lang w:eastAsia="en-US"/>
    </w:rPr>
  </w:style>
  <w:style w:type="paragraph" w:customStyle="1" w:styleId="331AC74167DA4353B84C5ADD69FED74C1">
    <w:name w:val="331AC74167DA4353B84C5ADD69FED74C1"/>
    <w:rsid w:val="00DE4791"/>
    <w:pPr>
      <w:spacing w:after="0" w:line="280" w:lineRule="atLeast"/>
    </w:pPr>
    <w:rPr>
      <w:rFonts w:ascii="Arial" w:eastAsia="Times New Roman" w:hAnsi="Arial" w:cs="Times New Roman"/>
      <w:kern w:val="10"/>
      <w:sz w:val="20"/>
      <w:szCs w:val="24"/>
      <w:lang w:eastAsia="en-US"/>
    </w:rPr>
  </w:style>
  <w:style w:type="paragraph" w:customStyle="1" w:styleId="A08B979368684E78AC14B429D199FC351">
    <w:name w:val="A08B979368684E78AC14B429D199FC351"/>
    <w:rsid w:val="00DE4791"/>
    <w:pPr>
      <w:spacing w:after="0" w:line="280" w:lineRule="atLeast"/>
    </w:pPr>
    <w:rPr>
      <w:rFonts w:ascii="Arial" w:eastAsia="Times New Roman" w:hAnsi="Arial" w:cs="Times New Roman"/>
      <w:kern w:val="10"/>
      <w:sz w:val="20"/>
      <w:szCs w:val="24"/>
      <w:lang w:eastAsia="en-US"/>
    </w:rPr>
  </w:style>
  <w:style w:type="paragraph" w:customStyle="1" w:styleId="9987D9BD18604131AFADD9C88A11740E1">
    <w:name w:val="9987D9BD18604131AFADD9C88A11740E1"/>
    <w:rsid w:val="00DE4791"/>
    <w:pPr>
      <w:spacing w:after="0" w:line="280" w:lineRule="atLeast"/>
    </w:pPr>
    <w:rPr>
      <w:rFonts w:ascii="Arial" w:eastAsia="Times New Roman" w:hAnsi="Arial" w:cs="Times New Roman"/>
      <w:kern w:val="10"/>
      <w:sz w:val="20"/>
      <w:szCs w:val="24"/>
      <w:lang w:eastAsia="en-US"/>
    </w:rPr>
  </w:style>
  <w:style w:type="paragraph" w:customStyle="1" w:styleId="271F65D383E34EB9ADDB5F21391A9CEA1">
    <w:name w:val="271F65D383E34EB9ADDB5F21391A9CEA1"/>
    <w:rsid w:val="00DE4791"/>
    <w:pPr>
      <w:spacing w:after="0" w:line="280" w:lineRule="atLeast"/>
    </w:pPr>
    <w:rPr>
      <w:rFonts w:ascii="Arial" w:eastAsia="Times New Roman" w:hAnsi="Arial" w:cs="Times New Roman"/>
      <w:kern w:val="10"/>
      <w:sz w:val="20"/>
      <w:szCs w:val="24"/>
      <w:lang w:eastAsia="en-US"/>
    </w:rPr>
  </w:style>
  <w:style w:type="paragraph" w:customStyle="1" w:styleId="186973C0710341D29D024521E2B9A2C41">
    <w:name w:val="186973C0710341D29D024521E2B9A2C41"/>
    <w:rsid w:val="00DE4791"/>
    <w:pPr>
      <w:spacing w:after="0" w:line="280" w:lineRule="atLeast"/>
    </w:pPr>
    <w:rPr>
      <w:rFonts w:ascii="Arial" w:eastAsia="Times New Roman" w:hAnsi="Arial" w:cs="Times New Roman"/>
      <w:kern w:val="10"/>
      <w:sz w:val="20"/>
      <w:szCs w:val="24"/>
      <w:lang w:eastAsia="en-US"/>
    </w:rPr>
  </w:style>
  <w:style w:type="paragraph" w:customStyle="1" w:styleId="13E49F6D183848699E2EEA96159712891">
    <w:name w:val="13E49F6D183848699E2EEA96159712891"/>
    <w:rsid w:val="00DE4791"/>
    <w:pPr>
      <w:spacing w:after="0" w:line="280" w:lineRule="atLeast"/>
    </w:pPr>
    <w:rPr>
      <w:rFonts w:ascii="Arial" w:eastAsia="Times New Roman" w:hAnsi="Arial" w:cs="Times New Roman"/>
      <w:kern w:val="10"/>
      <w:sz w:val="20"/>
      <w:szCs w:val="24"/>
      <w:lang w:eastAsia="en-US"/>
    </w:rPr>
  </w:style>
  <w:style w:type="paragraph" w:customStyle="1" w:styleId="0D70A297BC9A41C5923E12DE242F11F51">
    <w:name w:val="0D70A297BC9A41C5923E12DE242F11F51"/>
    <w:rsid w:val="00DE4791"/>
    <w:pPr>
      <w:spacing w:after="0" w:line="280" w:lineRule="atLeast"/>
    </w:pPr>
    <w:rPr>
      <w:rFonts w:ascii="Arial" w:eastAsia="Times New Roman" w:hAnsi="Arial" w:cs="Times New Roman"/>
      <w:kern w:val="10"/>
      <w:sz w:val="20"/>
      <w:szCs w:val="24"/>
      <w:lang w:eastAsia="en-US"/>
    </w:rPr>
  </w:style>
  <w:style w:type="paragraph" w:customStyle="1" w:styleId="C4315A0E4C7E461092FDD60E1297A30F1">
    <w:name w:val="C4315A0E4C7E461092FDD60E1297A30F1"/>
    <w:rsid w:val="00DE4791"/>
    <w:pPr>
      <w:spacing w:after="0" w:line="280" w:lineRule="atLeast"/>
    </w:pPr>
    <w:rPr>
      <w:rFonts w:ascii="Arial" w:eastAsia="Times New Roman" w:hAnsi="Arial" w:cs="Times New Roman"/>
      <w:kern w:val="10"/>
      <w:sz w:val="20"/>
      <w:szCs w:val="24"/>
      <w:lang w:eastAsia="en-US"/>
    </w:rPr>
  </w:style>
  <w:style w:type="paragraph" w:customStyle="1" w:styleId="6BFAE6F8F2E0450797A573D0E4DC2AFD1">
    <w:name w:val="6BFAE6F8F2E0450797A573D0E4DC2AFD1"/>
    <w:rsid w:val="00DE4791"/>
    <w:pPr>
      <w:spacing w:after="0" w:line="280" w:lineRule="atLeast"/>
    </w:pPr>
    <w:rPr>
      <w:rFonts w:ascii="Arial" w:eastAsia="Times New Roman" w:hAnsi="Arial" w:cs="Times New Roman"/>
      <w:kern w:val="10"/>
      <w:sz w:val="20"/>
      <w:szCs w:val="24"/>
      <w:lang w:eastAsia="en-US"/>
    </w:rPr>
  </w:style>
  <w:style w:type="paragraph" w:customStyle="1" w:styleId="63A8976310C24E7E834EFFA855E872F61">
    <w:name w:val="63A8976310C24E7E834EFFA855E872F61"/>
    <w:rsid w:val="00DE4791"/>
    <w:pPr>
      <w:spacing w:after="0" w:line="280" w:lineRule="atLeast"/>
    </w:pPr>
    <w:rPr>
      <w:rFonts w:ascii="Arial" w:eastAsia="Times New Roman" w:hAnsi="Arial" w:cs="Times New Roman"/>
      <w:kern w:val="10"/>
      <w:sz w:val="20"/>
      <w:szCs w:val="24"/>
      <w:lang w:eastAsia="en-US"/>
    </w:rPr>
  </w:style>
  <w:style w:type="paragraph" w:customStyle="1" w:styleId="47A86DD16A50407E853086B615BEE2221">
    <w:name w:val="47A86DD16A50407E853086B615BEE2221"/>
    <w:rsid w:val="00DE4791"/>
    <w:pPr>
      <w:spacing w:after="0" w:line="280" w:lineRule="atLeast"/>
    </w:pPr>
    <w:rPr>
      <w:rFonts w:ascii="Arial" w:eastAsia="Times New Roman" w:hAnsi="Arial" w:cs="Times New Roman"/>
      <w:kern w:val="10"/>
      <w:sz w:val="20"/>
      <w:szCs w:val="24"/>
      <w:lang w:eastAsia="en-US"/>
    </w:rPr>
  </w:style>
  <w:style w:type="paragraph" w:customStyle="1" w:styleId="A781706A36564A2DBD3B3EEA490B139E1">
    <w:name w:val="A781706A36564A2DBD3B3EEA490B139E1"/>
    <w:rsid w:val="00DE4791"/>
    <w:pPr>
      <w:spacing w:after="0" w:line="280" w:lineRule="atLeast"/>
    </w:pPr>
    <w:rPr>
      <w:rFonts w:ascii="Arial" w:eastAsia="Times New Roman" w:hAnsi="Arial" w:cs="Times New Roman"/>
      <w:kern w:val="10"/>
      <w:sz w:val="20"/>
      <w:szCs w:val="24"/>
      <w:lang w:eastAsia="en-US"/>
    </w:rPr>
  </w:style>
  <w:style w:type="paragraph" w:customStyle="1" w:styleId="2E67845AF0D04169B49B72AF1AD9B7841">
    <w:name w:val="2E67845AF0D04169B49B72AF1AD9B7841"/>
    <w:rsid w:val="00DE4791"/>
    <w:pPr>
      <w:spacing w:after="0" w:line="280" w:lineRule="atLeast"/>
    </w:pPr>
    <w:rPr>
      <w:rFonts w:ascii="Arial" w:eastAsia="Times New Roman" w:hAnsi="Arial" w:cs="Times New Roman"/>
      <w:kern w:val="10"/>
      <w:sz w:val="20"/>
      <w:szCs w:val="24"/>
      <w:lang w:eastAsia="en-US"/>
    </w:rPr>
  </w:style>
  <w:style w:type="paragraph" w:customStyle="1" w:styleId="812E193C873946D4910F60E22EA3BB9D1">
    <w:name w:val="812E193C873946D4910F60E22EA3BB9D1"/>
    <w:rsid w:val="00DE4791"/>
    <w:pPr>
      <w:spacing w:after="0" w:line="280" w:lineRule="atLeast"/>
    </w:pPr>
    <w:rPr>
      <w:rFonts w:ascii="Arial" w:eastAsia="Times New Roman" w:hAnsi="Arial" w:cs="Times New Roman"/>
      <w:kern w:val="10"/>
      <w:sz w:val="20"/>
      <w:szCs w:val="24"/>
      <w:lang w:eastAsia="en-US"/>
    </w:rPr>
  </w:style>
  <w:style w:type="paragraph" w:customStyle="1" w:styleId="C8D2940125CE4EF3BD4703BB497AAF411">
    <w:name w:val="C8D2940125CE4EF3BD4703BB497AAF411"/>
    <w:rsid w:val="00DE4791"/>
    <w:pPr>
      <w:spacing w:after="0" w:line="280" w:lineRule="atLeast"/>
    </w:pPr>
    <w:rPr>
      <w:rFonts w:ascii="Arial" w:eastAsia="Times New Roman" w:hAnsi="Arial" w:cs="Times New Roman"/>
      <w:kern w:val="10"/>
      <w:sz w:val="20"/>
      <w:szCs w:val="24"/>
      <w:lang w:eastAsia="en-US"/>
    </w:rPr>
  </w:style>
  <w:style w:type="paragraph" w:customStyle="1" w:styleId="5A47A6E885414240B19FBDDB763546FB1">
    <w:name w:val="5A47A6E885414240B19FBDDB763546FB1"/>
    <w:rsid w:val="00DE4791"/>
    <w:pPr>
      <w:spacing w:after="0" w:line="280" w:lineRule="atLeast"/>
    </w:pPr>
    <w:rPr>
      <w:rFonts w:ascii="Arial" w:eastAsia="Times New Roman" w:hAnsi="Arial" w:cs="Times New Roman"/>
      <w:kern w:val="10"/>
      <w:sz w:val="20"/>
      <w:szCs w:val="24"/>
      <w:lang w:eastAsia="en-US"/>
    </w:rPr>
  </w:style>
  <w:style w:type="paragraph" w:customStyle="1" w:styleId="5CB98E2F5CEA4BA8948AF77058875F891">
    <w:name w:val="5CB98E2F5CEA4BA8948AF77058875F891"/>
    <w:rsid w:val="00DE4791"/>
    <w:pPr>
      <w:spacing w:after="0" w:line="280" w:lineRule="atLeast"/>
    </w:pPr>
    <w:rPr>
      <w:rFonts w:ascii="Arial" w:eastAsia="Times New Roman" w:hAnsi="Arial" w:cs="Times New Roman"/>
      <w:kern w:val="10"/>
      <w:sz w:val="20"/>
      <w:szCs w:val="24"/>
      <w:lang w:eastAsia="en-US"/>
    </w:rPr>
  </w:style>
  <w:style w:type="paragraph" w:customStyle="1" w:styleId="6076D427776E47F19AB5588C1FFE24811">
    <w:name w:val="6076D427776E47F19AB5588C1FFE24811"/>
    <w:rsid w:val="00DE4791"/>
    <w:pPr>
      <w:spacing w:after="0" w:line="280" w:lineRule="atLeast"/>
    </w:pPr>
    <w:rPr>
      <w:rFonts w:ascii="Arial" w:eastAsia="Times New Roman" w:hAnsi="Arial" w:cs="Times New Roman"/>
      <w:kern w:val="10"/>
      <w:sz w:val="20"/>
      <w:szCs w:val="24"/>
      <w:lang w:eastAsia="en-US"/>
    </w:rPr>
  </w:style>
  <w:style w:type="paragraph" w:customStyle="1" w:styleId="AC4E40B960994A3C94A36BF71E57AB6A1">
    <w:name w:val="AC4E40B960994A3C94A36BF71E57AB6A1"/>
    <w:rsid w:val="00DE4791"/>
    <w:pPr>
      <w:spacing w:after="0" w:line="280" w:lineRule="atLeast"/>
    </w:pPr>
    <w:rPr>
      <w:rFonts w:ascii="Arial" w:eastAsia="Times New Roman" w:hAnsi="Arial" w:cs="Times New Roman"/>
      <w:kern w:val="10"/>
      <w:sz w:val="20"/>
      <w:szCs w:val="24"/>
      <w:lang w:eastAsia="en-US"/>
    </w:rPr>
  </w:style>
  <w:style w:type="paragraph" w:customStyle="1" w:styleId="EFD6EA780B3644A0BDF2148E9CDE7BA71">
    <w:name w:val="EFD6EA780B3644A0BDF2148E9CDE7BA71"/>
    <w:rsid w:val="00DE4791"/>
    <w:pPr>
      <w:spacing w:after="0" w:line="280" w:lineRule="atLeast"/>
    </w:pPr>
    <w:rPr>
      <w:rFonts w:ascii="Arial" w:eastAsia="Times New Roman" w:hAnsi="Arial" w:cs="Times New Roman"/>
      <w:kern w:val="10"/>
      <w:sz w:val="20"/>
      <w:szCs w:val="24"/>
      <w:lang w:eastAsia="en-US"/>
    </w:rPr>
  </w:style>
  <w:style w:type="paragraph" w:customStyle="1" w:styleId="AE4BF8A99ABD450AAE115308B93C72071">
    <w:name w:val="AE4BF8A99ABD450AAE115308B93C72071"/>
    <w:rsid w:val="00DE4791"/>
    <w:pPr>
      <w:spacing w:after="0" w:line="280" w:lineRule="atLeast"/>
    </w:pPr>
    <w:rPr>
      <w:rFonts w:ascii="Arial" w:eastAsia="Times New Roman" w:hAnsi="Arial" w:cs="Times New Roman"/>
      <w:kern w:val="10"/>
      <w:sz w:val="20"/>
      <w:szCs w:val="24"/>
      <w:lang w:eastAsia="en-US"/>
    </w:rPr>
  </w:style>
  <w:style w:type="paragraph" w:customStyle="1" w:styleId="57651F2FE9B641AB86B4370A017F359C1">
    <w:name w:val="57651F2FE9B641AB86B4370A017F359C1"/>
    <w:rsid w:val="00DE4791"/>
    <w:pPr>
      <w:spacing w:after="0" w:line="280" w:lineRule="atLeast"/>
    </w:pPr>
    <w:rPr>
      <w:rFonts w:ascii="Arial" w:eastAsia="Times New Roman" w:hAnsi="Arial" w:cs="Times New Roman"/>
      <w:kern w:val="10"/>
      <w:sz w:val="20"/>
      <w:szCs w:val="24"/>
      <w:lang w:eastAsia="en-US"/>
    </w:rPr>
  </w:style>
  <w:style w:type="paragraph" w:customStyle="1" w:styleId="DFCEE78152184026B9AFD631531179681">
    <w:name w:val="DFCEE78152184026B9AFD631531179681"/>
    <w:rsid w:val="00DE4791"/>
    <w:pPr>
      <w:spacing w:after="0" w:line="280" w:lineRule="atLeast"/>
    </w:pPr>
    <w:rPr>
      <w:rFonts w:ascii="Arial" w:eastAsia="Times New Roman" w:hAnsi="Arial" w:cs="Times New Roman"/>
      <w:kern w:val="10"/>
      <w:sz w:val="20"/>
      <w:szCs w:val="24"/>
      <w:lang w:eastAsia="en-US"/>
    </w:rPr>
  </w:style>
  <w:style w:type="paragraph" w:customStyle="1" w:styleId="BA662EE3A1334663857EEB840CF7B6131">
    <w:name w:val="BA662EE3A1334663857EEB840CF7B6131"/>
    <w:rsid w:val="00DE4791"/>
    <w:pPr>
      <w:spacing w:after="0" w:line="280" w:lineRule="atLeast"/>
    </w:pPr>
    <w:rPr>
      <w:rFonts w:ascii="Arial" w:eastAsia="Times New Roman" w:hAnsi="Arial" w:cs="Times New Roman"/>
      <w:kern w:val="10"/>
      <w:sz w:val="20"/>
      <w:szCs w:val="24"/>
      <w:lang w:eastAsia="en-US"/>
    </w:rPr>
  </w:style>
  <w:style w:type="paragraph" w:customStyle="1" w:styleId="7FEB60286896480D9247B283A0B8699B1">
    <w:name w:val="7FEB60286896480D9247B283A0B8699B1"/>
    <w:rsid w:val="00DE4791"/>
    <w:pPr>
      <w:spacing w:after="0" w:line="280" w:lineRule="atLeast"/>
    </w:pPr>
    <w:rPr>
      <w:rFonts w:ascii="Arial" w:eastAsia="Times New Roman" w:hAnsi="Arial" w:cs="Times New Roman"/>
      <w:kern w:val="10"/>
      <w:sz w:val="20"/>
      <w:szCs w:val="24"/>
      <w:lang w:eastAsia="en-US"/>
    </w:rPr>
  </w:style>
  <w:style w:type="paragraph" w:customStyle="1" w:styleId="0064856B14A74285A6040D0ED450E9E51">
    <w:name w:val="0064856B14A74285A6040D0ED450E9E51"/>
    <w:rsid w:val="00DE4791"/>
    <w:pPr>
      <w:spacing w:after="0" w:line="280" w:lineRule="atLeast"/>
    </w:pPr>
    <w:rPr>
      <w:rFonts w:ascii="Arial" w:eastAsia="Times New Roman" w:hAnsi="Arial" w:cs="Times New Roman"/>
      <w:kern w:val="10"/>
      <w:sz w:val="20"/>
      <w:szCs w:val="24"/>
      <w:lang w:eastAsia="en-US"/>
    </w:rPr>
  </w:style>
  <w:style w:type="paragraph" w:customStyle="1" w:styleId="99F065902770471991573B6E7506951F1">
    <w:name w:val="99F065902770471991573B6E7506951F1"/>
    <w:rsid w:val="00DE4791"/>
    <w:pPr>
      <w:spacing w:after="0" w:line="280" w:lineRule="atLeast"/>
    </w:pPr>
    <w:rPr>
      <w:rFonts w:ascii="Arial" w:eastAsia="Times New Roman" w:hAnsi="Arial" w:cs="Times New Roman"/>
      <w:kern w:val="10"/>
      <w:sz w:val="20"/>
      <w:szCs w:val="24"/>
      <w:lang w:eastAsia="en-US"/>
    </w:rPr>
  </w:style>
  <w:style w:type="paragraph" w:customStyle="1" w:styleId="B4F1F573DB5D46F0BCDEE56A5AD034F21">
    <w:name w:val="B4F1F573DB5D46F0BCDEE56A5AD034F21"/>
    <w:rsid w:val="00DE4791"/>
    <w:pPr>
      <w:spacing w:after="0" w:line="280" w:lineRule="atLeast"/>
    </w:pPr>
    <w:rPr>
      <w:rFonts w:ascii="Arial" w:eastAsia="Times New Roman" w:hAnsi="Arial" w:cs="Times New Roman"/>
      <w:kern w:val="10"/>
      <w:sz w:val="20"/>
      <w:szCs w:val="24"/>
      <w:lang w:eastAsia="en-US"/>
    </w:rPr>
  </w:style>
  <w:style w:type="paragraph" w:customStyle="1" w:styleId="D66FB9EB768A47CDB3AE862AA613EF261">
    <w:name w:val="D66FB9EB768A47CDB3AE862AA613EF261"/>
    <w:rsid w:val="00DE4791"/>
    <w:pPr>
      <w:spacing w:after="0" w:line="280" w:lineRule="atLeast"/>
    </w:pPr>
    <w:rPr>
      <w:rFonts w:ascii="Arial" w:eastAsia="Times New Roman" w:hAnsi="Arial" w:cs="Times New Roman"/>
      <w:kern w:val="10"/>
      <w:sz w:val="20"/>
      <w:szCs w:val="24"/>
      <w:lang w:eastAsia="en-US"/>
    </w:rPr>
  </w:style>
  <w:style w:type="paragraph" w:customStyle="1" w:styleId="835923FFCD444DC6B19B3A6C3F5CCBCC1">
    <w:name w:val="835923FFCD444DC6B19B3A6C3F5CCBCC1"/>
    <w:rsid w:val="00DE4791"/>
    <w:pPr>
      <w:spacing w:after="0" w:line="280" w:lineRule="atLeast"/>
    </w:pPr>
    <w:rPr>
      <w:rFonts w:ascii="Arial" w:eastAsia="Times New Roman" w:hAnsi="Arial" w:cs="Times New Roman"/>
      <w:kern w:val="10"/>
      <w:sz w:val="20"/>
      <w:szCs w:val="24"/>
      <w:lang w:eastAsia="en-US"/>
    </w:rPr>
  </w:style>
  <w:style w:type="paragraph" w:customStyle="1" w:styleId="8AC0DEEA1ED54E05B7BE2BEC880B51291">
    <w:name w:val="8AC0DEEA1ED54E05B7BE2BEC880B51291"/>
    <w:rsid w:val="00DE4791"/>
    <w:pPr>
      <w:spacing w:after="0" w:line="280" w:lineRule="atLeast"/>
    </w:pPr>
    <w:rPr>
      <w:rFonts w:ascii="Arial" w:eastAsia="Times New Roman" w:hAnsi="Arial" w:cs="Times New Roman"/>
      <w:kern w:val="10"/>
      <w:sz w:val="20"/>
      <w:szCs w:val="24"/>
      <w:lang w:eastAsia="en-US"/>
    </w:rPr>
  </w:style>
  <w:style w:type="paragraph" w:customStyle="1" w:styleId="EFA0ADCF84994F7681A1C4C23708A6411">
    <w:name w:val="EFA0ADCF84994F7681A1C4C23708A6411"/>
    <w:rsid w:val="00DE4791"/>
    <w:pPr>
      <w:spacing w:after="0" w:line="280" w:lineRule="atLeast"/>
    </w:pPr>
    <w:rPr>
      <w:rFonts w:ascii="Arial" w:eastAsia="Times New Roman" w:hAnsi="Arial" w:cs="Times New Roman"/>
      <w:kern w:val="10"/>
      <w:sz w:val="20"/>
      <w:szCs w:val="24"/>
      <w:lang w:eastAsia="en-US"/>
    </w:rPr>
  </w:style>
  <w:style w:type="paragraph" w:customStyle="1" w:styleId="2598F481DC344BD483FEC21CAC93233E1">
    <w:name w:val="2598F481DC344BD483FEC21CAC93233E1"/>
    <w:rsid w:val="00DE4791"/>
    <w:pPr>
      <w:spacing w:after="0" w:line="280" w:lineRule="atLeast"/>
    </w:pPr>
    <w:rPr>
      <w:rFonts w:ascii="Arial" w:eastAsia="Times New Roman" w:hAnsi="Arial" w:cs="Times New Roman"/>
      <w:kern w:val="10"/>
      <w:sz w:val="20"/>
      <w:szCs w:val="24"/>
      <w:lang w:eastAsia="en-US"/>
    </w:rPr>
  </w:style>
  <w:style w:type="paragraph" w:customStyle="1" w:styleId="86D0A8E37B48487FAB4275FCBB35D1D21">
    <w:name w:val="86D0A8E37B48487FAB4275FCBB35D1D21"/>
    <w:rsid w:val="00DE4791"/>
    <w:pPr>
      <w:spacing w:after="0" w:line="280" w:lineRule="atLeast"/>
    </w:pPr>
    <w:rPr>
      <w:rFonts w:ascii="Arial" w:eastAsia="Times New Roman" w:hAnsi="Arial" w:cs="Times New Roman"/>
      <w:kern w:val="10"/>
      <w:sz w:val="20"/>
      <w:szCs w:val="24"/>
      <w:lang w:eastAsia="en-US"/>
    </w:rPr>
  </w:style>
  <w:style w:type="paragraph" w:customStyle="1" w:styleId="1DD8EB019EA34B31A5A25E688FB950B01">
    <w:name w:val="1DD8EB019EA34B31A5A25E688FB950B01"/>
    <w:rsid w:val="00DE4791"/>
    <w:pPr>
      <w:spacing w:after="0" w:line="280" w:lineRule="atLeast"/>
    </w:pPr>
    <w:rPr>
      <w:rFonts w:ascii="Arial" w:eastAsia="Times New Roman" w:hAnsi="Arial" w:cs="Times New Roman"/>
      <w:kern w:val="10"/>
      <w:sz w:val="20"/>
      <w:szCs w:val="24"/>
      <w:lang w:eastAsia="en-US"/>
    </w:rPr>
  </w:style>
  <w:style w:type="paragraph" w:customStyle="1" w:styleId="F32077AAAB514D76A56F271C1AE6CE521">
    <w:name w:val="F32077AAAB514D76A56F271C1AE6CE521"/>
    <w:rsid w:val="00DE4791"/>
    <w:pPr>
      <w:spacing w:after="0" w:line="280" w:lineRule="atLeast"/>
    </w:pPr>
    <w:rPr>
      <w:rFonts w:ascii="Arial" w:eastAsia="Times New Roman" w:hAnsi="Arial" w:cs="Times New Roman"/>
      <w:kern w:val="10"/>
      <w:sz w:val="20"/>
      <w:szCs w:val="24"/>
      <w:lang w:eastAsia="en-US"/>
    </w:rPr>
  </w:style>
  <w:style w:type="paragraph" w:customStyle="1" w:styleId="0AF13E2AEEB44DC4832D603F1196FF4C1">
    <w:name w:val="0AF13E2AEEB44DC4832D603F1196FF4C1"/>
    <w:rsid w:val="00DE4791"/>
    <w:pPr>
      <w:spacing w:after="0" w:line="280" w:lineRule="atLeast"/>
    </w:pPr>
    <w:rPr>
      <w:rFonts w:ascii="Arial" w:eastAsia="Times New Roman" w:hAnsi="Arial" w:cs="Times New Roman"/>
      <w:kern w:val="10"/>
      <w:sz w:val="20"/>
      <w:szCs w:val="24"/>
      <w:lang w:eastAsia="en-US"/>
    </w:rPr>
  </w:style>
  <w:style w:type="paragraph" w:customStyle="1" w:styleId="29C05E2DA7944987A8BF6964987ED6AC1">
    <w:name w:val="29C05E2DA7944987A8BF6964987ED6AC1"/>
    <w:rsid w:val="00DE4791"/>
    <w:pPr>
      <w:spacing w:after="0" w:line="280" w:lineRule="atLeast"/>
    </w:pPr>
    <w:rPr>
      <w:rFonts w:ascii="Arial" w:eastAsia="Times New Roman" w:hAnsi="Arial" w:cs="Times New Roman"/>
      <w:kern w:val="10"/>
      <w:sz w:val="20"/>
      <w:szCs w:val="24"/>
      <w:lang w:eastAsia="en-US"/>
    </w:rPr>
  </w:style>
  <w:style w:type="paragraph" w:customStyle="1" w:styleId="D6CF09043DAB4EB6ABBFE0604539D17F1">
    <w:name w:val="D6CF09043DAB4EB6ABBFE0604539D17F1"/>
    <w:rsid w:val="00DE4791"/>
    <w:pPr>
      <w:spacing w:after="0" w:line="280" w:lineRule="atLeast"/>
    </w:pPr>
    <w:rPr>
      <w:rFonts w:ascii="Arial" w:eastAsia="Times New Roman" w:hAnsi="Arial" w:cs="Times New Roman"/>
      <w:kern w:val="10"/>
      <w:sz w:val="20"/>
      <w:szCs w:val="24"/>
      <w:lang w:eastAsia="en-US"/>
    </w:rPr>
  </w:style>
  <w:style w:type="paragraph" w:customStyle="1" w:styleId="FE54FE9BAEE34628B38C519DABBBEA9E1">
    <w:name w:val="FE54FE9BAEE34628B38C519DABBBEA9E1"/>
    <w:rsid w:val="00DE4791"/>
    <w:pPr>
      <w:spacing w:after="0" w:line="280" w:lineRule="atLeast"/>
    </w:pPr>
    <w:rPr>
      <w:rFonts w:ascii="Arial" w:eastAsia="Times New Roman" w:hAnsi="Arial" w:cs="Times New Roman"/>
      <w:kern w:val="10"/>
      <w:sz w:val="20"/>
      <w:szCs w:val="24"/>
      <w:lang w:eastAsia="en-US"/>
    </w:rPr>
  </w:style>
  <w:style w:type="paragraph" w:customStyle="1" w:styleId="DBE1319822F64351930C082AAE0285E91">
    <w:name w:val="DBE1319822F64351930C082AAE0285E91"/>
    <w:rsid w:val="00DE4791"/>
    <w:pPr>
      <w:spacing w:after="0" w:line="280" w:lineRule="atLeast"/>
    </w:pPr>
    <w:rPr>
      <w:rFonts w:ascii="Arial" w:eastAsia="Times New Roman" w:hAnsi="Arial" w:cs="Times New Roman"/>
      <w:kern w:val="10"/>
      <w:sz w:val="20"/>
      <w:szCs w:val="24"/>
      <w:lang w:eastAsia="en-US"/>
    </w:rPr>
  </w:style>
  <w:style w:type="paragraph" w:customStyle="1" w:styleId="864F54FB19DD4D488CF9AFB148BCD5AC1">
    <w:name w:val="864F54FB19DD4D488CF9AFB148BCD5AC1"/>
    <w:rsid w:val="00DE4791"/>
    <w:pPr>
      <w:spacing w:after="0" w:line="280" w:lineRule="atLeast"/>
    </w:pPr>
    <w:rPr>
      <w:rFonts w:ascii="Arial" w:eastAsia="Times New Roman" w:hAnsi="Arial" w:cs="Times New Roman"/>
      <w:kern w:val="10"/>
      <w:sz w:val="20"/>
      <w:szCs w:val="24"/>
      <w:lang w:eastAsia="en-US"/>
    </w:rPr>
  </w:style>
  <w:style w:type="paragraph" w:customStyle="1" w:styleId="68924F3DA90448578B1D7F8824FF335A1">
    <w:name w:val="68924F3DA90448578B1D7F8824FF335A1"/>
    <w:rsid w:val="00DE4791"/>
    <w:pPr>
      <w:spacing w:after="0" w:line="280" w:lineRule="atLeast"/>
    </w:pPr>
    <w:rPr>
      <w:rFonts w:ascii="Arial" w:eastAsia="Times New Roman" w:hAnsi="Arial" w:cs="Times New Roman"/>
      <w:kern w:val="10"/>
      <w:sz w:val="20"/>
      <w:szCs w:val="24"/>
      <w:lang w:eastAsia="en-US"/>
    </w:rPr>
  </w:style>
  <w:style w:type="paragraph" w:customStyle="1" w:styleId="8E1A61C1C78642A99510447678B2B7BE1">
    <w:name w:val="8E1A61C1C78642A99510447678B2B7BE1"/>
    <w:rsid w:val="00DE4791"/>
    <w:pPr>
      <w:spacing w:before="960" w:after="600" w:line="280" w:lineRule="atLeast"/>
    </w:pPr>
    <w:rPr>
      <w:rFonts w:ascii="Arial" w:eastAsia="Times New Roman" w:hAnsi="Arial" w:cs="Times New Roman"/>
      <w:b/>
      <w:kern w:val="10"/>
      <w:sz w:val="20"/>
      <w:szCs w:val="24"/>
      <w:lang w:eastAsia="en-US"/>
    </w:rPr>
  </w:style>
  <w:style w:type="paragraph" w:customStyle="1" w:styleId="CEA0720744B9437A83456862DC3A289F1">
    <w:name w:val="CEA0720744B9437A83456862DC3A289F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C14C8A2FE5340AA9FD8991DB3AFB23D1">
    <w:name w:val="0C14C8A2FE5340AA9FD8991DB3AFB23D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E15DCE168EB43DD975BB90CE0B2093E1">
    <w:name w:val="CE15DCE168EB43DD975BB90CE0B2093E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B385F5D381F4E979FB7FA91F322A46B1">
    <w:name w:val="FB385F5D381F4E979FB7FA91F322A46B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430A267B52448FA60D9F1470F234861">
    <w:name w:val="D9430A267B52448FA60D9F1470F23486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962DBB50AE14278BC46554EB0A988891">
    <w:name w:val="4962DBB50AE14278BC46554EB0A98889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25C3C1933134F7E8A4F6CF5FB46A0D31">
    <w:name w:val="625C3C1933134F7E8A4F6CF5FB46A0D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4DDE5A432584291B647F506F0ABC8801">
    <w:name w:val="64DDE5A432584291B647F506F0ABC880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8DBD6AAFD0E4B6792C00EA961CA92EB1">
    <w:name w:val="D8DBD6AAFD0E4B6792C00EA961CA92EB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B5D25F1549141059A8BFEECE3870CEE1">
    <w:name w:val="1B5D25F1549141059A8BFEECE3870CEE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2572137CB784DBC9DC5134899E8B0AC1">
    <w:name w:val="B2572137CB784DBC9DC5134899E8B0AC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A300CE8C71D457AACB242FB9FF083DD1">
    <w:name w:val="FA300CE8C71D457AACB242FB9FF083DD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748E4CF99CA4A349F3099D9D28E0B551">
    <w:name w:val="E748E4CF99CA4A349F3099D9D28E0B55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D9CF62B57334E82BF8F3F2817F223E31">
    <w:name w:val="4D9CF62B57334E82BF8F3F2817F223E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31E72C632DE4AFDA95E899341D1C9B81">
    <w:name w:val="E31E72C632DE4AFDA95E899341D1C9B8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55CCF67AAC3461DB151434EFCFEAE171">
    <w:name w:val="B55CCF67AAC3461DB151434EFCFEAE17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6F8EA4CEE0E4540A217D895FE44CED81">
    <w:name w:val="16F8EA4CEE0E4540A217D895FE44CED8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9D7A57B47149B4B4B5058EAF1EAA031">
    <w:name w:val="659D7A57B47149B4B4B5058EAF1EAA0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33381F56884A30BE916A30D97B502C1">
    <w:name w:val="C333381F56884A30BE916A30D97B502C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3A1DD8A945348A4A3972872BE94F7B31">
    <w:name w:val="63A1DD8A945348A4A3972872BE94F7B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898716CDEE54BD19696ACD4012FA7431">
    <w:name w:val="5898716CDEE54BD19696ACD4012FA74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41988DDC607400AB57931945960EB081">
    <w:name w:val="F41988DDC607400AB57931945960EB08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602BCF7D3E41B4B4C92D591E2CB5D81">
    <w:name w:val="85602BCF7D3E41B4B4C92D591E2CB5D8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28C02AA28104772B48E0CFE6AA8EFB21">
    <w:name w:val="928C02AA28104772B48E0CFE6AA8EFB2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CFBC98C4BD04FF29A3FAD67138D87B31">
    <w:name w:val="BCFBC98C4BD04FF29A3FAD67138D87B3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52EB15451A84085873BA3EA80FC94DA1">
    <w:name w:val="952EB15451A84085873BA3EA80FC94DA1"/>
    <w:rsid w:val="00DE4791"/>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DAE14A6D4944F18A1291CCD35BA07D4">
    <w:name w:val="FDAE14A6D4944F18A1291CCD35BA07D4"/>
    <w:rsid w:val="00DE4791"/>
  </w:style>
  <w:style w:type="paragraph" w:customStyle="1" w:styleId="2A2A772830854CF38CE4B311CB53CB2E21">
    <w:name w:val="2A2A772830854CF38CE4B311CB53CB2E21"/>
    <w:rsid w:val="008A5994"/>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21">
    <w:name w:val="A4C80C77C5F44C21B4CD861D85D5D13F21"/>
    <w:rsid w:val="008A5994"/>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21">
    <w:name w:val="DCA04184B5DA4960B0D36672DCC1318121"/>
    <w:rsid w:val="008A5994"/>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21">
    <w:name w:val="67BF74653DB744EEA916A84409B6883221"/>
    <w:rsid w:val="008A5994"/>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21">
    <w:name w:val="8E26C8B46D1947D2A258224BF3FE625721"/>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21">
    <w:name w:val="69808F60029443BE886296FCE3EC415B21"/>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21">
    <w:name w:val="AE774B59F674479B891AB76B82DCB3EA21"/>
    <w:rsid w:val="008A5994"/>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21">
    <w:name w:val="5B6CB2D8B6C5435A84AC4AE92F42CE8D21"/>
    <w:rsid w:val="008A5994"/>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3">
    <w:name w:val="4D8016C14BF04F3881DA589E0E61B0F223"/>
    <w:rsid w:val="008A5994"/>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3">
    <w:name w:val="928D0D5DAB7646DC8EFBE769FA2EA12823"/>
    <w:rsid w:val="008A5994"/>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3">
    <w:name w:val="93BF76DAEBD14B8F81912F5576B586A523"/>
    <w:rsid w:val="008A5994"/>
    <w:pPr>
      <w:spacing w:after="0" w:line="280" w:lineRule="atLeast"/>
    </w:pPr>
    <w:rPr>
      <w:rFonts w:ascii="Arial" w:eastAsia="Times New Roman" w:hAnsi="Arial" w:cs="Times New Roman"/>
      <w:kern w:val="10"/>
      <w:sz w:val="20"/>
      <w:szCs w:val="24"/>
      <w:lang w:eastAsia="en-US"/>
    </w:rPr>
  </w:style>
  <w:style w:type="paragraph" w:customStyle="1" w:styleId="FABF05A5858E49378F33D1D855CD04CC3">
    <w:name w:val="FABF05A5858E49378F33D1D855CD04CC3"/>
    <w:rsid w:val="008A5994"/>
    <w:pPr>
      <w:spacing w:after="0" w:line="280" w:lineRule="atLeast"/>
    </w:pPr>
    <w:rPr>
      <w:rFonts w:ascii="Arial" w:eastAsia="Times New Roman" w:hAnsi="Arial" w:cs="Times New Roman"/>
      <w:kern w:val="10"/>
      <w:sz w:val="20"/>
      <w:szCs w:val="24"/>
      <w:lang w:eastAsia="en-US"/>
    </w:rPr>
  </w:style>
  <w:style w:type="paragraph" w:customStyle="1" w:styleId="C28F232EC74A44C5826A204C96E9E2873">
    <w:name w:val="C28F232EC74A44C5826A204C96E9E2873"/>
    <w:rsid w:val="008A5994"/>
    <w:pPr>
      <w:spacing w:after="0" w:line="280" w:lineRule="atLeast"/>
    </w:pPr>
    <w:rPr>
      <w:rFonts w:ascii="Arial" w:eastAsia="Times New Roman" w:hAnsi="Arial" w:cs="Times New Roman"/>
      <w:kern w:val="10"/>
      <w:sz w:val="20"/>
      <w:szCs w:val="24"/>
      <w:lang w:eastAsia="en-US"/>
    </w:rPr>
  </w:style>
  <w:style w:type="paragraph" w:customStyle="1" w:styleId="B8181552D80742FE8EBF0CB7A69B424423">
    <w:name w:val="B8181552D80742FE8EBF0CB7A69B424423"/>
    <w:rsid w:val="008A5994"/>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3">
    <w:name w:val="993BA05B03F849B0BF9866856D27CE9523"/>
    <w:rsid w:val="008A5994"/>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3">
    <w:name w:val="FD75D8610BA84E0CAB54E6BB4FA9FB8423"/>
    <w:rsid w:val="008A5994"/>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3">
    <w:name w:val="438F53550DF2478F9D462CE1FE9DB9A923"/>
    <w:rsid w:val="008A5994"/>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3">
    <w:name w:val="EE563E28160F41EB8C4631FD5DD6991B23"/>
    <w:rsid w:val="008A5994"/>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3">
    <w:name w:val="C146BC19BF3A46DFAC472A1CF1FB1FC023"/>
    <w:rsid w:val="008A5994"/>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3">
    <w:name w:val="9B6AE05CE2444E6C9C025396B6538BC723"/>
    <w:rsid w:val="008A5994"/>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3">
    <w:name w:val="2BADFC985A2D4F24A0CA036ECEA9634123"/>
    <w:rsid w:val="008A5994"/>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3">
    <w:name w:val="29E62F2F76F74D38B87E9C1C4D13C6AC23"/>
    <w:rsid w:val="008A5994"/>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3">
    <w:name w:val="5CF8BC2E53DF49E5B36B29DEF7888C4D23"/>
    <w:rsid w:val="008A5994"/>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3">
    <w:name w:val="90851E22F9754C9193DF41994899EF8B23"/>
    <w:rsid w:val="008A5994"/>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3">
    <w:name w:val="1365AAF6B02F435CA29C8572944413E023"/>
    <w:rsid w:val="008A5994"/>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3">
    <w:name w:val="C697E9257AD74C2EAA1E73943D18A02C23"/>
    <w:rsid w:val="008A5994"/>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3">
    <w:name w:val="F9B85A9B0D4A4943AFD425BFEE10955423"/>
    <w:rsid w:val="008A5994"/>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3">
    <w:name w:val="EBD82AE5D31E4F4DA23C26EA3BB2BCD323"/>
    <w:rsid w:val="008A5994"/>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3">
    <w:name w:val="AF0D7C5361DD4978817842EBBB111CBE23"/>
    <w:rsid w:val="008A5994"/>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3">
    <w:name w:val="FDBA3176EBA7453A8E413A3F12B246E023"/>
    <w:rsid w:val="008A5994"/>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3">
    <w:name w:val="7DA3576413A94E04B470EC9D4C4DFA8D23"/>
    <w:rsid w:val="008A5994"/>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6">
    <w:name w:val="AC20DFE1F873462E913A2629AC0403AA6"/>
    <w:rsid w:val="008A5994"/>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10">
    <w:name w:val="C7BD5C05FB3F4D6BB096762FEFB62E6F10"/>
    <w:rsid w:val="008A5994"/>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11">
    <w:name w:val="3079828342A34528AEF3CF871082F49111"/>
    <w:rsid w:val="008A5994"/>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11">
    <w:name w:val="091A9114EEB24BA388AB3EB45AD2D13C11"/>
    <w:rsid w:val="008A5994"/>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11">
    <w:name w:val="4A3E2194355F4D58B2020E718A2AEF8711"/>
    <w:rsid w:val="008A5994"/>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11">
    <w:name w:val="0F3ABBB205A6471182E891652AC82D2111"/>
    <w:rsid w:val="008A5994"/>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4">
    <w:name w:val="9B75EE6FA853435EBD9BFA04C46941F24"/>
    <w:rsid w:val="008A5994"/>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4">
    <w:name w:val="DD1238D47DA640ACA58D8FD67F069A6C4"/>
    <w:rsid w:val="008A5994"/>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3">
    <w:name w:val="E0759007477243C7BD8A81EDEC75E01923"/>
    <w:rsid w:val="008A5994"/>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3">
    <w:name w:val="94DF65DAC38B4F02B3F807C6D45616BA23"/>
    <w:rsid w:val="008A5994"/>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3">
    <w:name w:val="39274F0C64B44C42A316D725E9D286B823"/>
    <w:rsid w:val="008A5994"/>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3">
    <w:name w:val="FBEBA19E165946B093F8D9FEEC25C0E123"/>
    <w:rsid w:val="008A5994"/>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1FE48D69CE495BB53C44D1A0BF593523">
    <w:name w:val="3F1FE48D69CE495BB53C44D1A0BF593523"/>
    <w:rsid w:val="008A5994"/>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3">
    <w:name w:val="93BE17A7EA2A48048B9F3FA5A0CB38B623"/>
    <w:rsid w:val="008A5994"/>
    <w:pPr>
      <w:spacing w:after="0" w:line="280" w:lineRule="atLeast"/>
    </w:pPr>
    <w:rPr>
      <w:rFonts w:ascii="Arial" w:eastAsia="Times New Roman" w:hAnsi="Arial" w:cs="Times New Roman"/>
      <w:kern w:val="10"/>
      <w:sz w:val="20"/>
      <w:szCs w:val="24"/>
      <w:lang w:eastAsia="en-US"/>
    </w:rPr>
  </w:style>
  <w:style w:type="paragraph" w:customStyle="1" w:styleId="05E966400D59416E83A266E130C18058">
    <w:name w:val="05E966400D59416E83A266E130C18058"/>
    <w:rsid w:val="008A5994"/>
    <w:pPr>
      <w:keepNext/>
      <w:keepLines/>
      <w:numPr>
        <w:ilvl w:val="2"/>
        <w:numId w:val="5"/>
      </w:numPr>
      <w:tabs>
        <w:tab w:val="num" w:pos="567"/>
      </w:tabs>
      <w:spacing w:before="240" w:after="120" w:line="280" w:lineRule="atLeast"/>
      <w:ind w:left="567" w:hanging="567"/>
      <w:outlineLvl w:val="2"/>
    </w:pPr>
    <w:rPr>
      <w:rFonts w:ascii="Arial" w:eastAsia="Times New Roman" w:hAnsi="Arial" w:cs="Arial"/>
      <w:bCs/>
      <w:kern w:val="10"/>
      <w:sz w:val="20"/>
      <w:szCs w:val="26"/>
      <w:lang w:eastAsia="en-US"/>
    </w:rPr>
  </w:style>
  <w:style w:type="paragraph" w:customStyle="1" w:styleId="8A3563C93355402085F90D0A36C1ED5223">
    <w:name w:val="8A3563C93355402085F90D0A36C1ED5223"/>
    <w:rsid w:val="008A5994"/>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3">
    <w:name w:val="9525A14613144105A3F928EFD8F2120123"/>
    <w:rsid w:val="008A5994"/>
    <w:pPr>
      <w:spacing w:after="0" w:line="280" w:lineRule="atLeast"/>
    </w:pPr>
    <w:rPr>
      <w:rFonts w:ascii="Arial" w:eastAsia="Times New Roman" w:hAnsi="Arial" w:cs="Times New Roman"/>
      <w:kern w:val="10"/>
      <w:sz w:val="20"/>
      <w:szCs w:val="24"/>
      <w:lang w:eastAsia="en-US"/>
    </w:rPr>
  </w:style>
  <w:style w:type="paragraph" w:customStyle="1" w:styleId="0017A9A837584C82BE6C02CAB813F14F2">
    <w:name w:val="0017A9A837584C82BE6C02CAB813F14F2"/>
    <w:rsid w:val="008A5994"/>
    <w:pPr>
      <w:spacing w:after="0" w:line="280" w:lineRule="atLeast"/>
    </w:pPr>
    <w:rPr>
      <w:rFonts w:ascii="Arial" w:eastAsia="Times New Roman" w:hAnsi="Arial" w:cs="Times New Roman"/>
      <w:kern w:val="10"/>
      <w:sz w:val="20"/>
      <w:szCs w:val="24"/>
      <w:lang w:eastAsia="en-US"/>
    </w:rPr>
  </w:style>
  <w:style w:type="paragraph" w:customStyle="1" w:styleId="DF67CC75CB3048D2BAAC17FE511A84A22">
    <w:name w:val="DF67CC75CB3048D2BAAC17FE511A84A22"/>
    <w:rsid w:val="008A5994"/>
    <w:pPr>
      <w:spacing w:after="0" w:line="280" w:lineRule="atLeast"/>
    </w:pPr>
    <w:rPr>
      <w:rFonts w:ascii="Arial" w:eastAsia="Times New Roman" w:hAnsi="Arial" w:cs="Times New Roman"/>
      <w:kern w:val="10"/>
      <w:sz w:val="20"/>
      <w:szCs w:val="24"/>
      <w:lang w:eastAsia="en-US"/>
    </w:rPr>
  </w:style>
  <w:style w:type="paragraph" w:customStyle="1" w:styleId="E99E250F9A69416D94ED5EC2273798132">
    <w:name w:val="E99E250F9A69416D94ED5EC2273798132"/>
    <w:rsid w:val="008A5994"/>
    <w:pPr>
      <w:spacing w:after="0" w:line="280" w:lineRule="atLeast"/>
    </w:pPr>
    <w:rPr>
      <w:rFonts w:ascii="Arial" w:eastAsia="Times New Roman" w:hAnsi="Arial" w:cs="Times New Roman"/>
      <w:kern w:val="10"/>
      <w:sz w:val="20"/>
      <w:szCs w:val="24"/>
      <w:lang w:eastAsia="en-US"/>
    </w:rPr>
  </w:style>
  <w:style w:type="paragraph" w:customStyle="1" w:styleId="E09B3B5E119C444F9C4C777F28D543B82">
    <w:name w:val="E09B3B5E119C444F9C4C777F28D543B82"/>
    <w:rsid w:val="008A5994"/>
    <w:pPr>
      <w:spacing w:after="0" w:line="280" w:lineRule="atLeast"/>
    </w:pPr>
    <w:rPr>
      <w:rFonts w:ascii="Arial" w:eastAsia="Times New Roman" w:hAnsi="Arial" w:cs="Times New Roman"/>
      <w:kern w:val="10"/>
      <w:sz w:val="20"/>
      <w:szCs w:val="24"/>
      <w:lang w:eastAsia="en-US"/>
    </w:rPr>
  </w:style>
  <w:style w:type="paragraph" w:customStyle="1" w:styleId="A25581EE2C2A4E06B470738776DB74DD2">
    <w:name w:val="A25581EE2C2A4E06B470738776DB74DD2"/>
    <w:rsid w:val="008A5994"/>
    <w:pPr>
      <w:spacing w:after="0" w:line="280" w:lineRule="atLeast"/>
    </w:pPr>
    <w:rPr>
      <w:rFonts w:ascii="Arial" w:eastAsia="Times New Roman" w:hAnsi="Arial" w:cs="Times New Roman"/>
      <w:kern w:val="10"/>
      <w:sz w:val="20"/>
      <w:szCs w:val="24"/>
      <w:lang w:eastAsia="en-US"/>
    </w:rPr>
  </w:style>
  <w:style w:type="paragraph" w:customStyle="1" w:styleId="C9036D50DE18439B96DEC989D7556E5E2">
    <w:name w:val="C9036D50DE18439B96DEC989D7556E5E2"/>
    <w:rsid w:val="008A5994"/>
    <w:pPr>
      <w:spacing w:after="0" w:line="280" w:lineRule="atLeast"/>
    </w:pPr>
    <w:rPr>
      <w:rFonts w:ascii="Arial" w:eastAsia="Times New Roman" w:hAnsi="Arial" w:cs="Times New Roman"/>
      <w:kern w:val="10"/>
      <w:sz w:val="20"/>
      <w:szCs w:val="24"/>
      <w:lang w:eastAsia="en-US"/>
    </w:rPr>
  </w:style>
  <w:style w:type="paragraph" w:customStyle="1" w:styleId="352737DB7062462BAA1974F14D2BF1DC2">
    <w:name w:val="352737DB7062462BAA1974F14D2BF1DC2"/>
    <w:rsid w:val="008A5994"/>
    <w:pPr>
      <w:spacing w:after="0" w:line="280" w:lineRule="atLeast"/>
    </w:pPr>
    <w:rPr>
      <w:rFonts w:ascii="Arial" w:eastAsia="Times New Roman" w:hAnsi="Arial" w:cs="Times New Roman"/>
      <w:kern w:val="10"/>
      <w:sz w:val="20"/>
      <w:szCs w:val="24"/>
      <w:lang w:eastAsia="en-US"/>
    </w:rPr>
  </w:style>
  <w:style w:type="paragraph" w:customStyle="1" w:styleId="1A9349BE20194537B89F4D6C5859E3C42">
    <w:name w:val="1A9349BE20194537B89F4D6C5859E3C42"/>
    <w:rsid w:val="008A5994"/>
    <w:pPr>
      <w:spacing w:after="0" w:line="280" w:lineRule="atLeast"/>
    </w:pPr>
    <w:rPr>
      <w:rFonts w:ascii="Arial" w:eastAsia="Times New Roman" w:hAnsi="Arial" w:cs="Times New Roman"/>
      <w:kern w:val="10"/>
      <w:sz w:val="20"/>
      <w:szCs w:val="24"/>
      <w:lang w:eastAsia="en-US"/>
    </w:rPr>
  </w:style>
  <w:style w:type="paragraph" w:customStyle="1" w:styleId="E78748FB90E34E2D88E6EEED5217C8512">
    <w:name w:val="E78748FB90E34E2D88E6EEED5217C8512"/>
    <w:rsid w:val="008A5994"/>
    <w:pPr>
      <w:spacing w:after="0" w:line="280" w:lineRule="atLeast"/>
    </w:pPr>
    <w:rPr>
      <w:rFonts w:ascii="Arial" w:eastAsia="Times New Roman" w:hAnsi="Arial" w:cs="Times New Roman"/>
      <w:kern w:val="10"/>
      <w:sz w:val="20"/>
      <w:szCs w:val="24"/>
      <w:lang w:eastAsia="en-US"/>
    </w:rPr>
  </w:style>
  <w:style w:type="paragraph" w:customStyle="1" w:styleId="DEA3D257F5154BA8A8654D88A36E095B2">
    <w:name w:val="DEA3D257F5154BA8A8654D88A36E095B2"/>
    <w:rsid w:val="008A5994"/>
    <w:pPr>
      <w:spacing w:after="0" w:line="280" w:lineRule="atLeast"/>
    </w:pPr>
    <w:rPr>
      <w:rFonts w:ascii="Arial" w:eastAsia="Times New Roman" w:hAnsi="Arial" w:cs="Times New Roman"/>
      <w:kern w:val="10"/>
      <w:sz w:val="20"/>
      <w:szCs w:val="24"/>
      <w:lang w:eastAsia="en-US"/>
    </w:rPr>
  </w:style>
  <w:style w:type="paragraph" w:customStyle="1" w:styleId="30BD3F1F43D240FDA331842E67F17AB12">
    <w:name w:val="30BD3F1F43D240FDA331842E67F17AB12"/>
    <w:rsid w:val="008A5994"/>
    <w:pPr>
      <w:spacing w:after="0" w:line="280" w:lineRule="atLeast"/>
    </w:pPr>
    <w:rPr>
      <w:rFonts w:ascii="Arial" w:eastAsia="Times New Roman" w:hAnsi="Arial" w:cs="Times New Roman"/>
      <w:kern w:val="10"/>
      <w:sz w:val="20"/>
      <w:szCs w:val="24"/>
      <w:lang w:eastAsia="en-US"/>
    </w:rPr>
  </w:style>
  <w:style w:type="paragraph" w:customStyle="1" w:styleId="1DDE5706580D41EA88F9C767721370F32">
    <w:name w:val="1DDE5706580D41EA88F9C767721370F32"/>
    <w:rsid w:val="008A5994"/>
    <w:pPr>
      <w:spacing w:after="0" w:line="280" w:lineRule="atLeast"/>
    </w:pPr>
    <w:rPr>
      <w:rFonts w:ascii="Arial" w:eastAsia="Times New Roman" w:hAnsi="Arial" w:cs="Times New Roman"/>
      <w:kern w:val="10"/>
      <w:sz w:val="20"/>
      <w:szCs w:val="24"/>
      <w:lang w:eastAsia="en-US"/>
    </w:rPr>
  </w:style>
  <w:style w:type="paragraph" w:customStyle="1" w:styleId="39BDC4C65D654B8F8C41E51FB8D0DCA82">
    <w:name w:val="39BDC4C65D654B8F8C41E51FB8D0DCA82"/>
    <w:rsid w:val="008A5994"/>
    <w:pPr>
      <w:spacing w:after="0" w:line="280" w:lineRule="atLeast"/>
    </w:pPr>
    <w:rPr>
      <w:rFonts w:ascii="Arial" w:eastAsia="Times New Roman" w:hAnsi="Arial" w:cs="Times New Roman"/>
      <w:kern w:val="10"/>
      <w:sz w:val="20"/>
      <w:szCs w:val="24"/>
      <w:lang w:eastAsia="en-US"/>
    </w:rPr>
  </w:style>
  <w:style w:type="paragraph" w:customStyle="1" w:styleId="737F7F4A1EC84784AF9E589EE8A172D12">
    <w:name w:val="737F7F4A1EC84784AF9E589EE8A172D12"/>
    <w:rsid w:val="008A5994"/>
    <w:pPr>
      <w:spacing w:after="0" w:line="280" w:lineRule="atLeast"/>
    </w:pPr>
    <w:rPr>
      <w:rFonts w:ascii="Arial" w:eastAsia="Times New Roman" w:hAnsi="Arial" w:cs="Times New Roman"/>
      <w:kern w:val="10"/>
      <w:sz w:val="20"/>
      <w:szCs w:val="24"/>
      <w:lang w:eastAsia="en-US"/>
    </w:rPr>
  </w:style>
  <w:style w:type="paragraph" w:customStyle="1" w:styleId="F2D945EF6CBE49878BF391F3809DEB832">
    <w:name w:val="F2D945EF6CBE49878BF391F3809DEB832"/>
    <w:rsid w:val="008A5994"/>
    <w:pPr>
      <w:spacing w:after="0" w:line="280" w:lineRule="atLeast"/>
    </w:pPr>
    <w:rPr>
      <w:rFonts w:ascii="Arial" w:eastAsia="Times New Roman" w:hAnsi="Arial" w:cs="Times New Roman"/>
      <w:kern w:val="10"/>
      <w:sz w:val="20"/>
      <w:szCs w:val="24"/>
      <w:lang w:eastAsia="en-US"/>
    </w:rPr>
  </w:style>
  <w:style w:type="paragraph" w:customStyle="1" w:styleId="0FDF3489F06A4179B84B1C1ABB92613E2">
    <w:name w:val="0FDF3489F06A4179B84B1C1ABB92613E2"/>
    <w:rsid w:val="008A5994"/>
    <w:pPr>
      <w:spacing w:after="0" w:line="280" w:lineRule="atLeast"/>
    </w:pPr>
    <w:rPr>
      <w:rFonts w:ascii="Arial" w:eastAsia="Times New Roman" w:hAnsi="Arial" w:cs="Times New Roman"/>
      <w:kern w:val="10"/>
      <w:sz w:val="20"/>
      <w:szCs w:val="24"/>
      <w:lang w:eastAsia="en-US"/>
    </w:rPr>
  </w:style>
  <w:style w:type="paragraph" w:customStyle="1" w:styleId="54495D9FCBD84D0A8B433D53CB2F5E692">
    <w:name w:val="54495D9FCBD84D0A8B433D53CB2F5E692"/>
    <w:rsid w:val="008A5994"/>
    <w:pPr>
      <w:spacing w:after="0" w:line="280" w:lineRule="atLeast"/>
    </w:pPr>
    <w:rPr>
      <w:rFonts w:ascii="Arial" w:eastAsia="Times New Roman" w:hAnsi="Arial" w:cs="Times New Roman"/>
      <w:kern w:val="10"/>
      <w:sz w:val="20"/>
      <w:szCs w:val="24"/>
      <w:lang w:eastAsia="en-US"/>
    </w:rPr>
  </w:style>
  <w:style w:type="paragraph" w:customStyle="1" w:styleId="422A5FA2CBEE479CB1B90AFA7BC605242">
    <w:name w:val="422A5FA2CBEE479CB1B90AFA7BC605242"/>
    <w:rsid w:val="008A5994"/>
    <w:pPr>
      <w:spacing w:after="0" w:line="280" w:lineRule="atLeast"/>
    </w:pPr>
    <w:rPr>
      <w:rFonts w:ascii="Arial" w:eastAsia="Times New Roman" w:hAnsi="Arial" w:cs="Times New Roman"/>
      <w:kern w:val="10"/>
      <w:sz w:val="20"/>
      <w:szCs w:val="24"/>
      <w:lang w:eastAsia="en-US"/>
    </w:rPr>
  </w:style>
  <w:style w:type="paragraph" w:customStyle="1" w:styleId="331AC74167DA4353B84C5ADD69FED74C2">
    <w:name w:val="331AC74167DA4353B84C5ADD69FED74C2"/>
    <w:rsid w:val="008A5994"/>
    <w:pPr>
      <w:spacing w:after="0" w:line="280" w:lineRule="atLeast"/>
    </w:pPr>
    <w:rPr>
      <w:rFonts w:ascii="Arial" w:eastAsia="Times New Roman" w:hAnsi="Arial" w:cs="Times New Roman"/>
      <w:kern w:val="10"/>
      <w:sz w:val="20"/>
      <w:szCs w:val="24"/>
      <w:lang w:eastAsia="en-US"/>
    </w:rPr>
  </w:style>
  <w:style w:type="paragraph" w:customStyle="1" w:styleId="A08B979368684E78AC14B429D199FC352">
    <w:name w:val="A08B979368684E78AC14B429D199FC352"/>
    <w:rsid w:val="008A5994"/>
    <w:pPr>
      <w:spacing w:after="0" w:line="280" w:lineRule="atLeast"/>
    </w:pPr>
    <w:rPr>
      <w:rFonts w:ascii="Arial" w:eastAsia="Times New Roman" w:hAnsi="Arial" w:cs="Times New Roman"/>
      <w:kern w:val="10"/>
      <w:sz w:val="20"/>
      <w:szCs w:val="24"/>
      <w:lang w:eastAsia="en-US"/>
    </w:rPr>
  </w:style>
  <w:style w:type="paragraph" w:customStyle="1" w:styleId="9987D9BD18604131AFADD9C88A11740E2">
    <w:name w:val="9987D9BD18604131AFADD9C88A11740E2"/>
    <w:rsid w:val="008A5994"/>
    <w:pPr>
      <w:spacing w:after="0" w:line="280" w:lineRule="atLeast"/>
    </w:pPr>
    <w:rPr>
      <w:rFonts w:ascii="Arial" w:eastAsia="Times New Roman" w:hAnsi="Arial" w:cs="Times New Roman"/>
      <w:kern w:val="10"/>
      <w:sz w:val="20"/>
      <w:szCs w:val="24"/>
      <w:lang w:eastAsia="en-US"/>
    </w:rPr>
  </w:style>
  <w:style w:type="paragraph" w:customStyle="1" w:styleId="271F65D383E34EB9ADDB5F21391A9CEA2">
    <w:name w:val="271F65D383E34EB9ADDB5F21391A9CEA2"/>
    <w:rsid w:val="008A5994"/>
    <w:pPr>
      <w:spacing w:after="0" w:line="280" w:lineRule="atLeast"/>
    </w:pPr>
    <w:rPr>
      <w:rFonts w:ascii="Arial" w:eastAsia="Times New Roman" w:hAnsi="Arial" w:cs="Times New Roman"/>
      <w:kern w:val="10"/>
      <w:sz w:val="20"/>
      <w:szCs w:val="24"/>
      <w:lang w:eastAsia="en-US"/>
    </w:rPr>
  </w:style>
  <w:style w:type="paragraph" w:customStyle="1" w:styleId="186973C0710341D29D024521E2B9A2C42">
    <w:name w:val="186973C0710341D29D024521E2B9A2C42"/>
    <w:rsid w:val="008A5994"/>
    <w:pPr>
      <w:spacing w:after="0" w:line="280" w:lineRule="atLeast"/>
    </w:pPr>
    <w:rPr>
      <w:rFonts w:ascii="Arial" w:eastAsia="Times New Roman" w:hAnsi="Arial" w:cs="Times New Roman"/>
      <w:kern w:val="10"/>
      <w:sz w:val="20"/>
      <w:szCs w:val="24"/>
      <w:lang w:eastAsia="en-US"/>
    </w:rPr>
  </w:style>
  <w:style w:type="paragraph" w:customStyle="1" w:styleId="13E49F6D183848699E2EEA96159712892">
    <w:name w:val="13E49F6D183848699E2EEA96159712892"/>
    <w:rsid w:val="008A5994"/>
    <w:pPr>
      <w:spacing w:after="0" w:line="280" w:lineRule="atLeast"/>
    </w:pPr>
    <w:rPr>
      <w:rFonts w:ascii="Arial" w:eastAsia="Times New Roman" w:hAnsi="Arial" w:cs="Times New Roman"/>
      <w:kern w:val="10"/>
      <w:sz w:val="20"/>
      <w:szCs w:val="24"/>
      <w:lang w:eastAsia="en-US"/>
    </w:rPr>
  </w:style>
  <w:style w:type="paragraph" w:customStyle="1" w:styleId="0D70A297BC9A41C5923E12DE242F11F52">
    <w:name w:val="0D70A297BC9A41C5923E12DE242F11F52"/>
    <w:rsid w:val="008A5994"/>
    <w:pPr>
      <w:spacing w:after="0" w:line="280" w:lineRule="atLeast"/>
    </w:pPr>
    <w:rPr>
      <w:rFonts w:ascii="Arial" w:eastAsia="Times New Roman" w:hAnsi="Arial" w:cs="Times New Roman"/>
      <w:kern w:val="10"/>
      <w:sz w:val="20"/>
      <w:szCs w:val="24"/>
      <w:lang w:eastAsia="en-US"/>
    </w:rPr>
  </w:style>
  <w:style w:type="paragraph" w:customStyle="1" w:styleId="C4315A0E4C7E461092FDD60E1297A30F2">
    <w:name w:val="C4315A0E4C7E461092FDD60E1297A30F2"/>
    <w:rsid w:val="008A5994"/>
    <w:pPr>
      <w:spacing w:after="0" w:line="280" w:lineRule="atLeast"/>
    </w:pPr>
    <w:rPr>
      <w:rFonts w:ascii="Arial" w:eastAsia="Times New Roman" w:hAnsi="Arial" w:cs="Times New Roman"/>
      <w:kern w:val="10"/>
      <w:sz w:val="20"/>
      <w:szCs w:val="24"/>
      <w:lang w:eastAsia="en-US"/>
    </w:rPr>
  </w:style>
  <w:style w:type="paragraph" w:customStyle="1" w:styleId="6BFAE6F8F2E0450797A573D0E4DC2AFD2">
    <w:name w:val="6BFAE6F8F2E0450797A573D0E4DC2AFD2"/>
    <w:rsid w:val="008A5994"/>
    <w:pPr>
      <w:spacing w:after="0" w:line="280" w:lineRule="atLeast"/>
    </w:pPr>
    <w:rPr>
      <w:rFonts w:ascii="Arial" w:eastAsia="Times New Roman" w:hAnsi="Arial" w:cs="Times New Roman"/>
      <w:kern w:val="10"/>
      <w:sz w:val="20"/>
      <w:szCs w:val="24"/>
      <w:lang w:eastAsia="en-US"/>
    </w:rPr>
  </w:style>
  <w:style w:type="paragraph" w:customStyle="1" w:styleId="63A8976310C24E7E834EFFA855E872F62">
    <w:name w:val="63A8976310C24E7E834EFFA855E872F62"/>
    <w:rsid w:val="008A5994"/>
    <w:pPr>
      <w:spacing w:after="0" w:line="280" w:lineRule="atLeast"/>
    </w:pPr>
    <w:rPr>
      <w:rFonts w:ascii="Arial" w:eastAsia="Times New Roman" w:hAnsi="Arial" w:cs="Times New Roman"/>
      <w:kern w:val="10"/>
      <w:sz w:val="20"/>
      <w:szCs w:val="24"/>
      <w:lang w:eastAsia="en-US"/>
    </w:rPr>
  </w:style>
  <w:style w:type="paragraph" w:customStyle="1" w:styleId="47A86DD16A50407E853086B615BEE2222">
    <w:name w:val="47A86DD16A50407E853086B615BEE2222"/>
    <w:rsid w:val="008A5994"/>
    <w:pPr>
      <w:spacing w:after="0" w:line="280" w:lineRule="atLeast"/>
    </w:pPr>
    <w:rPr>
      <w:rFonts w:ascii="Arial" w:eastAsia="Times New Roman" w:hAnsi="Arial" w:cs="Times New Roman"/>
      <w:kern w:val="10"/>
      <w:sz w:val="20"/>
      <w:szCs w:val="24"/>
      <w:lang w:eastAsia="en-US"/>
    </w:rPr>
  </w:style>
  <w:style w:type="paragraph" w:customStyle="1" w:styleId="A781706A36564A2DBD3B3EEA490B139E2">
    <w:name w:val="A781706A36564A2DBD3B3EEA490B139E2"/>
    <w:rsid w:val="008A5994"/>
    <w:pPr>
      <w:spacing w:after="0" w:line="280" w:lineRule="atLeast"/>
    </w:pPr>
    <w:rPr>
      <w:rFonts w:ascii="Arial" w:eastAsia="Times New Roman" w:hAnsi="Arial" w:cs="Times New Roman"/>
      <w:kern w:val="10"/>
      <w:sz w:val="20"/>
      <w:szCs w:val="24"/>
      <w:lang w:eastAsia="en-US"/>
    </w:rPr>
  </w:style>
  <w:style w:type="paragraph" w:customStyle="1" w:styleId="2E67845AF0D04169B49B72AF1AD9B7842">
    <w:name w:val="2E67845AF0D04169B49B72AF1AD9B7842"/>
    <w:rsid w:val="008A5994"/>
    <w:pPr>
      <w:spacing w:after="0" w:line="280" w:lineRule="atLeast"/>
    </w:pPr>
    <w:rPr>
      <w:rFonts w:ascii="Arial" w:eastAsia="Times New Roman" w:hAnsi="Arial" w:cs="Times New Roman"/>
      <w:kern w:val="10"/>
      <w:sz w:val="20"/>
      <w:szCs w:val="24"/>
      <w:lang w:eastAsia="en-US"/>
    </w:rPr>
  </w:style>
  <w:style w:type="paragraph" w:customStyle="1" w:styleId="812E193C873946D4910F60E22EA3BB9D2">
    <w:name w:val="812E193C873946D4910F60E22EA3BB9D2"/>
    <w:rsid w:val="008A5994"/>
    <w:pPr>
      <w:spacing w:after="0" w:line="280" w:lineRule="atLeast"/>
    </w:pPr>
    <w:rPr>
      <w:rFonts w:ascii="Arial" w:eastAsia="Times New Roman" w:hAnsi="Arial" w:cs="Times New Roman"/>
      <w:kern w:val="10"/>
      <w:sz w:val="20"/>
      <w:szCs w:val="24"/>
      <w:lang w:eastAsia="en-US"/>
    </w:rPr>
  </w:style>
  <w:style w:type="paragraph" w:customStyle="1" w:styleId="C8D2940125CE4EF3BD4703BB497AAF412">
    <w:name w:val="C8D2940125CE4EF3BD4703BB497AAF412"/>
    <w:rsid w:val="008A5994"/>
    <w:pPr>
      <w:spacing w:after="0" w:line="280" w:lineRule="atLeast"/>
    </w:pPr>
    <w:rPr>
      <w:rFonts w:ascii="Arial" w:eastAsia="Times New Roman" w:hAnsi="Arial" w:cs="Times New Roman"/>
      <w:kern w:val="10"/>
      <w:sz w:val="20"/>
      <w:szCs w:val="24"/>
      <w:lang w:eastAsia="en-US"/>
    </w:rPr>
  </w:style>
  <w:style w:type="paragraph" w:customStyle="1" w:styleId="5A47A6E885414240B19FBDDB763546FB2">
    <w:name w:val="5A47A6E885414240B19FBDDB763546FB2"/>
    <w:rsid w:val="008A5994"/>
    <w:pPr>
      <w:spacing w:after="0" w:line="280" w:lineRule="atLeast"/>
    </w:pPr>
    <w:rPr>
      <w:rFonts w:ascii="Arial" w:eastAsia="Times New Roman" w:hAnsi="Arial" w:cs="Times New Roman"/>
      <w:kern w:val="10"/>
      <w:sz w:val="20"/>
      <w:szCs w:val="24"/>
      <w:lang w:eastAsia="en-US"/>
    </w:rPr>
  </w:style>
  <w:style w:type="paragraph" w:customStyle="1" w:styleId="5CB98E2F5CEA4BA8948AF77058875F892">
    <w:name w:val="5CB98E2F5CEA4BA8948AF77058875F892"/>
    <w:rsid w:val="008A5994"/>
    <w:pPr>
      <w:spacing w:after="0" w:line="280" w:lineRule="atLeast"/>
    </w:pPr>
    <w:rPr>
      <w:rFonts w:ascii="Arial" w:eastAsia="Times New Roman" w:hAnsi="Arial" w:cs="Times New Roman"/>
      <w:kern w:val="10"/>
      <w:sz w:val="20"/>
      <w:szCs w:val="24"/>
      <w:lang w:eastAsia="en-US"/>
    </w:rPr>
  </w:style>
  <w:style w:type="paragraph" w:customStyle="1" w:styleId="6076D427776E47F19AB5588C1FFE24812">
    <w:name w:val="6076D427776E47F19AB5588C1FFE24812"/>
    <w:rsid w:val="008A5994"/>
    <w:pPr>
      <w:spacing w:after="0" w:line="280" w:lineRule="atLeast"/>
    </w:pPr>
    <w:rPr>
      <w:rFonts w:ascii="Arial" w:eastAsia="Times New Roman" w:hAnsi="Arial" w:cs="Times New Roman"/>
      <w:kern w:val="10"/>
      <w:sz w:val="20"/>
      <w:szCs w:val="24"/>
      <w:lang w:eastAsia="en-US"/>
    </w:rPr>
  </w:style>
  <w:style w:type="paragraph" w:customStyle="1" w:styleId="AC4E40B960994A3C94A36BF71E57AB6A2">
    <w:name w:val="AC4E40B960994A3C94A36BF71E57AB6A2"/>
    <w:rsid w:val="008A5994"/>
    <w:pPr>
      <w:spacing w:after="0" w:line="280" w:lineRule="atLeast"/>
    </w:pPr>
    <w:rPr>
      <w:rFonts w:ascii="Arial" w:eastAsia="Times New Roman" w:hAnsi="Arial" w:cs="Times New Roman"/>
      <w:kern w:val="10"/>
      <w:sz w:val="20"/>
      <w:szCs w:val="24"/>
      <w:lang w:eastAsia="en-US"/>
    </w:rPr>
  </w:style>
  <w:style w:type="paragraph" w:customStyle="1" w:styleId="EFD6EA780B3644A0BDF2148E9CDE7BA72">
    <w:name w:val="EFD6EA780B3644A0BDF2148E9CDE7BA72"/>
    <w:rsid w:val="008A5994"/>
    <w:pPr>
      <w:spacing w:after="0" w:line="280" w:lineRule="atLeast"/>
    </w:pPr>
    <w:rPr>
      <w:rFonts w:ascii="Arial" w:eastAsia="Times New Roman" w:hAnsi="Arial" w:cs="Times New Roman"/>
      <w:kern w:val="10"/>
      <w:sz w:val="20"/>
      <w:szCs w:val="24"/>
      <w:lang w:eastAsia="en-US"/>
    </w:rPr>
  </w:style>
  <w:style w:type="paragraph" w:customStyle="1" w:styleId="AE4BF8A99ABD450AAE115308B93C72072">
    <w:name w:val="AE4BF8A99ABD450AAE115308B93C72072"/>
    <w:rsid w:val="008A5994"/>
    <w:pPr>
      <w:spacing w:after="0" w:line="280" w:lineRule="atLeast"/>
    </w:pPr>
    <w:rPr>
      <w:rFonts w:ascii="Arial" w:eastAsia="Times New Roman" w:hAnsi="Arial" w:cs="Times New Roman"/>
      <w:kern w:val="10"/>
      <w:sz w:val="20"/>
      <w:szCs w:val="24"/>
      <w:lang w:eastAsia="en-US"/>
    </w:rPr>
  </w:style>
  <w:style w:type="paragraph" w:customStyle="1" w:styleId="57651F2FE9B641AB86B4370A017F359C2">
    <w:name w:val="57651F2FE9B641AB86B4370A017F359C2"/>
    <w:rsid w:val="008A5994"/>
    <w:pPr>
      <w:spacing w:after="0" w:line="280" w:lineRule="atLeast"/>
    </w:pPr>
    <w:rPr>
      <w:rFonts w:ascii="Arial" w:eastAsia="Times New Roman" w:hAnsi="Arial" w:cs="Times New Roman"/>
      <w:kern w:val="10"/>
      <w:sz w:val="20"/>
      <w:szCs w:val="24"/>
      <w:lang w:eastAsia="en-US"/>
    </w:rPr>
  </w:style>
  <w:style w:type="paragraph" w:customStyle="1" w:styleId="DFCEE78152184026B9AFD631531179682">
    <w:name w:val="DFCEE78152184026B9AFD631531179682"/>
    <w:rsid w:val="008A5994"/>
    <w:pPr>
      <w:spacing w:after="0" w:line="280" w:lineRule="atLeast"/>
    </w:pPr>
    <w:rPr>
      <w:rFonts w:ascii="Arial" w:eastAsia="Times New Roman" w:hAnsi="Arial" w:cs="Times New Roman"/>
      <w:kern w:val="10"/>
      <w:sz w:val="20"/>
      <w:szCs w:val="24"/>
      <w:lang w:eastAsia="en-US"/>
    </w:rPr>
  </w:style>
  <w:style w:type="paragraph" w:customStyle="1" w:styleId="BA662EE3A1334663857EEB840CF7B6132">
    <w:name w:val="BA662EE3A1334663857EEB840CF7B6132"/>
    <w:rsid w:val="008A5994"/>
    <w:pPr>
      <w:spacing w:after="0" w:line="280" w:lineRule="atLeast"/>
    </w:pPr>
    <w:rPr>
      <w:rFonts w:ascii="Arial" w:eastAsia="Times New Roman" w:hAnsi="Arial" w:cs="Times New Roman"/>
      <w:kern w:val="10"/>
      <w:sz w:val="20"/>
      <w:szCs w:val="24"/>
      <w:lang w:eastAsia="en-US"/>
    </w:rPr>
  </w:style>
  <w:style w:type="paragraph" w:customStyle="1" w:styleId="7FEB60286896480D9247B283A0B8699B2">
    <w:name w:val="7FEB60286896480D9247B283A0B8699B2"/>
    <w:rsid w:val="008A5994"/>
    <w:pPr>
      <w:spacing w:after="0" w:line="280" w:lineRule="atLeast"/>
    </w:pPr>
    <w:rPr>
      <w:rFonts w:ascii="Arial" w:eastAsia="Times New Roman" w:hAnsi="Arial" w:cs="Times New Roman"/>
      <w:kern w:val="10"/>
      <w:sz w:val="20"/>
      <w:szCs w:val="24"/>
      <w:lang w:eastAsia="en-US"/>
    </w:rPr>
  </w:style>
  <w:style w:type="paragraph" w:customStyle="1" w:styleId="0064856B14A74285A6040D0ED450E9E52">
    <w:name w:val="0064856B14A74285A6040D0ED450E9E52"/>
    <w:rsid w:val="008A5994"/>
    <w:pPr>
      <w:spacing w:after="0" w:line="280" w:lineRule="atLeast"/>
    </w:pPr>
    <w:rPr>
      <w:rFonts w:ascii="Arial" w:eastAsia="Times New Roman" w:hAnsi="Arial" w:cs="Times New Roman"/>
      <w:kern w:val="10"/>
      <w:sz w:val="20"/>
      <w:szCs w:val="24"/>
      <w:lang w:eastAsia="en-US"/>
    </w:rPr>
  </w:style>
  <w:style w:type="paragraph" w:customStyle="1" w:styleId="99F065902770471991573B6E7506951F2">
    <w:name w:val="99F065902770471991573B6E7506951F2"/>
    <w:rsid w:val="008A5994"/>
    <w:pPr>
      <w:spacing w:after="0" w:line="280" w:lineRule="atLeast"/>
    </w:pPr>
    <w:rPr>
      <w:rFonts w:ascii="Arial" w:eastAsia="Times New Roman" w:hAnsi="Arial" w:cs="Times New Roman"/>
      <w:kern w:val="10"/>
      <w:sz w:val="20"/>
      <w:szCs w:val="24"/>
      <w:lang w:eastAsia="en-US"/>
    </w:rPr>
  </w:style>
  <w:style w:type="paragraph" w:customStyle="1" w:styleId="B4F1F573DB5D46F0BCDEE56A5AD034F22">
    <w:name w:val="B4F1F573DB5D46F0BCDEE56A5AD034F22"/>
    <w:rsid w:val="008A5994"/>
    <w:pPr>
      <w:spacing w:after="0" w:line="280" w:lineRule="atLeast"/>
    </w:pPr>
    <w:rPr>
      <w:rFonts w:ascii="Arial" w:eastAsia="Times New Roman" w:hAnsi="Arial" w:cs="Times New Roman"/>
      <w:kern w:val="10"/>
      <w:sz w:val="20"/>
      <w:szCs w:val="24"/>
      <w:lang w:eastAsia="en-US"/>
    </w:rPr>
  </w:style>
  <w:style w:type="paragraph" w:customStyle="1" w:styleId="D66FB9EB768A47CDB3AE862AA613EF262">
    <w:name w:val="D66FB9EB768A47CDB3AE862AA613EF262"/>
    <w:rsid w:val="008A5994"/>
    <w:pPr>
      <w:spacing w:after="0" w:line="280" w:lineRule="atLeast"/>
    </w:pPr>
    <w:rPr>
      <w:rFonts w:ascii="Arial" w:eastAsia="Times New Roman" w:hAnsi="Arial" w:cs="Times New Roman"/>
      <w:kern w:val="10"/>
      <w:sz w:val="20"/>
      <w:szCs w:val="24"/>
      <w:lang w:eastAsia="en-US"/>
    </w:rPr>
  </w:style>
  <w:style w:type="paragraph" w:customStyle="1" w:styleId="8AC0DEEA1ED54E05B7BE2BEC880B51292">
    <w:name w:val="8AC0DEEA1ED54E05B7BE2BEC880B51292"/>
    <w:rsid w:val="008A5994"/>
    <w:pPr>
      <w:spacing w:after="0" w:line="280" w:lineRule="atLeast"/>
    </w:pPr>
    <w:rPr>
      <w:rFonts w:ascii="Arial" w:eastAsia="Times New Roman" w:hAnsi="Arial" w:cs="Times New Roman"/>
      <w:kern w:val="10"/>
      <w:sz w:val="20"/>
      <w:szCs w:val="24"/>
      <w:lang w:eastAsia="en-US"/>
    </w:rPr>
  </w:style>
  <w:style w:type="paragraph" w:customStyle="1" w:styleId="EFA0ADCF84994F7681A1C4C23708A6412">
    <w:name w:val="EFA0ADCF84994F7681A1C4C23708A6412"/>
    <w:rsid w:val="008A5994"/>
    <w:pPr>
      <w:spacing w:after="0" w:line="280" w:lineRule="atLeast"/>
    </w:pPr>
    <w:rPr>
      <w:rFonts w:ascii="Arial" w:eastAsia="Times New Roman" w:hAnsi="Arial" w:cs="Times New Roman"/>
      <w:kern w:val="10"/>
      <w:sz w:val="20"/>
      <w:szCs w:val="24"/>
      <w:lang w:eastAsia="en-US"/>
    </w:rPr>
  </w:style>
  <w:style w:type="paragraph" w:customStyle="1" w:styleId="2598F481DC344BD483FEC21CAC93233E2">
    <w:name w:val="2598F481DC344BD483FEC21CAC93233E2"/>
    <w:rsid w:val="008A5994"/>
    <w:pPr>
      <w:spacing w:after="0" w:line="280" w:lineRule="atLeast"/>
    </w:pPr>
    <w:rPr>
      <w:rFonts w:ascii="Arial" w:eastAsia="Times New Roman" w:hAnsi="Arial" w:cs="Times New Roman"/>
      <w:kern w:val="10"/>
      <w:sz w:val="20"/>
      <w:szCs w:val="24"/>
      <w:lang w:eastAsia="en-US"/>
    </w:rPr>
  </w:style>
  <w:style w:type="paragraph" w:customStyle="1" w:styleId="86D0A8E37B48487FAB4275FCBB35D1D22">
    <w:name w:val="86D0A8E37B48487FAB4275FCBB35D1D22"/>
    <w:rsid w:val="008A5994"/>
    <w:pPr>
      <w:spacing w:after="0" w:line="280" w:lineRule="atLeast"/>
    </w:pPr>
    <w:rPr>
      <w:rFonts w:ascii="Arial" w:eastAsia="Times New Roman" w:hAnsi="Arial" w:cs="Times New Roman"/>
      <w:kern w:val="10"/>
      <w:sz w:val="20"/>
      <w:szCs w:val="24"/>
      <w:lang w:eastAsia="en-US"/>
    </w:rPr>
  </w:style>
  <w:style w:type="paragraph" w:customStyle="1" w:styleId="1DD8EB019EA34B31A5A25E688FB950B02">
    <w:name w:val="1DD8EB019EA34B31A5A25E688FB950B02"/>
    <w:rsid w:val="008A5994"/>
    <w:pPr>
      <w:spacing w:after="0" w:line="280" w:lineRule="atLeast"/>
    </w:pPr>
    <w:rPr>
      <w:rFonts w:ascii="Arial" w:eastAsia="Times New Roman" w:hAnsi="Arial" w:cs="Times New Roman"/>
      <w:kern w:val="10"/>
      <w:sz w:val="20"/>
      <w:szCs w:val="24"/>
      <w:lang w:eastAsia="en-US"/>
    </w:rPr>
  </w:style>
  <w:style w:type="paragraph" w:customStyle="1" w:styleId="FE54FE9BAEE34628B38C519DABBBEA9E2">
    <w:name w:val="FE54FE9BAEE34628B38C519DABBBEA9E2"/>
    <w:rsid w:val="008A5994"/>
    <w:pPr>
      <w:spacing w:after="0" w:line="280" w:lineRule="atLeast"/>
    </w:pPr>
    <w:rPr>
      <w:rFonts w:ascii="Arial" w:eastAsia="Times New Roman" w:hAnsi="Arial" w:cs="Times New Roman"/>
      <w:kern w:val="10"/>
      <w:sz w:val="20"/>
      <w:szCs w:val="24"/>
      <w:lang w:eastAsia="en-US"/>
    </w:rPr>
  </w:style>
  <w:style w:type="paragraph" w:customStyle="1" w:styleId="DBE1319822F64351930C082AAE0285E92">
    <w:name w:val="DBE1319822F64351930C082AAE0285E92"/>
    <w:rsid w:val="008A5994"/>
    <w:pPr>
      <w:spacing w:after="0" w:line="280" w:lineRule="atLeast"/>
    </w:pPr>
    <w:rPr>
      <w:rFonts w:ascii="Arial" w:eastAsia="Times New Roman" w:hAnsi="Arial" w:cs="Times New Roman"/>
      <w:kern w:val="10"/>
      <w:sz w:val="20"/>
      <w:szCs w:val="24"/>
      <w:lang w:eastAsia="en-US"/>
    </w:rPr>
  </w:style>
  <w:style w:type="paragraph" w:customStyle="1" w:styleId="864F54FB19DD4D488CF9AFB148BCD5AC2">
    <w:name w:val="864F54FB19DD4D488CF9AFB148BCD5AC2"/>
    <w:rsid w:val="008A5994"/>
    <w:pPr>
      <w:spacing w:after="0" w:line="280" w:lineRule="atLeast"/>
    </w:pPr>
    <w:rPr>
      <w:rFonts w:ascii="Arial" w:eastAsia="Times New Roman" w:hAnsi="Arial" w:cs="Times New Roman"/>
      <w:kern w:val="10"/>
      <w:sz w:val="20"/>
      <w:szCs w:val="24"/>
      <w:lang w:eastAsia="en-US"/>
    </w:rPr>
  </w:style>
  <w:style w:type="paragraph" w:customStyle="1" w:styleId="68924F3DA90448578B1D7F8824FF335A2">
    <w:name w:val="68924F3DA90448578B1D7F8824FF335A2"/>
    <w:rsid w:val="008A5994"/>
    <w:pPr>
      <w:spacing w:after="0" w:line="280" w:lineRule="atLeast"/>
    </w:pPr>
    <w:rPr>
      <w:rFonts w:ascii="Arial" w:eastAsia="Times New Roman" w:hAnsi="Arial" w:cs="Times New Roman"/>
      <w:kern w:val="10"/>
      <w:sz w:val="20"/>
      <w:szCs w:val="24"/>
      <w:lang w:eastAsia="en-US"/>
    </w:rPr>
  </w:style>
  <w:style w:type="paragraph" w:customStyle="1" w:styleId="8E1A61C1C78642A99510447678B2B7BE2">
    <w:name w:val="8E1A61C1C78642A99510447678B2B7BE2"/>
    <w:rsid w:val="008A5994"/>
    <w:pPr>
      <w:spacing w:before="960" w:after="600" w:line="280" w:lineRule="atLeast"/>
    </w:pPr>
    <w:rPr>
      <w:rFonts w:ascii="Arial" w:eastAsia="Times New Roman" w:hAnsi="Arial" w:cs="Times New Roman"/>
      <w:b/>
      <w:kern w:val="10"/>
      <w:sz w:val="20"/>
      <w:szCs w:val="24"/>
      <w:lang w:eastAsia="en-US"/>
    </w:rPr>
  </w:style>
  <w:style w:type="paragraph" w:customStyle="1" w:styleId="CEA0720744B9437A83456862DC3A289F2">
    <w:name w:val="CEA0720744B9437A83456862DC3A289F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C14C8A2FE5340AA9FD8991DB3AFB23D2">
    <w:name w:val="0C14C8A2FE5340AA9FD8991DB3AFB23D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E15DCE168EB43DD975BB90CE0B2093E2">
    <w:name w:val="CE15DCE168EB43DD975BB90CE0B2093E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B385F5D381F4E979FB7FA91F322A46B2">
    <w:name w:val="FB385F5D381F4E979FB7FA91F322A46B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430A267B52448FA60D9F1470F234862">
    <w:name w:val="D9430A267B52448FA60D9F1470F23486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962DBB50AE14278BC46554EB0A988892">
    <w:name w:val="4962DBB50AE14278BC46554EB0A98889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25C3C1933134F7E8A4F6CF5FB46A0D32">
    <w:name w:val="625C3C1933134F7E8A4F6CF5FB46A0D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4DDE5A432584291B647F506F0ABC8802">
    <w:name w:val="64DDE5A432584291B647F506F0ABC880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8DBD6AAFD0E4B6792C00EA961CA92EB2">
    <w:name w:val="D8DBD6AAFD0E4B6792C00EA961CA92EB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B5D25F1549141059A8BFEECE3870CEE2">
    <w:name w:val="1B5D25F1549141059A8BFEECE3870CEE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2572137CB784DBC9DC5134899E8B0AC2">
    <w:name w:val="B2572137CB784DBC9DC5134899E8B0AC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A300CE8C71D457AACB242FB9FF083DD2">
    <w:name w:val="FA300CE8C71D457AACB242FB9FF083DD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748E4CF99CA4A349F3099D9D28E0B552">
    <w:name w:val="E748E4CF99CA4A349F3099D9D28E0B55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D9CF62B57334E82BF8F3F2817F223E32">
    <w:name w:val="4D9CF62B57334E82BF8F3F2817F223E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31E72C632DE4AFDA95E899341D1C9B82">
    <w:name w:val="E31E72C632DE4AFDA95E899341D1C9B8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55CCF67AAC3461DB151434EFCFEAE172">
    <w:name w:val="B55CCF67AAC3461DB151434EFCFEAE17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6F8EA4CEE0E4540A217D895FE44CED82">
    <w:name w:val="16F8EA4CEE0E4540A217D895FE44CED8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9D7A57B47149B4B4B5058EAF1EAA032">
    <w:name w:val="659D7A57B47149B4B4B5058EAF1EAA0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33381F56884A30BE916A30D97B502C2">
    <w:name w:val="C333381F56884A30BE916A30D97B502C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3A1DD8A945348A4A3972872BE94F7B32">
    <w:name w:val="63A1DD8A945348A4A3972872BE94F7B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898716CDEE54BD19696ACD4012FA7432">
    <w:name w:val="5898716CDEE54BD19696ACD4012FA74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41988DDC607400AB57931945960EB082">
    <w:name w:val="F41988DDC607400AB57931945960EB08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602BCF7D3E41B4B4C92D591E2CB5D82">
    <w:name w:val="85602BCF7D3E41B4B4C92D591E2CB5D8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28C02AA28104772B48E0CFE6AA8EFB22">
    <w:name w:val="928C02AA28104772B48E0CFE6AA8EFB2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CFBC98C4BD04FF29A3FAD67138D87B32">
    <w:name w:val="BCFBC98C4BD04FF29A3FAD67138D87B3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52EB15451A84085873BA3EA80FC94DA2">
    <w:name w:val="952EB15451A84085873BA3EA80FC94DA2"/>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A2A772830854CF38CE4B311CB53CB2E22">
    <w:name w:val="2A2A772830854CF38CE4B311CB53CB2E22"/>
    <w:rsid w:val="008A5994"/>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22">
    <w:name w:val="A4C80C77C5F44C21B4CD861D85D5D13F22"/>
    <w:rsid w:val="008A5994"/>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22">
    <w:name w:val="DCA04184B5DA4960B0D36672DCC1318122"/>
    <w:rsid w:val="008A5994"/>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22">
    <w:name w:val="67BF74653DB744EEA916A84409B6883222"/>
    <w:rsid w:val="008A5994"/>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22">
    <w:name w:val="8E26C8B46D1947D2A258224BF3FE625722"/>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22">
    <w:name w:val="69808F60029443BE886296FCE3EC415B22"/>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22">
    <w:name w:val="AE774B59F674479B891AB76B82DCB3EA22"/>
    <w:rsid w:val="008A5994"/>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22">
    <w:name w:val="5B6CB2D8B6C5435A84AC4AE92F42CE8D22"/>
    <w:rsid w:val="008A5994"/>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4">
    <w:name w:val="4D8016C14BF04F3881DA589E0E61B0F224"/>
    <w:rsid w:val="008A5994"/>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4">
    <w:name w:val="928D0D5DAB7646DC8EFBE769FA2EA12824"/>
    <w:rsid w:val="008A5994"/>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4">
    <w:name w:val="93BF76DAEBD14B8F81912F5576B586A524"/>
    <w:rsid w:val="008A5994"/>
    <w:pPr>
      <w:spacing w:after="0" w:line="280" w:lineRule="atLeast"/>
    </w:pPr>
    <w:rPr>
      <w:rFonts w:ascii="Arial" w:eastAsia="Times New Roman" w:hAnsi="Arial" w:cs="Times New Roman"/>
      <w:kern w:val="10"/>
      <w:sz w:val="20"/>
      <w:szCs w:val="24"/>
      <w:lang w:eastAsia="en-US"/>
    </w:rPr>
  </w:style>
  <w:style w:type="paragraph" w:customStyle="1" w:styleId="FABF05A5858E49378F33D1D855CD04CC4">
    <w:name w:val="FABF05A5858E49378F33D1D855CD04CC4"/>
    <w:rsid w:val="008A5994"/>
    <w:pPr>
      <w:spacing w:after="0" w:line="280" w:lineRule="atLeast"/>
    </w:pPr>
    <w:rPr>
      <w:rFonts w:ascii="Arial" w:eastAsia="Times New Roman" w:hAnsi="Arial" w:cs="Times New Roman"/>
      <w:kern w:val="10"/>
      <w:sz w:val="20"/>
      <w:szCs w:val="24"/>
      <w:lang w:eastAsia="en-US"/>
    </w:rPr>
  </w:style>
  <w:style w:type="paragraph" w:customStyle="1" w:styleId="C28F232EC74A44C5826A204C96E9E2874">
    <w:name w:val="C28F232EC74A44C5826A204C96E9E2874"/>
    <w:rsid w:val="008A5994"/>
    <w:pPr>
      <w:spacing w:after="0" w:line="280" w:lineRule="atLeast"/>
    </w:pPr>
    <w:rPr>
      <w:rFonts w:ascii="Arial" w:eastAsia="Times New Roman" w:hAnsi="Arial" w:cs="Times New Roman"/>
      <w:kern w:val="10"/>
      <w:sz w:val="20"/>
      <w:szCs w:val="24"/>
      <w:lang w:eastAsia="en-US"/>
    </w:rPr>
  </w:style>
  <w:style w:type="paragraph" w:customStyle="1" w:styleId="B8181552D80742FE8EBF0CB7A69B424424">
    <w:name w:val="B8181552D80742FE8EBF0CB7A69B424424"/>
    <w:rsid w:val="008A5994"/>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4">
    <w:name w:val="993BA05B03F849B0BF9866856D27CE9524"/>
    <w:rsid w:val="008A5994"/>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4">
    <w:name w:val="FD75D8610BA84E0CAB54E6BB4FA9FB8424"/>
    <w:rsid w:val="008A5994"/>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4">
    <w:name w:val="438F53550DF2478F9D462CE1FE9DB9A924"/>
    <w:rsid w:val="008A5994"/>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4">
    <w:name w:val="EE563E28160F41EB8C4631FD5DD6991B24"/>
    <w:rsid w:val="008A5994"/>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4">
    <w:name w:val="C146BC19BF3A46DFAC472A1CF1FB1FC024"/>
    <w:rsid w:val="008A5994"/>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4">
    <w:name w:val="9B6AE05CE2444E6C9C025396B6538BC724"/>
    <w:rsid w:val="008A5994"/>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4">
    <w:name w:val="2BADFC985A2D4F24A0CA036ECEA9634124"/>
    <w:rsid w:val="008A5994"/>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4">
    <w:name w:val="29E62F2F76F74D38B87E9C1C4D13C6AC24"/>
    <w:rsid w:val="008A5994"/>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4">
    <w:name w:val="5CF8BC2E53DF49E5B36B29DEF7888C4D24"/>
    <w:rsid w:val="008A5994"/>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4">
    <w:name w:val="90851E22F9754C9193DF41994899EF8B24"/>
    <w:rsid w:val="008A5994"/>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4">
    <w:name w:val="1365AAF6B02F435CA29C8572944413E024"/>
    <w:rsid w:val="008A5994"/>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4">
    <w:name w:val="C697E9257AD74C2EAA1E73943D18A02C24"/>
    <w:rsid w:val="008A5994"/>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4">
    <w:name w:val="F9B85A9B0D4A4943AFD425BFEE10955424"/>
    <w:rsid w:val="008A5994"/>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4">
    <w:name w:val="EBD82AE5D31E4F4DA23C26EA3BB2BCD324"/>
    <w:rsid w:val="008A5994"/>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4">
    <w:name w:val="AF0D7C5361DD4978817842EBBB111CBE24"/>
    <w:rsid w:val="008A5994"/>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4">
    <w:name w:val="FDBA3176EBA7453A8E413A3F12B246E024"/>
    <w:rsid w:val="008A5994"/>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4">
    <w:name w:val="7DA3576413A94E04B470EC9D4C4DFA8D24"/>
    <w:rsid w:val="008A5994"/>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7">
    <w:name w:val="AC20DFE1F873462E913A2629AC0403AA7"/>
    <w:rsid w:val="008A5994"/>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11">
    <w:name w:val="C7BD5C05FB3F4D6BB096762FEFB62E6F11"/>
    <w:rsid w:val="008A5994"/>
    <w:pPr>
      <w:spacing w:after="0" w:line="280" w:lineRule="atLeast"/>
    </w:pPr>
    <w:rPr>
      <w:rFonts w:ascii="Arial" w:eastAsia="Times New Roman" w:hAnsi="Arial" w:cs="Times New Roman"/>
      <w:kern w:val="10"/>
      <w:sz w:val="20"/>
      <w:szCs w:val="24"/>
      <w:lang w:eastAsia="en-US"/>
    </w:rPr>
  </w:style>
  <w:style w:type="paragraph" w:customStyle="1" w:styleId="3079828342A34528AEF3CF871082F49112">
    <w:name w:val="3079828342A34528AEF3CF871082F49112"/>
    <w:rsid w:val="008A5994"/>
    <w:pPr>
      <w:spacing w:after="0" w:line="280" w:lineRule="atLeast"/>
    </w:pPr>
    <w:rPr>
      <w:rFonts w:ascii="Arial" w:eastAsia="Times New Roman" w:hAnsi="Arial" w:cs="Times New Roman"/>
      <w:kern w:val="10"/>
      <w:sz w:val="20"/>
      <w:szCs w:val="24"/>
      <w:lang w:eastAsia="en-US"/>
    </w:rPr>
  </w:style>
  <w:style w:type="paragraph" w:customStyle="1" w:styleId="091A9114EEB24BA388AB3EB45AD2D13C12">
    <w:name w:val="091A9114EEB24BA388AB3EB45AD2D13C12"/>
    <w:rsid w:val="008A5994"/>
    <w:pPr>
      <w:spacing w:after="0" w:line="280" w:lineRule="atLeast"/>
    </w:pPr>
    <w:rPr>
      <w:rFonts w:ascii="Arial" w:eastAsia="Times New Roman" w:hAnsi="Arial" w:cs="Times New Roman"/>
      <w:kern w:val="10"/>
      <w:sz w:val="20"/>
      <w:szCs w:val="24"/>
      <w:lang w:eastAsia="en-US"/>
    </w:rPr>
  </w:style>
  <w:style w:type="paragraph" w:customStyle="1" w:styleId="4A3E2194355F4D58B2020E718A2AEF8712">
    <w:name w:val="4A3E2194355F4D58B2020E718A2AEF8712"/>
    <w:rsid w:val="008A5994"/>
    <w:pPr>
      <w:spacing w:after="0" w:line="280" w:lineRule="atLeast"/>
    </w:pPr>
    <w:rPr>
      <w:rFonts w:ascii="Arial" w:eastAsia="Times New Roman" w:hAnsi="Arial" w:cs="Times New Roman"/>
      <w:kern w:val="10"/>
      <w:sz w:val="20"/>
      <w:szCs w:val="24"/>
      <w:lang w:eastAsia="en-US"/>
    </w:rPr>
  </w:style>
  <w:style w:type="paragraph" w:customStyle="1" w:styleId="0F3ABBB205A6471182E891652AC82D2112">
    <w:name w:val="0F3ABBB205A6471182E891652AC82D2112"/>
    <w:rsid w:val="008A5994"/>
    <w:pPr>
      <w:spacing w:after="0" w:line="280" w:lineRule="atLeast"/>
    </w:pPr>
    <w:rPr>
      <w:rFonts w:ascii="Arial" w:eastAsia="Times New Roman" w:hAnsi="Arial" w:cs="Times New Roman"/>
      <w:kern w:val="10"/>
      <w:sz w:val="20"/>
      <w:szCs w:val="24"/>
      <w:lang w:eastAsia="en-US"/>
    </w:rPr>
  </w:style>
  <w:style w:type="paragraph" w:customStyle="1" w:styleId="9B75EE6FA853435EBD9BFA04C46941F25">
    <w:name w:val="9B75EE6FA853435EBD9BFA04C46941F25"/>
    <w:rsid w:val="008A5994"/>
    <w:pPr>
      <w:spacing w:after="0" w:line="280" w:lineRule="atLeast"/>
    </w:pPr>
    <w:rPr>
      <w:rFonts w:ascii="Arial" w:eastAsia="Times New Roman" w:hAnsi="Arial" w:cs="Times New Roman"/>
      <w:kern w:val="10"/>
      <w:sz w:val="20"/>
      <w:szCs w:val="24"/>
      <w:lang w:eastAsia="en-US"/>
    </w:rPr>
  </w:style>
  <w:style w:type="paragraph" w:customStyle="1" w:styleId="DD1238D47DA640ACA58D8FD67F069A6C5">
    <w:name w:val="DD1238D47DA640ACA58D8FD67F069A6C5"/>
    <w:rsid w:val="008A5994"/>
    <w:pPr>
      <w:spacing w:after="0" w:line="280" w:lineRule="atLeast"/>
    </w:pPr>
    <w:rPr>
      <w:rFonts w:ascii="Arial" w:eastAsia="Times New Roman" w:hAnsi="Arial" w:cs="Times New Roman"/>
      <w:kern w:val="10"/>
      <w:sz w:val="20"/>
      <w:szCs w:val="24"/>
      <w:lang w:eastAsia="en-US"/>
    </w:rPr>
  </w:style>
  <w:style w:type="paragraph" w:customStyle="1" w:styleId="E0759007477243C7BD8A81EDEC75E01924">
    <w:name w:val="E0759007477243C7BD8A81EDEC75E01924"/>
    <w:rsid w:val="008A5994"/>
    <w:pPr>
      <w:spacing w:after="0" w:line="280" w:lineRule="atLeast"/>
    </w:pPr>
    <w:rPr>
      <w:rFonts w:ascii="Arial" w:eastAsia="Times New Roman" w:hAnsi="Arial" w:cs="Times New Roman"/>
      <w:kern w:val="10"/>
      <w:sz w:val="20"/>
      <w:szCs w:val="24"/>
      <w:lang w:eastAsia="en-US"/>
    </w:rPr>
  </w:style>
  <w:style w:type="paragraph" w:customStyle="1" w:styleId="94DF65DAC38B4F02B3F807C6D45616BA24">
    <w:name w:val="94DF65DAC38B4F02B3F807C6D45616BA24"/>
    <w:rsid w:val="008A5994"/>
    <w:pPr>
      <w:spacing w:after="0" w:line="280" w:lineRule="atLeast"/>
    </w:pPr>
    <w:rPr>
      <w:rFonts w:ascii="Arial" w:eastAsia="Times New Roman" w:hAnsi="Arial" w:cs="Times New Roman"/>
      <w:kern w:val="10"/>
      <w:sz w:val="20"/>
      <w:szCs w:val="24"/>
      <w:lang w:eastAsia="en-US"/>
    </w:rPr>
  </w:style>
  <w:style w:type="paragraph" w:customStyle="1" w:styleId="39274F0C64B44C42A316D725E9D286B824">
    <w:name w:val="39274F0C64B44C42A316D725E9D286B824"/>
    <w:rsid w:val="008A5994"/>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FBEBA19E165946B093F8D9FEEC25C0E124">
    <w:name w:val="FBEBA19E165946B093F8D9FEEC25C0E124"/>
    <w:rsid w:val="008A5994"/>
    <w:pPr>
      <w:tabs>
        <w:tab w:val="num" w:pos="720"/>
        <w:tab w:val="num" w:pos="1134"/>
      </w:tabs>
      <w:spacing w:after="0" w:line="280" w:lineRule="atLeast"/>
      <w:ind w:left="1134" w:hanging="567"/>
    </w:pPr>
    <w:rPr>
      <w:rFonts w:ascii="Arial" w:eastAsia="Times New Roman" w:hAnsi="Arial" w:cs="Times New Roman"/>
      <w:kern w:val="10"/>
      <w:sz w:val="20"/>
      <w:szCs w:val="24"/>
      <w:lang w:eastAsia="en-US"/>
    </w:rPr>
  </w:style>
  <w:style w:type="paragraph" w:customStyle="1" w:styleId="3F1FE48D69CE495BB53C44D1A0BF593524">
    <w:name w:val="3F1FE48D69CE495BB53C44D1A0BF593524"/>
    <w:rsid w:val="008A5994"/>
    <w:pPr>
      <w:spacing w:after="0" w:line="280" w:lineRule="atLeast"/>
    </w:pPr>
    <w:rPr>
      <w:rFonts w:ascii="Arial" w:eastAsia="Times New Roman" w:hAnsi="Arial" w:cs="Times New Roman"/>
      <w:kern w:val="10"/>
      <w:sz w:val="20"/>
      <w:szCs w:val="24"/>
      <w:lang w:eastAsia="en-US"/>
    </w:rPr>
  </w:style>
  <w:style w:type="paragraph" w:customStyle="1" w:styleId="93BE17A7EA2A48048B9F3FA5A0CB38B624">
    <w:name w:val="93BE17A7EA2A48048B9F3FA5A0CB38B624"/>
    <w:rsid w:val="008A5994"/>
    <w:pPr>
      <w:spacing w:after="0" w:line="280" w:lineRule="atLeast"/>
    </w:pPr>
    <w:rPr>
      <w:rFonts w:ascii="Arial" w:eastAsia="Times New Roman" w:hAnsi="Arial" w:cs="Times New Roman"/>
      <w:kern w:val="10"/>
      <w:sz w:val="20"/>
      <w:szCs w:val="24"/>
      <w:lang w:eastAsia="en-US"/>
    </w:rPr>
  </w:style>
  <w:style w:type="paragraph" w:customStyle="1" w:styleId="8A3563C93355402085F90D0A36C1ED5224">
    <w:name w:val="8A3563C93355402085F90D0A36C1ED5224"/>
    <w:rsid w:val="008A5994"/>
    <w:pPr>
      <w:spacing w:after="0" w:line="280" w:lineRule="atLeast"/>
    </w:pPr>
    <w:rPr>
      <w:rFonts w:ascii="Arial" w:eastAsia="Times New Roman" w:hAnsi="Arial" w:cs="Times New Roman"/>
      <w:kern w:val="10"/>
      <w:sz w:val="20"/>
      <w:szCs w:val="24"/>
      <w:lang w:eastAsia="en-US"/>
    </w:rPr>
  </w:style>
  <w:style w:type="paragraph" w:customStyle="1" w:styleId="9525A14613144105A3F928EFD8F2120124">
    <w:name w:val="9525A14613144105A3F928EFD8F2120124"/>
    <w:rsid w:val="008A5994"/>
    <w:pPr>
      <w:spacing w:after="0" w:line="280" w:lineRule="atLeast"/>
    </w:pPr>
    <w:rPr>
      <w:rFonts w:ascii="Arial" w:eastAsia="Times New Roman" w:hAnsi="Arial" w:cs="Times New Roman"/>
      <w:kern w:val="10"/>
      <w:sz w:val="20"/>
      <w:szCs w:val="24"/>
      <w:lang w:eastAsia="en-US"/>
    </w:rPr>
  </w:style>
  <w:style w:type="paragraph" w:customStyle="1" w:styleId="0017A9A837584C82BE6C02CAB813F14F3">
    <w:name w:val="0017A9A837584C82BE6C02CAB813F14F3"/>
    <w:rsid w:val="008A5994"/>
    <w:pPr>
      <w:spacing w:after="0" w:line="280" w:lineRule="atLeast"/>
    </w:pPr>
    <w:rPr>
      <w:rFonts w:ascii="Arial" w:eastAsia="Times New Roman" w:hAnsi="Arial" w:cs="Times New Roman"/>
      <w:kern w:val="10"/>
      <w:sz w:val="20"/>
      <w:szCs w:val="24"/>
      <w:lang w:eastAsia="en-US"/>
    </w:rPr>
  </w:style>
  <w:style w:type="paragraph" w:customStyle="1" w:styleId="DF67CC75CB3048D2BAAC17FE511A84A23">
    <w:name w:val="DF67CC75CB3048D2BAAC17FE511A84A23"/>
    <w:rsid w:val="008A5994"/>
    <w:pPr>
      <w:spacing w:after="0" w:line="280" w:lineRule="atLeast"/>
    </w:pPr>
    <w:rPr>
      <w:rFonts w:ascii="Arial" w:eastAsia="Times New Roman" w:hAnsi="Arial" w:cs="Times New Roman"/>
      <w:kern w:val="10"/>
      <w:sz w:val="20"/>
      <w:szCs w:val="24"/>
      <w:lang w:eastAsia="en-US"/>
    </w:rPr>
  </w:style>
  <w:style w:type="paragraph" w:customStyle="1" w:styleId="E99E250F9A69416D94ED5EC2273798133">
    <w:name w:val="E99E250F9A69416D94ED5EC2273798133"/>
    <w:rsid w:val="008A5994"/>
    <w:pPr>
      <w:spacing w:after="0" w:line="280" w:lineRule="atLeast"/>
    </w:pPr>
    <w:rPr>
      <w:rFonts w:ascii="Arial" w:eastAsia="Times New Roman" w:hAnsi="Arial" w:cs="Times New Roman"/>
      <w:kern w:val="10"/>
      <w:sz w:val="20"/>
      <w:szCs w:val="24"/>
      <w:lang w:eastAsia="en-US"/>
    </w:rPr>
  </w:style>
  <w:style w:type="paragraph" w:customStyle="1" w:styleId="E09B3B5E119C444F9C4C777F28D543B83">
    <w:name w:val="E09B3B5E119C444F9C4C777F28D543B83"/>
    <w:rsid w:val="008A5994"/>
    <w:pPr>
      <w:spacing w:after="0" w:line="280" w:lineRule="atLeast"/>
    </w:pPr>
    <w:rPr>
      <w:rFonts w:ascii="Arial" w:eastAsia="Times New Roman" w:hAnsi="Arial" w:cs="Times New Roman"/>
      <w:kern w:val="10"/>
      <w:sz w:val="20"/>
      <w:szCs w:val="24"/>
      <w:lang w:eastAsia="en-US"/>
    </w:rPr>
  </w:style>
  <w:style w:type="paragraph" w:customStyle="1" w:styleId="A25581EE2C2A4E06B470738776DB74DD3">
    <w:name w:val="A25581EE2C2A4E06B470738776DB74DD3"/>
    <w:rsid w:val="008A5994"/>
    <w:pPr>
      <w:spacing w:after="0" w:line="280" w:lineRule="atLeast"/>
    </w:pPr>
    <w:rPr>
      <w:rFonts w:ascii="Arial" w:eastAsia="Times New Roman" w:hAnsi="Arial" w:cs="Times New Roman"/>
      <w:kern w:val="10"/>
      <w:sz w:val="20"/>
      <w:szCs w:val="24"/>
      <w:lang w:eastAsia="en-US"/>
    </w:rPr>
  </w:style>
  <w:style w:type="paragraph" w:customStyle="1" w:styleId="C9036D50DE18439B96DEC989D7556E5E3">
    <w:name w:val="C9036D50DE18439B96DEC989D7556E5E3"/>
    <w:rsid w:val="008A5994"/>
    <w:pPr>
      <w:spacing w:after="0" w:line="280" w:lineRule="atLeast"/>
    </w:pPr>
    <w:rPr>
      <w:rFonts w:ascii="Arial" w:eastAsia="Times New Roman" w:hAnsi="Arial" w:cs="Times New Roman"/>
      <w:kern w:val="10"/>
      <w:sz w:val="20"/>
      <w:szCs w:val="24"/>
      <w:lang w:eastAsia="en-US"/>
    </w:rPr>
  </w:style>
  <w:style w:type="paragraph" w:customStyle="1" w:styleId="352737DB7062462BAA1974F14D2BF1DC3">
    <w:name w:val="352737DB7062462BAA1974F14D2BF1DC3"/>
    <w:rsid w:val="008A5994"/>
    <w:pPr>
      <w:spacing w:after="0" w:line="280" w:lineRule="atLeast"/>
    </w:pPr>
    <w:rPr>
      <w:rFonts w:ascii="Arial" w:eastAsia="Times New Roman" w:hAnsi="Arial" w:cs="Times New Roman"/>
      <w:kern w:val="10"/>
      <w:sz w:val="20"/>
      <w:szCs w:val="24"/>
      <w:lang w:eastAsia="en-US"/>
    </w:rPr>
  </w:style>
  <w:style w:type="paragraph" w:customStyle="1" w:styleId="1A9349BE20194537B89F4D6C5859E3C43">
    <w:name w:val="1A9349BE20194537B89F4D6C5859E3C43"/>
    <w:rsid w:val="008A5994"/>
    <w:pPr>
      <w:spacing w:after="0" w:line="280" w:lineRule="atLeast"/>
    </w:pPr>
    <w:rPr>
      <w:rFonts w:ascii="Arial" w:eastAsia="Times New Roman" w:hAnsi="Arial" w:cs="Times New Roman"/>
      <w:kern w:val="10"/>
      <w:sz w:val="20"/>
      <w:szCs w:val="24"/>
      <w:lang w:eastAsia="en-US"/>
    </w:rPr>
  </w:style>
  <w:style w:type="paragraph" w:customStyle="1" w:styleId="E78748FB90E34E2D88E6EEED5217C8513">
    <w:name w:val="E78748FB90E34E2D88E6EEED5217C8513"/>
    <w:rsid w:val="008A5994"/>
    <w:pPr>
      <w:spacing w:after="0" w:line="280" w:lineRule="atLeast"/>
    </w:pPr>
    <w:rPr>
      <w:rFonts w:ascii="Arial" w:eastAsia="Times New Roman" w:hAnsi="Arial" w:cs="Times New Roman"/>
      <w:kern w:val="10"/>
      <w:sz w:val="20"/>
      <w:szCs w:val="24"/>
      <w:lang w:eastAsia="en-US"/>
    </w:rPr>
  </w:style>
  <w:style w:type="paragraph" w:customStyle="1" w:styleId="DEA3D257F5154BA8A8654D88A36E095B3">
    <w:name w:val="DEA3D257F5154BA8A8654D88A36E095B3"/>
    <w:rsid w:val="008A5994"/>
    <w:pPr>
      <w:spacing w:after="0" w:line="280" w:lineRule="atLeast"/>
    </w:pPr>
    <w:rPr>
      <w:rFonts w:ascii="Arial" w:eastAsia="Times New Roman" w:hAnsi="Arial" w:cs="Times New Roman"/>
      <w:kern w:val="10"/>
      <w:sz w:val="20"/>
      <w:szCs w:val="24"/>
      <w:lang w:eastAsia="en-US"/>
    </w:rPr>
  </w:style>
  <w:style w:type="paragraph" w:customStyle="1" w:styleId="30BD3F1F43D240FDA331842E67F17AB13">
    <w:name w:val="30BD3F1F43D240FDA331842E67F17AB13"/>
    <w:rsid w:val="008A5994"/>
    <w:pPr>
      <w:spacing w:after="0" w:line="280" w:lineRule="atLeast"/>
    </w:pPr>
    <w:rPr>
      <w:rFonts w:ascii="Arial" w:eastAsia="Times New Roman" w:hAnsi="Arial" w:cs="Times New Roman"/>
      <w:kern w:val="10"/>
      <w:sz w:val="20"/>
      <w:szCs w:val="24"/>
      <w:lang w:eastAsia="en-US"/>
    </w:rPr>
  </w:style>
  <w:style w:type="paragraph" w:customStyle="1" w:styleId="1DDE5706580D41EA88F9C767721370F33">
    <w:name w:val="1DDE5706580D41EA88F9C767721370F33"/>
    <w:rsid w:val="008A5994"/>
    <w:pPr>
      <w:spacing w:after="0" w:line="280" w:lineRule="atLeast"/>
    </w:pPr>
    <w:rPr>
      <w:rFonts w:ascii="Arial" w:eastAsia="Times New Roman" w:hAnsi="Arial" w:cs="Times New Roman"/>
      <w:kern w:val="10"/>
      <w:sz w:val="20"/>
      <w:szCs w:val="24"/>
      <w:lang w:eastAsia="en-US"/>
    </w:rPr>
  </w:style>
  <w:style w:type="paragraph" w:customStyle="1" w:styleId="39BDC4C65D654B8F8C41E51FB8D0DCA83">
    <w:name w:val="39BDC4C65D654B8F8C41E51FB8D0DCA83"/>
    <w:rsid w:val="008A5994"/>
    <w:pPr>
      <w:spacing w:after="0" w:line="280" w:lineRule="atLeast"/>
    </w:pPr>
    <w:rPr>
      <w:rFonts w:ascii="Arial" w:eastAsia="Times New Roman" w:hAnsi="Arial" w:cs="Times New Roman"/>
      <w:kern w:val="10"/>
      <w:sz w:val="20"/>
      <w:szCs w:val="24"/>
      <w:lang w:eastAsia="en-US"/>
    </w:rPr>
  </w:style>
  <w:style w:type="paragraph" w:customStyle="1" w:styleId="737F7F4A1EC84784AF9E589EE8A172D13">
    <w:name w:val="737F7F4A1EC84784AF9E589EE8A172D13"/>
    <w:rsid w:val="008A5994"/>
    <w:pPr>
      <w:spacing w:after="0" w:line="280" w:lineRule="atLeast"/>
    </w:pPr>
    <w:rPr>
      <w:rFonts w:ascii="Arial" w:eastAsia="Times New Roman" w:hAnsi="Arial" w:cs="Times New Roman"/>
      <w:kern w:val="10"/>
      <w:sz w:val="20"/>
      <w:szCs w:val="24"/>
      <w:lang w:eastAsia="en-US"/>
    </w:rPr>
  </w:style>
  <w:style w:type="paragraph" w:customStyle="1" w:styleId="F2D945EF6CBE49878BF391F3809DEB833">
    <w:name w:val="F2D945EF6CBE49878BF391F3809DEB833"/>
    <w:rsid w:val="008A5994"/>
    <w:pPr>
      <w:spacing w:after="0" w:line="280" w:lineRule="atLeast"/>
    </w:pPr>
    <w:rPr>
      <w:rFonts w:ascii="Arial" w:eastAsia="Times New Roman" w:hAnsi="Arial" w:cs="Times New Roman"/>
      <w:kern w:val="10"/>
      <w:sz w:val="20"/>
      <w:szCs w:val="24"/>
      <w:lang w:eastAsia="en-US"/>
    </w:rPr>
  </w:style>
  <w:style w:type="paragraph" w:customStyle="1" w:styleId="0FDF3489F06A4179B84B1C1ABB92613E3">
    <w:name w:val="0FDF3489F06A4179B84B1C1ABB92613E3"/>
    <w:rsid w:val="008A5994"/>
    <w:pPr>
      <w:spacing w:after="0" w:line="280" w:lineRule="atLeast"/>
    </w:pPr>
    <w:rPr>
      <w:rFonts w:ascii="Arial" w:eastAsia="Times New Roman" w:hAnsi="Arial" w:cs="Times New Roman"/>
      <w:kern w:val="10"/>
      <w:sz w:val="20"/>
      <w:szCs w:val="24"/>
      <w:lang w:eastAsia="en-US"/>
    </w:rPr>
  </w:style>
  <w:style w:type="paragraph" w:customStyle="1" w:styleId="54495D9FCBD84D0A8B433D53CB2F5E693">
    <w:name w:val="54495D9FCBD84D0A8B433D53CB2F5E693"/>
    <w:rsid w:val="008A5994"/>
    <w:pPr>
      <w:spacing w:after="0" w:line="280" w:lineRule="atLeast"/>
    </w:pPr>
    <w:rPr>
      <w:rFonts w:ascii="Arial" w:eastAsia="Times New Roman" w:hAnsi="Arial" w:cs="Times New Roman"/>
      <w:kern w:val="10"/>
      <w:sz w:val="20"/>
      <w:szCs w:val="24"/>
      <w:lang w:eastAsia="en-US"/>
    </w:rPr>
  </w:style>
  <w:style w:type="paragraph" w:customStyle="1" w:styleId="422A5FA2CBEE479CB1B90AFA7BC605243">
    <w:name w:val="422A5FA2CBEE479CB1B90AFA7BC605243"/>
    <w:rsid w:val="008A5994"/>
    <w:pPr>
      <w:spacing w:after="0" w:line="280" w:lineRule="atLeast"/>
    </w:pPr>
    <w:rPr>
      <w:rFonts w:ascii="Arial" w:eastAsia="Times New Roman" w:hAnsi="Arial" w:cs="Times New Roman"/>
      <w:kern w:val="10"/>
      <w:sz w:val="20"/>
      <w:szCs w:val="24"/>
      <w:lang w:eastAsia="en-US"/>
    </w:rPr>
  </w:style>
  <w:style w:type="paragraph" w:customStyle="1" w:styleId="331AC74167DA4353B84C5ADD69FED74C3">
    <w:name w:val="331AC74167DA4353B84C5ADD69FED74C3"/>
    <w:rsid w:val="008A5994"/>
    <w:pPr>
      <w:spacing w:after="0" w:line="280" w:lineRule="atLeast"/>
    </w:pPr>
    <w:rPr>
      <w:rFonts w:ascii="Arial" w:eastAsia="Times New Roman" w:hAnsi="Arial" w:cs="Times New Roman"/>
      <w:kern w:val="10"/>
      <w:sz w:val="20"/>
      <w:szCs w:val="24"/>
      <w:lang w:eastAsia="en-US"/>
    </w:rPr>
  </w:style>
  <w:style w:type="paragraph" w:customStyle="1" w:styleId="A08B979368684E78AC14B429D199FC353">
    <w:name w:val="A08B979368684E78AC14B429D199FC353"/>
    <w:rsid w:val="008A5994"/>
    <w:pPr>
      <w:spacing w:after="0" w:line="280" w:lineRule="atLeast"/>
    </w:pPr>
    <w:rPr>
      <w:rFonts w:ascii="Arial" w:eastAsia="Times New Roman" w:hAnsi="Arial" w:cs="Times New Roman"/>
      <w:kern w:val="10"/>
      <w:sz w:val="20"/>
      <w:szCs w:val="24"/>
      <w:lang w:eastAsia="en-US"/>
    </w:rPr>
  </w:style>
  <w:style w:type="paragraph" w:customStyle="1" w:styleId="9987D9BD18604131AFADD9C88A11740E3">
    <w:name w:val="9987D9BD18604131AFADD9C88A11740E3"/>
    <w:rsid w:val="008A5994"/>
    <w:pPr>
      <w:spacing w:after="0" w:line="280" w:lineRule="atLeast"/>
    </w:pPr>
    <w:rPr>
      <w:rFonts w:ascii="Arial" w:eastAsia="Times New Roman" w:hAnsi="Arial" w:cs="Times New Roman"/>
      <w:kern w:val="10"/>
      <w:sz w:val="20"/>
      <w:szCs w:val="24"/>
      <w:lang w:eastAsia="en-US"/>
    </w:rPr>
  </w:style>
  <w:style w:type="paragraph" w:customStyle="1" w:styleId="271F65D383E34EB9ADDB5F21391A9CEA3">
    <w:name w:val="271F65D383E34EB9ADDB5F21391A9CEA3"/>
    <w:rsid w:val="008A5994"/>
    <w:pPr>
      <w:spacing w:after="0" w:line="280" w:lineRule="atLeast"/>
    </w:pPr>
    <w:rPr>
      <w:rFonts w:ascii="Arial" w:eastAsia="Times New Roman" w:hAnsi="Arial" w:cs="Times New Roman"/>
      <w:kern w:val="10"/>
      <w:sz w:val="20"/>
      <w:szCs w:val="24"/>
      <w:lang w:eastAsia="en-US"/>
    </w:rPr>
  </w:style>
  <w:style w:type="paragraph" w:customStyle="1" w:styleId="186973C0710341D29D024521E2B9A2C43">
    <w:name w:val="186973C0710341D29D024521E2B9A2C43"/>
    <w:rsid w:val="008A5994"/>
    <w:pPr>
      <w:spacing w:after="0" w:line="280" w:lineRule="atLeast"/>
    </w:pPr>
    <w:rPr>
      <w:rFonts w:ascii="Arial" w:eastAsia="Times New Roman" w:hAnsi="Arial" w:cs="Times New Roman"/>
      <w:kern w:val="10"/>
      <w:sz w:val="20"/>
      <w:szCs w:val="24"/>
      <w:lang w:eastAsia="en-US"/>
    </w:rPr>
  </w:style>
  <w:style w:type="paragraph" w:customStyle="1" w:styleId="13E49F6D183848699E2EEA96159712893">
    <w:name w:val="13E49F6D183848699E2EEA96159712893"/>
    <w:rsid w:val="008A5994"/>
    <w:pPr>
      <w:spacing w:after="0" w:line="280" w:lineRule="atLeast"/>
    </w:pPr>
    <w:rPr>
      <w:rFonts w:ascii="Arial" w:eastAsia="Times New Roman" w:hAnsi="Arial" w:cs="Times New Roman"/>
      <w:kern w:val="10"/>
      <w:sz w:val="20"/>
      <w:szCs w:val="24"/>
      <w:lang w:eastAsia="en-US"/>
    </w:rPr>
  </w:style>
  <w:style w:type="paragraph" w:customStyle="1" w:styleId="0D70A297BC9A41C5923E12DE242F11F53">
    <w:name w:val="0D70A297BC9A41C5923E12DE242F11F53"/>
    <w:rsid w:val="008A5994"/>
    <w:pPr>
      <w:spacing w:after="0" w:line="280" w:lineRule="atLeast"/>
    </w:pPr>
    <w:rPr>
      <w:rFonts w:ascii="Arial" w:eastAsia="Times New Roman" w:hAnsi="Arial" w:cs="Times New Roman"/>
      <w:kern w:val="10"/>
      <w:sz w:val="20"/>
      <w:szCs w:val="24"/>
      <w:lang w:eastAsia="en-US"/>
    </w:rPr>
  </w:style>
  <w:style w:type="paragraph" w:customStyle="1" w:styleId="C4315A0E4C7E461092FDD60E1297A30F3">
    <w:name w:val="C4315A0E4C7E461092FDD60E1297A30F3"/>
    <w:rsid w:val="008A5994"/>
    <w:pPr>
      <w:spacing w:after="0" w:line="280" w:lineRule="atLeast"/>
    </w:pPr>
    <w:rPr>
      <w:rFonts w:ascii="Arial" w:eastAsia="Times New Roman" w:hAnsi="Arial" w:cs="Times New Roman"/>
      <w:kern w:val="10"/>
      <w:sz w:val="20"/>
      <w:szCs w:val="24"/>
      <w:lang w:eastAsia="en-US"/>
    </w:rPr>
  </w:style>
  <w:style w:type="paragraph" w:customStyle="1" w:styleId="6BFAE6F8F2E0450797A573D0E4DC2AFD3">
    <w:name w:val="6BFAE6F8F2E0450797A573D0E4DC2AFD3"/>
    <w:rsid w:val="008A5994"/>
    <w:pPr>
      <w:spacing w:after="0" w:line="280" w:lineRule="atLeast"/>
    </w:pPr>
    <w:rPr>
      <w:rFonts w:ascii="Arial" w:eastAsia="Times New Roman" w:hAnsi="Arial" w:cs="Times New Roman"/>
      <w:kern w:val="10"/>
      <w:sz w:val="20"/>
      <w:szCs w:val="24"/>
      <w:lang w:eastAsia="en-US"/>
    </w:rPr>
  </w:style>
  <w:style w:type="paragraph" w:customStyle="1" w:styleId="63A8976310C24E7E834EFFA855E872F63">
    <w:name w:val="63A8976310C24E7E834EFFA855E872F63"/>
    <w:rsid w:val="008A5994"/>
    <w:pPr>
      <w:spacing w:after="0" w:line="280" w:lineRule="atLeast"/>
    </w:pPr>
    <w:rPr>
      <w:rFonts w:ascii="Arial" w:eastAsia="Times New Roman" w:hAnsi="Arial" w:cs="Times New Roman"/>
      <w:kern w:val="10"/>
      <w:sz w:val="20"/>
      <w:szCs w:val="24"/>
      <w:lang w:eastAsia="en-US"/>
    </w:rPr>
  </w:style>
  <w:style w:type="paragraph" w:customStyle="1" w:styleId="47A86DD16A50407E853086B615BEE2223">
    <w:name w:val="47A86DD16A50407E853086B615BEE2223"/>
    <w:rsid w:val="008A5994"/>
    <w:pPr>
      <w:spacing w:after="0" w:line="280" w:lineRule="atLeast"/>
    </w:pPr>
    <w:rPr>
      <w:rFonts w:ascii="Arial" w:eastAsia="Times New Roman" w:hAnsi="Arial" w:cs="Times New Roman"/>
      <w:kern w:val="10"/>
      <w:sz w:val="20"/>
      <w:szCs w:val="24"/>
      <w:lang w:eastAsia="en-US"/>
    </w:rPr>
  </w:style>
  <w:style w:type="paragraph" w:customStyle="1" w:styleId="A781706A36564A2DBD3B3EEA490B139E3">
    <w:name w:val="A781706A36564A2DBD3B3EEA490B139E3"/>
    <w:rsid w:val="008A5994"/>
    <w:pPr>
      <w:spacing w:after="0" w:line="280" w:lineRule="atLeast"/>
    </w:pPr>
    <w:rPr>
      <w:rFonts w:ascii="Arial" w:eastAsia="Times New Roman" w:hAnsi="Arial" w:cs="Times New Roman"/>
      <w:kern w:val="10"/>
      <w:sz w:val="20"/>
      <w:szCs w:val="24"/>
      <w:lang w:eastAsia="en-US"/>
    </w:rPr>
  </w:style>
  <w:style w:type="paragraph" w:customStyle="1" w:styleId="2E67845AF0D04169B49B72AF1AD9B7843">
    <w:name w:val="2E67845AF0D04169B49B72AF1AD9B7843"/>
    <w:rsid w:val="008A5994"/>
    <w:pPr>
      <w:spacing w:after="0" w:line="280" w:lineRule="atLeast"/>
    </w:pPr>
    <w:rPr>
      <w:rFonts w:ascii="Arial" w:eastAsia="Times New Roman" w:hAnsi="Arial" w:cs="Times New Roman"/>
      <w:kern w:val="10"/>
      <w:sz w:val="20"/>
      <w:szCs w:val="24"/>
      <w:lang w:eastAsia="en-US"/>
    </w:rPr>
  </w:style>
  <w:style w:type="paragraph" w:customStyle="1" w:styleId="812E193C873946D4910F60E22EA3BB9D3">
    <w:name w:val="812E193C873946D4910F60E22EA3BB9D3"/>
    <w:rsid w:val="008A5994"/>
    <w:pPr>
      <w:spacing w:after="0" w:line="280" w:lineRule="atLeast"/>
    </w:pPr>
    <w:rPr>
      <w:rFonts w:ascii="Arial" w:eastAsia="Times New Roman" w:hAnsi="Arial" w:cs="Times New Roman"/>
      <w:kern w:val="10"/>
      <w:sz w:val="20"/>
      <w:szCs w:val="24"/>
      <w:lang w:eastAsia="en-US"/>
    </w:rPr>
  </w:style>
  <w:style w:type="paragraph" w:customStyle="1" w:styleId="C8D2940125CE4EF3BD4703BB497AAF413">
    <w:name w:val="C8D2940125CE4EF3BD4703BB497AAF413"/>
    <w:rsid w:val="008A5994"/>
    <w:pPr>
      <w:spacing w:after="0" w:line="280" w:lineRule="atLeast"/>
    </w:pPr>
    <w:rPr>
      <w:rFonts w:ascii="Arial" w:eastAsia="Times New Roman" w:hAnsi="Arial" w:cs="Times New Roman"/>
      <w:kern w:val="10"/>
      <w:sz w:val="20"/>
      <w:szCs w:val="24"/>
      <w:lang w:eastAsia="en-US"/>
    </w:rPr>
  </w:style>
  <w:style w:type="paragraph" w:customStyle="1" w:styleId="5A47A6E885414240B19FBDDB763546FB3">
    <w:name w:val="5A47A6E885414240B19FBDDB763546FB3"/>
    <w:rsid w:val="008A5994"/>
    <w:pPr>
      <w:spacing w:after="0" w:line="280" w:lineRule="atLeast"/>
    </w:pPr>
    <w:rPr>
      <w:rFonts w:ascii="Arial" w:eastAsia="Times New Roman" w:hAnsi="Arial" w:cs="Times New Roman"/>
      <w:kern w:val="10"/>
      <w:sz w:val="20"/>
      <w:szCs w:val="24"/>
      <w:lang w:eastAsia="en-US"/>
    </w:rPr>
  </w:style>
  <w:style w:type="paragraph" w:customStyle="1" w:styleId="5CB98E2F5CEA4BA8948AF77058875F893">
    <w:name w:val="5CB98E2F5CEA4BA8948AF77058875F893"/>
    <w:rsid w:val="008A5994"/>
    <w:pPr>
      <w:spacing w:after="0" w:line="280" w:lineRule="atLeast"/>
    </w:pPr>
    <w:rPr>
      <w:rFonts w:ascii="Arial" w:eastAsia="Times New Roman" w:hAnsi="Arial" w:cs="Times New Roman"/>
      <w:kern w:val="10"/>
      <w:sz w:val="20"/>
      <w:szCs w:val="24"/>
      <w:lang w:eastAsia="en-US"/>
    </w:rPr>
  </w:style>
  <w:style w:type="paragraph" w:customStyle="1" w:styleId="6076D427776E47F19AB5588C1FFE24813">
    <w:name w:val="6076D427776E47F19AB5588C1FFE24813"/>
    <w:rsid w:val="008A5994"/>
    <w:pPr>
      <w:spacing w:after="0" w:line="280" w:lineRule="atLeast"/>
    </w:pPr>
    <w:rPr>
      <w:rFonts w:ascii="Arial" w:eastAsia="Times New Roman" w:hAnsi="Arial" w:cs="Times New Roman"/>
      <w:kern w:val="10"/>
      <w:sz w:val="20"/>
      <w:szCs w:val="24"/>
      <w:lang w:eastAsia="en-US"/>
    </w:rPr>
  </w:style>
  <w:style w:type="paragraph" w:customStyle="1" w:styleId="AC4E40B960994A3C94A36BF71E57AB6A3">
    <w:name w:val="AC4E40B960994A3C94A36BF71E57AB6A3"/>
    <w:rsid w:val="008A5994"/>
    <w:pPr>
      <w:spacing w:after="0" w:line="280" w:lineRule="atLeast"/>
    </w:pPr>
    <w:rPr>
      <w:rFonts w:ascii="Arial" w:eastAsia="Times New Roman" w:hAnsi="Arial" w:cs="Times New Roman"/>
      <w:kern w:val="10"/>
      <w:sz w:val="20"/>
      <w:szCs w:val="24"/>
      <w:lang w:eastAsia="en-US"/>
    </w:rPr>
  </w:style>
  <w:style w:type="paragraph" w:customStyle="1" w:styleId="EFD6EA780B3644A0BDF2148E9CDE7BA73">
    <w:name w:val="EFD6EA780B3644A0BDF2148E9CDE7BA73"/>
    <w:rsid w:val="008A5994"/>
    <w:pPr>
      <w:spacing w:after="0" w:line="280" w:lineRule="atLeast"/>
    </w:pPr>
    <w:rPr>
      <w:rFonts w:ascii="Arial" w:eastAsia="Times New Roman" w:hAnsi="Arial" w:cs="Times New Roman"/>
      <w:kern w:val="10"/>
      <w:sz w:val="20"/>
      <w:szCs w:val="24"/>
      <w:lang w:eastAsia="en-US"/>
    </w:rPr>
  </w:style>
  <w:style w:type="paragraph" w:customStyle="1" w:styleId="AE4BF8A99ABD450AAE115308B93C72073">
    <w:name w:val="AE4BF8A99ABD450AAE115308B93C72073"/>
    <w:rsid w:val="008A5994"/>
    <w:pPr>
      <w:spacing w:after="0" w:line="280" w:lineRule="atLeast"/>
    </w:pPr>
    <w:rPr>
      <w:rFonts w:ascii="Arial" w:eastAsia="Times New Roman" w:hAnsi="Arial" w:cs="Times New Roman"/>
      <w:kern w:val="10"/>
      <w:sz w:val="20"/>
      <w:szCs w:val="24"/>
      <w:lang w:eastAsia="en-US"/>
    </w:rPr>
  </w:style>
  <w:style w:type="paragraph" w:customStyle="1" w:styleId="57651F2FE9B641AB86B4370A017F359C3">
    <w:name w:val="57651F2FE9B641AB86B4370A017F359C3"/>
    <w:rsid w:val="008A5994"/>
    <w:pPr>
      <w:spacing w:after="0" w:line="280" w:lineRule="atLeast"/>
    </w:pPr>
    <w:rPr>
      <w:rFonts w:ascii="Arial" w:eastAsia="Times New Roman" w:hAnsi="Arial" w:cs="Times New Roman"/>
      <w:kern w:val="10"/>
      <w:sz w:val="20"/>
      <w:szCs w:val="24"/>
      <w:lang w:eastAsia="en-US"/>
    </w:rPr>
  </w:style>
  <w:style w:type="paragraph" w:customStyle="1" w:styleId="DFCEE78152184026B9AFD631531179683">
    <w:name w:val="DFCEE78152184026B9AFD631531179683"/>
    <w:rsid w:val="008A5994"/>
    <w:pPr>
      <w:spacing w:after="0" w:line="280" w:lineRule="atLeast"/>
    </w:pPr>
    <w:rPr>
      <w:rFonts w:ascii="Arial" w:eastAsia="Times New Roman" w:hAnsi="Arial" w:cs="Times New Roman"/>
      <w:kern w:val="10"/>
      <w:sz w:val="20"/>
      <w:szCs w:val="24"/>
      <w:lang w:eastAsia="en-US"/>
    </w:rPr>
  </w:style>
  <w:style w:type="paragraph" w:customStyle="1" w:styleId="BA662EE3A1334663857EEB840CF7B6133">
    <w:name w:val="BA662EE3A1334663857EEB840CF7B6133"/>
    <w:rsid w:val="008A5994"/>
    <w:pPr>
      <w:spacing w:after="0" w:line="280" w:lineRule="atLeast"/>
    </w:pPr>
    <w:rPr>
      <w:rFonts w:ascii="Arial" w:eastAsia="Times New Roman" w:hAnsi="Arial" w:cs="Times New Roman"/>
      <w:kern w:val="10"/>
      <w:sz w:val="20"/>
      <w:szCs w:val="24"/>
      <w:lang w:eastAsia="en-US"/>
    </w:rPr>
  </w:style>
  <w:style w:type="paragraph" w:customStyle="1" w:styleId="7FEB60286896480D9247B283A0B8699B3">
    <w:name w:val="7FEB60286896480D9247B283A0B8699B3"/>
    <w:rsid w:val="008A5994"/>
    <w:pPr>
      <w:spacing w:after="0" w:line="280" w:lineRule="atLeast"/>
    </w:pPr>
    <w:rPr>
      <w:rFonts w:ascii="Arial" w:eastAsia="Times New Roman" w:hAnsi="Arial" w:cs="Times New Roman"/>
      <w:kern w:val="10"/>
      <w:sz w:val="20"/>
      <w:szCs w:val="24"/>
      <w:lang w:eastAsia="en-US"/>
    </w:rPr>
  </w:style>
  <w:style w:type="paragraph" w:customStyle="1" w:styleId="0064856B14A74285A6040D0ED450E9E53">
    <w:name w:val="0064856B14A74285A6040D0ED450E9E53"/>
    <w:rsid w:val="008A5994"/>
    <w:pPr>
      <w:spacing w:after="0" w:line="280" w:lineRule="atLeast"/>
    </w:pPr>
    <w:rPr>
      <w:rFonts w:ascii="Arial" w:eastAsia="Times New Roman" w:hAnsi="Arial" w:cs="Times New Roman"/>
      <w:kern w:val="10"/>
      <w:sz w:val="20"/>
      <w:szCs w:val="24"/>
      <w:lang w:eastAsia="en-US"/>
    </w:rPr>
  </w:style>
  <w:style w:type="paragraph" w:customStyle="1" w:styleId="99F065902770471991573B6E7506951F3">
    <w:name w:val="99F065902770471991573B6E7506951F3"/>
    <w:rsid w:val="008A5994"/>
    <w:pPr>
      <w:spacing w:after="0" w:line="280" w:lineRule="atLeast"/>
    </w:pPr>
    <w:rPr>
      <w:rFonts w:ascii="Arial" w:eastAsia="Times New Roman" w:hAnsi="Arial" w:cs="Times New Roman"/>
      <w:kern w:val="10"/>
      <w:sz w:val="20"/>
      <w:szCs w:val="24"/>
      <w:lang w:eastAsia="en-US"/>
    </w:rPr>
  </w:style>
  <w:style w:type="paragraph" w:customStyle="1" w:styleId="B4F1F573DB5D46F0BCDEE56A5AD034F23">
    <w:name w:val="B4F1F573DB5D46F0BCDEE56A5AD034F23"/>
    <w:rsid w:val="008A5994"/>
    <w:pPr>
      <w:spacing w:after="0" w:line="280" w:lineRule="atLeast"/>
    </w:pPr>
    <w:rPr>
      <w:rFonts w:ascii="Arial" w:eastAsia="Times New Roman" w:hAnsi="Arial" w:cs="Times New Roman"/>
      <w:kern w:val="10"/>
      <w:sz w:val="20"/>
      <w:szCs w:val="24"/>
      <w:lang w:eastAsia="en-US"/>
    </w:rPr>
  </w:style>
  <w:style w:type="paragraph" w:customStyle="1" w:styleId="D66FB9EB768A47CDB3AE862AA613EF263">
    <w:name w:val="D66FB9EB768A47CDB3AE862AA613EF263"/>
    <w:rsid w:val="008A5994"/>
    <w:pPr>
      <w:spacing w:after="0" w:line="280" w:lineRule="atLeast"/>
    </w:pPr>
    <w:rPr>
      <w:rFonts w:ascii="Arial" w:eastAsia="Times New Roman" w:hAnsi="Arial" w:cs="Times New Roman"/>
      <w:kern w:val="10"/>
      <w:sz w:val="20"/>
      <w:szCs w:val="24"/>
      <w:lang w:eastAsia="en-US"/>
    </w:rPr>
  </w:style>
  <w:style w:type="paragraph" w:customStyle="1" w:styleId="8AC0DEEA1ED54E05B7BE2BEC880B51293">
    <w:name w:val="8AC0DEEA1ED54E05B7BE2BEC880B51293"/>
    <w:rsid w:val="008A5994"/>
    <w:pPr>
      <w:spacing w:after="0" w:line="280" w:lineRule="atLeast"/>
    </w:pPr>
    <w:rPr>
      <w:rFonts w:ascii="Arial" w:eastAsia="Times New Roman" w:hAnsi="Arial" w:cs="Times New Roman"/>
      <w:kern w:val="10"/>
      <w:sz w:val="20"/>
      <w:szCs w:val="24"/>
      <w:lang w:eastAsia="en-US"/>
    </w:rPr>
  </w:style>
  <w:style w:type="paragraph" w:customStyle="1" w:styleId="EFA0ADCF84994F7681A1C4C23708A6413">
    <w:name w:val="EFA0ADCF84994F7681A1C4C23708A6413"/>
    <w:rsid w:val="008A5994"/>
    <w:pPr>
      <w:spacing w:after="0" w:line="280" w:lineRule="atLeast"/>
    </w:pPr>
    <w:rPr>
      <w:rFonts w:ascii="Arial" w:eastAsia="Times New Roman" w:hAnsi="Arial" w:cs="Times New Roman"/>
      <w:kern w:val="10"/>
      <w:sz w:val="20"/>
      <w:szCs w:val="24"/>
      <w:lang w:eastAsia="en-US"/>
    </w:rPr>
  </w:style>
  <w:style w:type="paragraph" w:customStyle="1" w:styleId="2598F481DC344BD483FEC21CAC93233E3">
    <w:name w:val="2598F481DC344BD483FEC21CAC93233E3"/>
    <w:rsid w:val="008A5994"/>
    <w:pPr>
      <w:spacing w:after="0" w:line="280" w:lineRule="atLeast"/>
    </w:pPr>
    <w:rPr>
      <w:rFonts w:ascii="Arial" w:eastAsia="Times New Roman" w:hAnsi="Arial" w:cs="Times New Roman"/>
      <w:kern w:val="10"/>
      <w:sz w:val="20"/>
      <w:szCs w:val="24"/>
      <w:lang w:eastAsia="en-US"/>
    </w:rPr>
  </w:style>
  <w:style w:type="paragraph" w:customStyle="1" w:styleId="86D0A8E37B48487FAB4275FCBB35D1D23">
    <w:name w:val="86D0A8E37B48487FAB4275FCBB35D1D23"/>
    <w:rsid w:val="008A5994"/>
    <w:pPr>
      <w:spacing w:after="0" w:line="280" w:lineRule="atLeast"/>
    </w:pPr>
    <w:rPr>
      <w:rFonts w:ascii="Arial" w:eastAsia="Times New Roman" w:hAnsi="Arial" w:cs="Times New Roman"/>
      <w:kern w:val="10"/>
      <w:sz w:val="20"/>
      <w:szCs w:val="24"/>
      <w:lang w:eastAsia="en-US"/>
    </w:rPr>
  </w:style>
  <w:style w:type="paragraph" w:customStyle="1" w:styleId="1DD8EB019EA34B31A5A25E688FB950B03">
    <w:name w:val="1DD8EB019EA34B31A5A25E688FB950B03"/>
    <w:rsid w:val="008A5994"/>
    <w:pPr>
      <w:spacing w:after="0" w:line="280" w:lineRule="atLeast"/>
    </w:pPr>
    <w:rPr>
      <w:rFonts w:ascii="Arial" w:eastAsia="Times New Roman" w:hAnsi="Arial" w:cs="Times New Roman"/>
      <w:kern w:val="10"/>
      <w:sz w:val="20"/>
      <w:szCs w:val="24"/>
      <w:lang w:eastAsia="en-US"/>
    </w:rPr>
  </w:style>
  <w:style w:type="paragraph" w:customStyle="1" w:styleId="FE54FE9BAEE34628B38C519DABBBEA9E3">
    <w:name w:val="FE54FE9BAEE34628B38C519DABBBEA9E3"/>
    <w:rsid w:val="008A5994"/>
    <w:pPr>
      <w:spacing w:after="0" w:line="280" w:lineRule="atLeast"/>
    </w:pPr>
    <w:rPr>
      <w:rFonts w:ascii="Arial" w:eastAsia="Times New Roman" w:hAnsi="Arial" w:cs="Times New Roman"/>
      <w:kern w:val="10"/>
      <w:sz w:val="20"/>
      <w:szCs w:val="24"/>
      <w:lang w:eastAsia="en-US"/>
    </w:rPr>
  </w:style>
  <w:style w:type="paragraph" w:customStyle="1" w:styleId="DBE1319822F64351930C082AAE0285E93">
    <w:name w:val="DBE1319822F64351930C082AAE0285E93"/>
    <w:rsid w:val="008A5994"/>
    <w:pPr>
      <w:spacing w:after="0" w:line="280" w:lineRule="atLeast"/>
    </w:pPr>
    <w:rPr>
      <w:rFonts w:ascii="Arial" w:eastAsia="Times New Roman" w:hAnsi="Arial" w:cs="Times New Roman"/>
      <w:kern w:val="10"/>
      <w:sz w:val="20"/>
      <w:szCs w:val="24"/>
      <w:lang w:eastAsia="en-US"/>
    </w:rPr>
  </w:style>
  <w:style w:type="paragraph" w:customStyle="1" w:styleId="864F54FB19DD4D488CF9AFB148BCD5AC3">
    <w:name w:val="864F54FB19DD4D488CF9AFB148BCD5AC3"/>
    <w:rsid w:val="008A5994"/>
    <w:pPr>
      <w:spacing w:after="0" w:line="280" w:lineRule="atLeast"/>
    </w:pPr>
    <w:rPr>
      <w:rFonts w:ascii="Arial" w:eastAsia="Times New Roman" w:hAnsi="Arial" w:cs="Times New Roman"/>
      <w:kern w:val="10"/>
      <w:sz w:val="20"/>
      <w:szCs w:val="24"/>
      <w:lang w:eastAsia="en-US"/>
    </w:rPr>
  </w:style>
  <w:style w:type="paragraph" w:customStyle="1" w:styleId="68924F3DA90448578B1D7F8824FF335A3">
    <w:name w:val="68924F3DA90448578B1D7F8824FF335A3"/>
    <w:rsid w:val="008A5994"/>
    <w:pPr>
      <w:spacing w:after="0" w:line="280" w:lineRule="atLeast"/>
    </w:pPr>
    <w:rPr>
      <w:rFonts w:ascii="Arial" w:eastAsia="Times New Roman" w:hAnsi="Arial" w:cs="Times New Roman"/>
      <w:kern w:val="10"/>
      <w:sz w:val="20"/>
      <w:szCs w:val="24"/>
      <w:lang w:eastAsia="en-US"/>
    </w:rPr>
  </w:style>
  <w:style w:type="paragraph" w:customStyle="1" w:styleId="8E1A61C1C78642A99510447678B2B7BE3">
    <w:name w:val="8E1A61C1C78642A99510447678B2B7BE3"/>
    <w:rsid w:val="008A5994"/>
    <w:pPr>
      <w:spacing w:before="960" w:after="600" w:line="280" w:lineRule="atLeast"/>
    </w:pPr>
    <w:rPr>
      <w:rFonts w:ascii="Arial" w:eastAsia="Times New Roman" w:hAnsi="Arial" w:cs="Times New Roman"/>
      <w:b/>
      <w:kern w:val="10"/>
      <w:sz w:val="20"/>
      <w:szCs w:val="24"/>
      <w:lang w:eastAsia="en-US"/>
    </w:rPr>
  </w:style>
  <w:style w:type="paragraph" w:customStyle="1" w:styleId="CEA0720744B9437A83456862DC3A289F3">
    <w:name w:val="CEA0720744B9437A83456862DC3A289F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0C14C8A2FE5340AA9FD8991DB3AFB23D3">
    <w:name w:val="0C14C8A2FE5340AA9FD8991DB3AFB23D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E15DCE168EB43DD975BB90CE0B2093E3">
    <w:name w:val="CE15DCE168EB43DD975BB90CE0B2093E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B385F5D381F4E979FB7FA91F322A46B3">
    <w:name w:val="FB385F5D381F4E979FB7FA91F322A46B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9430A267B52448FA60D9F1470F234863">
    <w:name w:val="D9430A267B52448FA60D9F1470F23486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962DBB50AE14278BC46554EB0A988893">
    <w:name w:val="4962DBB50AE14278BC46554EB0A98889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25C3C1933134F7E8A4F6CF5FB46A0D33">
    <w:name w:val="625C3C1933134F7E8A4F6CF5FB46A0D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4DDE5A432584291B647F506F0ABC8803">
    <w:name w:val="64DDE5A432584291B647F506F0ABC880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D8DBD6AAFD0E4B6792C00EA961CA92EB3">
    <w:name w:val="D8DBD6AAFD0E4B6792C00EA961CA92EB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B5D25F1549141059A8BFEECE3870CEE3">
    <w:name w:val="1B5D25F1549141059A8BFEECE3870CEE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2572137CB784DBC9DC5134899E8B0AC3">
    <w:name w:val="B2572137CB784DBC9DC5134899E8B0AC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A300CE8C71D457AACB242FB9FF083DD3">
    <w:name w:val="FA300CE8C71D457AACB242FB9FF083DD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748E4CF99CA4A349F3099D9D28E0B553">
    <w:name w:val="E748E4CF99CA4A349F3099D9D28E0B55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4D9CF62B57334E82BF8F3F2817F223E33">
    <w:name w:val="4D9CF62B57334E82BF8F3F2817F223E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E31E72C632DE4AFDA95E899341D1C9B83">
    <w:name w:val="E31E72C632DE4AFDA95E899341D1C9B8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55CCF67AAC3461DB151434EFCFEAE173">
    <w:name w:val="B55CCF67AAC3461DB151434EFCFEAE17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16F8EA4CEE0E4540A217D895FE44CED83">
    <w:name w:val="16F8EA4CEE0E4540A217D895FE44CED8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59D7A57B47149B4B4B5058EAF1EAA033">
    <w:name w:val="659D7A57B47149B4B4B5058EAF1EAA0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C333381F56884A30BE916A30D97B502C3">
    <w:name w:val="C333381F56884A30BE916A30D97B502C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63A1DD8A945348A4A3972872BE94F7B33">
    <w:name w:val="63A1DD8A945348A4A3972872BE94F7B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5898716CDEE54BD19696ACD4012FA7433">
    <w:name w:val="5898716CDEE54BD19696ACD4012FA74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F41988DDC607400AB57931945960EB083">
    <w:name w:val="F41988DDC607400AB57931945960EB08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85602BCF7D3E41B4B4C92D591E2CB5D83">
    <w:name w:val="85602BCF7D3E41B4B4C92D591E2CB5D8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28C02AA28104772B48E0CFE6AA8EFB23">
    <w:name w:val="928C02AA28104772B48E0CFE6AA8EFB2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BCFBC98C4BD04FF29A3FAD67138D87B33">
    <w:name w:val="BCFBC98C4BD04FF29A3FAD67138D87B3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952EB15451A84085873BA3EA80FC94DA3">
    <w:name w:val="952EB15451A84085873BA3EA80FC94DA3"/>
    <w:rsid w:val="008A5994"/>
    <w:pPr>
      <w:tabs>
        <w:tab w:val="left" w:pos="567"/>
        <w:tab w:val="left" w:pos="1134"/>
        <w:tab w:val="left" w:pos="1701"/>
        <w:tab w:val="left" w:pos="2268"/>
        <w:tab w:val="left" w:pos="2835"/>
        <w:tab w:val="left" w:pos="3402"/>
        <w:tab w:val="left" w:pos="3969"/>
        <w:tab w:val="left" w:pos="4536"/>
      </w:tabs>
      <w:spacing w:after="0" w:line="280" w:lineRule="atLeast"/>
    </w:pPr>
    <w:rPr>
      <w:rFonts w:ascii="Arial" w:eastAsia="Times New Roman" w:hAnsi="Arial" w:cs="Times New Roman"/>
      <w:kern w:val="10"/>
      <w:sz w:val="20"/>
      <w:szCs w:val="24"/>
      <w:lang w:eastAsia="en-US"/>
    </w:rPr>
  </w:style>
  <w:style w:type="paragraph" w:customStyle="1" w:styleId="2A2A772830854CF38CE4B311CB53CB2E23">
    <w:name w:val="2A2A772830854CF38CE4B311CB53CB2E23"/>
    <w:rsid w:val="008A5994"/>
    <w:pPr>
      <w:spacing w:after="0" w:line="280" w:lineRule="atLeast"/>
    </w:pPr>
    <w:rPr>
      <w:rFonts w:ascii="Arial" w:eastAsia="Times New Roman" w:hAnsi="Arial" w:cs="Times New Roman"/>
      <w:kern w:val="10"/>
      <w:sz w:val="20"/>
      <w:szCs w:val="24"/>
      <w:lang w:eastAsia="en-US"/>
    </w:rPr>
  </w:style>
  <w:style w:type="paragraph" w:customStyle="1" w:styleId="A4C80C77C5F44C21B4CD861D85D5D13F23">
    <w:name w:val="A4C80C77C5F44C21B4CD861D85D5D13F23"/>
    <w:rsid w:val="008A5994"/>
    <w:pPr>
      <w:spacing w:after="0" w:line="280" w:lineRule="atLeast"/>
    </w:pPr>
    <w:rPr>
      <w:rFonts w:ascii="Arial" w:eastAsia="Times New Roman" w:hAnsi="Arial" w:cs="Times New Roman"/>
      <w:kern w:val="10"/>
      <w:sz w:val="20"/>
      <w:szCs w:val="24"/>
      <w:lang w:eastAsia="en-US"/>
    </w:rPr>
  </w:style>
  <w:style w:type="paragraph" w:customStyle="1" w:styleId="DCA04184B5DA4960B0D36672DCC1318123">
    <w:name w:val="DCA04184B5DA4960B0D36672DCC1318123"/>
    <w:rsid w:val="008A5994"/>
    <w:pPr>
      <w:spacing w:after="0" w:line="280" w:lineRule="atLeast"/>
    </w:pPr>
    <w:rPr>
      <w:rFonts w:ascii="Arial" w:eastAsia="Times New Roman" w:hAnsi="Arial" w:cs="Times New Roman"/>
      <w:kern w:val="10"/>
      <w:sz w:val="20"/>
      <w:szCs w:val="24"/>
      <w:lang w:eastAsia="en-US"/>
    </w:rPr>
  </w:style>
  <w:style w:type="paragraph" w:customStyle="1" w:styleId="67BF74653DB744EEA916A84409B6883223">
    <w:name w:val="67BF74653DB744EEA916A84409B6883223"/>
    <w:rsid w:val="008A5994"/>
    <w:pPr>
      <w:spacing w:after="0" w:line="280" w:lineRule="atLeast"/>
    </w:pPr>
    <w:rPr>
      <w:rFonts w:ascii="Arial" w:eastAsia="Times New Roman" w:hAnsi="Arial" w:cs="Times New Roman"/>
      <w:kern w:val="10"/>
      <w:sz w:val="20"/>
      <w:szCs w:val="24"/>
      <w:lang w:eastAsia="en-US"/>
    </w:rPr>
  </w:style>
  <w:style w:type="paragraph" w:customStyle="1" w:styleId="8E26C8B46D1947D2A258224BF3FE625723">
    <w:name w:val="8E26C8B46D1947D2A258224BF3FE625723"/>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69808F60029443BE886296FCE3EC415B23">
    <w:name w:val="69808F60029443BE886296FCE3EC415B23"/>
    <w:rsid w:val="008A5994"/>
    <w:pPr>
      <w:spacing w:after="0" w:line="280" w:lineRule="atLeast"/>
      <w:ind w:left="720"/>
      <w:contextualSpacing/>
    </w:pPr>
    <w:rPr>
      <w:rFonts w:ascii="Arial" w:eastAsia="Times New Roman" w:hAnsi="Arial" w:cs="Times New Roman"/>
      <w:kern w:val="10"/>
      <w:sz w:val="20"/>
      <w:szCs w:val="24"/>
      <w:lang w:eastAsia="en-US"/>
    </w:rPr>
  </w:style>
  <w:style w:type="paragraph" w:customStyle="1" w:styleId="AE774B59F674479B891AB76B82DCB3EA23">
    <w:name w:val="AE774B59F674479B891AB76B82DCB3EA23"/>
    <w:rsid w:val="008A5994"/>
    <w:pPr>
      <w:spacing w:after="0" w:line="280" w:lineRule="atLeast"/>
    </w:pPr>
    <w:rPr>
      <w:rFonts w:ascii="Arial" w:eastAsia="Times New Roman" w:hAnsi="Arial" w:cs="Times New Roman"/>
      <w:kern w:val="10"/>
      <w:sz w:val="20"/>
      <w:szCs w:val="24"/>
      <w:lang w:eastAsia="en-US"/>
    </w:rPr>
  </w:style>
  <w:style w:type="paragraph" w:customStyle="1" w:styleId="5B6CB2D8B6C5435A84AC4AE92F42CE8D23">
    <w:name w:val="5B6CB2D8B6C5435A84AC4AE92F42CE8D23"/>
    <w:rsid w:val="008A5994"/>
    <w:pPr>
      <w:spacing w:after="0" w:line="280" w:lineRule="atLeast"/>
    </w:pPr>
    <w:rPr>
      <w:rFonts w:ascii="Arial" w:eastAsia="Times New Roman" w:hAnsi="Arial" w:cs="Times New Roman"/>
      <w:kern w:val="10"/>
      <w:sz w:val="20"/>
      <w:szCs w:val="24"/>
      <w:lang w:eastAsia="en-US"/>
    </w:rPr>
  </w:style>
  <w:style w:type="paragraph" w:customStyle="1" w:styleId="4D8016C14BF04F3881DA589E0E61B0F225">
    <w:name w:val="4D8016C14BF04F3881DA589E0E61B0F225"/>
    <w:rsid w:val="008A5994"/>
    <w:pPr>
      <w:spacing w:after="0" w:line="280" w:lineRule="atLeast"/>
    </w:pPr>
    <w:rPr>
      <w:rFonts w:ascii="Arial" w:eastAsia="Times New Roman" w:hAnsi="Arial" w:cs="Times New Roman"/>
      <w:kern w:val="10"/>
      <w:sz w:val="20"/>
      <w:szCs w:val="24"/>
      <w:lang w:eastAsia="en-US"/>
    </w:rPr>
  </w:style>
  <w:style w:type="paragraph" w:customStyle="1" w:styleId="928D0D5DAB7646DC8EFBE769FA2EA12825">
    <w:name w:val="928D0D5DAB7646DC8EFBE769FA2EA12825"/>
    <w:rsid w:val="008A5994"/>
    <w:pPr>
      <w:spacing w:after="0" w:line="280" w:lineRule="atLeast"/>
    </w:pPr>
    <w:rPr>
      <w:rFonts w:ascii="Arial" w:eastAsia="Times New Roman" w:hAnsi="Arial" w:cs="Times New Roman"/>
      <w:kern w:val="10"/>
      <w:sz w:val="20"/>
      <w:szCs w:val="24"/>
      <w:lang w:eastAsia="en-US"/>
    </w:rPr>
  </w:style>
  <w:style w:type="paragraph" w:customStyle="1" w:styleId="93BF76DAEBD14B8F81912F5576B586A525">
    <w:name w:val="93BF76DAEBD14B8F81912F5576B586A525"/>
    <w:rsid w:val="008A5994"/>
    <w:pPr>
      <w:spacing w:after="0" w:line="280" w:lineRule="atLeast"/>
    </w:pPr>
    <w:rPr>
      <w:rFonts w:ascii="Arial" w:eastAsia="Times New Roman" w:hAnsi="Arial" w:cs="Times New Roman"/>
      <w:kern w:val="10"/>
      <w:sz w:val="20"/>
      <w:szCs w:val="24"/>
      <w:lang w:eastAsia="en-US"/>
    </w:rPr>
  </w:style>
  <w:style w:type="paragraph" w:customStyle="1" w:styleId="FABF05A5858E49378F33D1D855CD04CC5">
    <w:name w:val="FABF05A5858E49378F33D1D855CD04CC5"/>
    <w:rsid w:val="008A5994"/>
    <w:pPr>
      <w:spacing w:after="0" w:line="280" w:lineRule="atLeast"/>
    </w:pPr>
    <w:rPr>
      <w:rFonts w:ascii="Arial" w:eastAsia="Times New Roman" w:hAnsi="Arial" w:cs="Times New Roman"/>
      <w:kern w:val="10"/>
      <w:sz w:val="20"/>
      <w:szCs w:val="24"/>
      <w:lang w:eastAsia="en-US"/>
    </w:rPr>
  </w:style>
  <w:style w:type="paragraph" w:customStyle="1" w:styleId="C28F232EC74A44C5826A204C96E9E2875">
    <w:name w:val="C28F232EC74A44C5826A204C96E9E2875"/>
    <w:rsid w:val="008A5994"/>
    <w:pPr>
      <w:spacing w:after="0" w:line="280" w:lineRule="atLeast"/>
    </w:pPr>
    <w:rPr>
      <w:rFonts w:ascii="Arial" w:eastAsia="Times New Roman" w:hAnsi="Arial" w:cs="Times New Roman"/>
      <w:kern w:val="10"/>
      <w:sz w:val="20"/>
      <w:szCs w:val="24"/>
      <w:lang w:eastAsia="en-US"/>
    </w:rPr>
  </w:style>
  <w:style w:type="paragraph" w:customStyle="1" w:styleId="B8181552D80742FE8EBF0CB7A69B424425">
    <w:name w:val="B8181552D80742FE8EBF0CB7A69B424425"/>
    <w:rsid w:val="008A5994"/>
    <w:pPr>
      <w:spacing w:after="0" w:line="280" w:lineRule="atLeast"/>
    </w:pPr>
    <w:rPr>
      <w:rFonts w:ascii="Arial" w:eastAsia="Times New Roman" w:hAnsi="Arial" w:cs="Times New Roman"/>
      <w:kern w:val="10"/>
      <w:sz w:val="20"/>
      <w:szCs w:val="24"/>
      <w:lang w:eastAsia="en-US"/>
    </w:rPr>
  </w:style>
  <w:style w:type="paragraph" w:customStyle="1" w:styleId="993BA05B03F849B0BF9866856D27CE9525">
    <w:name w:val="993BA05B03F849B0BF9866856D27CE9525"/>
    <w:rsid w:val="008A5994"/>
    <w:pPr>
      <w:spacing w:after="0" w:line="280" w:lineRule="atLeast"/>
    </w:pPr>
    <w:rPr>
      <w:rFonts w:ascii="Arial" w:eastAsia="Times New Roman" w:hAnsi="Arial" w:cs="Times New Roman"/>
      <w:kern w:val="10"/>
      <w:sz w:val="20"/>
      <w:szCs w:val="24"/>
      <w:lang w:eastAsia="en-US"/>
    </w:rPr>
  </w:style>
  <w:style w:type="paragraph" w:customStyle="1" w:styleId="FD75D8610BA84E0CAB54E6BB4FA9FB8425">
    <w:name w:val="FD75D8610BA84E0CAB54E6BB4FA9FB8425"/>
    <w:rsid w:val="008A5994"/>
    <w:pPr>
      <w:spacing w:after="0" w:line="280" w:lineRule="atLeast"/>
    </w:pPr>
    <w:rPr>
      <w:rFonts w:ascii="Arial" w:eastAsia="Times New Roman" w:hAnsi="Arial" w:cs="Times New Roman"/>
      <w:kern w:val="10"/>
      <w:sz w:val="20"/>
      <w:szCs w:val="24"/>
      <w:lang w:eastAsia="en-US"/>
    </w:rPr>
  </w:style>
  <w:style w:type="paragraph" w:customStyle="1" w:styleId="438F53550DF2478F9D462CE1FE9DB9A925">
    <w:name w:val="438F53550DF2478F9D462CE1FE9DB9A925"/>
    <w:rsid w:val="008A5994"/>
    <w:pPr>
      <w:spacing w:after="0" w:line="280" w:lineRule="atLeast"/>
    </w:pPr>
    <w:rPr>
      <w:rFonts w:ascii="Arial" w:eastAsia="Times New Roman" w:hAnsi="Arial" w:cs="Times New Roman"/>
      <w:kern w:val="10"/>
      <w:sz w:val="20"/>
      <w:szCs w:val="24"/>
      <w:lang w:eastAsia="en-US"/>
    </w:rPr>
  </w:style>
  <w:style w:type="paragraph" w:customStyle="1" w:styleId="EE563E28160F41EB8C4631FD5DD6991B25">
    <w:name w:val="EE563E28160F41EB8C4631FD5DD6991B25"/>
    <w:rsid w:val="008A5994"/>
    <w:pPr>
      <w:spacing w:after="0" w:line="280" w:lineRule="atLeast"/>
    </w:pPr>
    <w:rPr>
      <w:rFonts w:ascii="Arial" w:eastAsia="Times New Roman" w:hAnsi="Arial" w:cs="Times New Roman"/>
      <w:kern w:val="10"/>
      <w:sz w:val="20"/>
      <w:szCs w:val="24"/>
      <w:lang w:eastAsia="en-US"/>
    </w:rPr>
  </w:style>
  <w:style w:type="paragraph" w:customStyle="1" w:styleId="C146BC19BF3A46DFAC472A1CF1FB1FC025">
    <w:name w:val="C146BC19BF3A46DFAC472A1CF1FB1FC025"/>
    <w:rsid w:val="008A5994"/>
    <w:pPr>
      <w:spacing w:after="0" w:line="280" w:lineRule="atLeast"/>
    </w:pPr>
    <w:rPr>
      <w:rFonts w:ascii="Arial" w:eastAsia="Times New Roman" w:hAnsi="Arial" w:cs="Times New Roman"/>
      <w:kern w:val="10"/>
      <w:sz w:val="20"/>
      <w:szCs w:val="24"/>
      <w:lang w:eastAsia="en-US"/>
    </w:rPr>
  </w:style>
  <w:style w:type="paragraph" w:customStyle="1" w:styleId="9B6AE05CE2444E6C9C025396B6538BC725">
    <w:name w:val="9B6AE05CE2444E6C9C025396B6538BC725"/>
    <w:rsid w:val="008A5994"/>
    <w:pPr>
      <w:spacing w:after="0" w:line="280" w:lineRule="atLeast"/>
    </w:pPr>
    <w:rPr>
      <w:rFonts w:ascii="Arial" w:eastAsia="Times New Roman" w:hAnsi="Arial" w:cs="Times New Roman"/>
      <w:kern w:val="10"/>
      <w:sz w:val="20"/>
      <w:szCs w:val="24"/>
      <w:lang w:eastAsia="en-US"/>
    </w:rPr>
  </w:style>
  <w:style w:type="paragraph" w:customStyle="1" w:styleId="2BADFC985A2D4F24A0CA036ECEA9634125">
    <w:name w:val="2BADFC985A2D4F24A0CA036ECEA9634125"/>
    <w:rsid w:val="008A5994"/>
    <w:pPr>
      <w:spacing w:after="0" w:line="280" w:lineRule="atLeast"/>
    </w:pPr>
    <w:rPr>
      <w:rFonts w:ascii="Arial" w:eastAsia="Times New Roman" w:hAnsi="Arial" w:cs="Times New Roman"/>
      <w:kern w:val="10"/>
      <w:sz w:val="20"/>
      <w:szCs w:val="24"/>
      <w:lang w:eastAsia="en-US"/>
    </w:rPr>
  </w:style>
  <w:style w:type="paragraph" w:customStyle="1" w:styleId="29E62F2F76F74D38B87E9C1C4D13C6AC25">
    <w:name w:val="29E62F2F76F74D38B87E9C1C4D13C6AC25"/>
    <w:rsid w:val="008A5994"/>
    <w:pPr>
      <w:spacing w:after="0" w:line="280" w:lineRule="atLeast"/>
    </w:pPr>
    <w:rPr>
      <w:rFonts w:ascii="Arial" w:eastAsia="Times New Roman" w:hAnsi="Arial" w:cs="Times New Roman"/>
      <w:kern w:val="10"/>
      <w:sz w:val="20"/>
      <w:szCs w:val="24"/>
      <w:lang w:eastAsia="en-US"/>
    </w:rPr>
  </w:style>
  <w:style w:type="paragraph" w:customStyle="1" w:styleId="5CF8BC2E53DF49E5B36B29DEF7888C4D25">
    <w:name w:val="5CF8BC2E53DF49E5B36B29DEF7888C4D25"/>
    <w:rsid w:val="008A5994"/>
    <w:pPr>
      <w:spacing w:after="0" w:line="280" w:lineRule="atLeast"/>
    </w:pPr>
    <w:rPr>
      <w:rFonts w:ascii="Arial" w:eastAsia="Times New Roman" w:hAnsi="Arial" w:cs="Times New Roman"/>
      <w:kern w:val="10"/>
      <w:sz w:val="20"/>
      <w:szCs w:val="24"/>
      <w:lang w:eastAsia="en-US"/>
    </w:rPr>
  </w:style>
  <w:style w:type="paragraph" w:customStyle="1" w:styleId="90851E22F9754C9193DF41994899EF8B25">
    <w:name w:val="90851E22F9754C9193DF41994899EF8B25"/>
    <w:rsid w:val="008A5994"/>
    <w:pPr>
      <w:spacing w:after="0" w:line="280" w:lineRule="atLeast"/>
    </w:pPr>
    <w:rPr>
      <w:rFonts w:ascii="Arial" w:eastAsia="Times New Roman" w:hAnsi="Arial" w:cs="Times New Roman"/>
      <w:kern w:val="10"/>
      <w:sz w:val="20"/>
      <w:szCs w:val="24"/>
      <w:lang w:eastAsia="en-US"/>
    </w:rPr>
  </w:style>
  <w:style w:type="paragraph" w:customStyle="1" w:styleId="1365AAF6B02F435CA29C8572944413E025">
    <w:name w:val="1365AAF6B02F435CA29C8572944413E025"/>
    <w:rsid w:val="008A5994"/>
    <w:pPr>
      <w:spacing w:after="0" w:line="280" w:lineRule="atLeast"/>
    </w:pPr>
    <w:rPr>
      <w:rFonts w:ascii="Arial" w:eastAsia="Times New Roman" w:hAnsi="Arial" w:cs="Times New Roman"/>
      <w:kern w:val="10"/>
      <w:sz w:val="20"/>
      <w:szCs w:val="24"/>
      <w:lang w:eastAsia="en-US"/>
    </w:rPr>
  </w:style>
  <w:style w:type="paragraph" w:customStyle="1" w:styleId="C697E9257AD74C2EAA1E73943D18A02C25">
    <w:name w:val="C697E9257AD74C2EAA1E73943D18A02C25"/>
    <w:rsid w:val="008A5994"/>
    <w:pPr>
      <w:spacing w:after="0" w:line="280" w:lineRule="atLeast"/>
    </w:pPr>
    <w:rPr>
      <w:rFonts w:ascii="Arial" w:eastAsia="Times New Roman" w:hAnsi="Arial" w:cs="Times New Roman"/>
      <w:kern w:val="10"/>
      <w:sz w:val="20"/>
      <w:szCs w:val="24"/>
      <w:lang w:eastAsia="en-US"/>
    </w:rPr>
  </w:style>
  <w:style w:type="paragraph" w:customStyle="1" w:styleId="F9B85A9B0D4A4943AFD425BFEE10955425">
    <w:name w:val="F9B85A9B0D4A4943AFD425BFEE10955425"/>
    <w:rsid w:val="008A5994"/>
    <w:pPr>
      <w:spacing w:after="0" w:line="280" w:lineRule="atLeast"/>
    </w:pPr>
    <w:rPr>
      <w:rFonts w:ascii="Arial" w:eastAsia="Times New Roman" w:hAnsi="Arial" w:cs="Times New Roman"/>
      <w:kern w:val="10"/>
      <w:sz w:val="20"/>
      <w:szCs w:val="24"/>
      <w:lang w:eastAsia="en-US"/>
    </w:rPr>
  </w:style>
  <w:style w:type="paragraph" w:customStyle="1" w:styleId="EBD82AE5D31E4F4DA23C26EA3BB2BCD325">
    <w:name w:val="EBD82AE5D31E4F4DA23C26EA3BB2BCD325"/>
    <w:rsid w:val="008A5994"/>
    <w:pPr>
      <w:spacing w:after="0" w:line="280" w:lineRule="atLeast"/>
    </w:pPr>
    <w:rPr>
      <w:rFonts w:ascii="Arial" w:eastAsia="Times New Roman" w:hAnsi="Arial" w:cs="Times New Roman"/>
      <w:kern w:val="10"/>
      <w:sz w:val="20"/>
      <w:szCs w:val="24"/>
      <w:lang w:eastAsia="en-US"/>
    </w:rPr>
  </w:style>
  <w:style w:type="paragraph" w:customStyle="1" w:styleId="AF0D7C5361DD4978817842EBBB111CBE25">
    <w:name w:val="AF0D7C5361DD4978817842EBBB111CBE25"/>
    <w:rsid w:val="008A5994"/>
    <w:pPr>
      <w:spacing w:after="0" w:line="280" w:lineRule="atLeast"/>
    </w:pPr>
    <w:rPr>
      <w:rFonts w:ascii="Arial" w:eastAsia="Times New Roman" w:hAnsi="Arial" w:cs="Times New Roman"/>
      <w:kern w:val="10"/>
      <w:sz w:val="20"/>
      <w:szCs w:val="24"/>
      <w:lang w:eastAsia="en-US"/>
    </w:rPr>
  </w:style>
  <w:style w:type="paragraph" w:customStyle="1" w:styleId="FDBA3176EBA7453A8E413A3F12B246E025">
    <w:name w:val="FDBA3176EBA7453A8E413A3F12B246E025"/>
    <w:rsid w:val="008A5994"/>
    <w:pPr>
      <w:spacing w:after="0" w:line="280" w:lineRule="atLeast"/>
    </w:pPr>
    <w:rPr>
      <w:rFonts w:ascii="Arial" w:eastAsia="Times New Roman" w:hAnsi="Arial" w:cs="Times New Roman"/>
      <w:kern w:val="10"/>
      <w:sz w:val="20"/>
      <w:szCs w:val="24"/>
      <w:lang w:eastAsia="en-US"/>
    </w:rPr>
  </w:style>
  <w:style w:type="paragraph" w:customStyle="1" w:styleId="7DA3576413A94E04B470EC9D4C4DFA8D25">
    <w:name w:val="7DA3576413A94E04B470EC9D4C4DFA8D25"/>
    <w:rsid w:val="008A5994"/>
    <w:pPr>
      <w:spacing w:after="0" w:line="280" w:lineRule="atLeast"/>
    </w:pPr>
    <w:rPr>
      <w:rFonts w:ascii="Arial" w:eastAsia="Times New Roman" w:hAnsi="Arial" w:cs="Times New Roman"/>
      <w:kern w:val="10"/>
      <w:sz w:val="20"/>
      <w:szCs w:val="24"/>
      <w:lang w:eastAsia="en-US"/>
    </w:rPr>
  </w:style>
  <w:style w:type="paragraph" w:customStyle="1" w:styleId="AC20DFE1F873462E913A2629AC0403AA8">
    <w:name w:val="AC20DFE1F873462E913A2629AC0403AA8"/>
    <w:rsid w:val="008A5994"/>
    <w:pPr>
      <w:spacing w:after="0" w:line="280" w:lineRule="atLeast"/>
    </w:pPr>
    <w:rPr>
      <w:rFonts w:ascii="Arial" w:eastAsia="Times New Roman" w:hAnsi="Arial" w:cs="Times New Roman"/>
      <w:kern w:val="10"/>
      <w:sz w:val="20"/>
      <w:szCs w:val="24"/>
      <w:lang w:eastAsia="en-US"/>
    </w:rPr>
  </w:style>
  <w:style w:type="paragraph" w:customStyle="1" w:styleId="C7BD5C05FB3F4D6BB096762FEFB62E6F12">
    <w:name w:val="C7BD5C05FB3F4D6BB096762FEFB62E6F12"/>
    <w:rsid w:val="008A5994"/>
    <w:pPr>
      <w:spacing w:after="0" w:line="280" w:lineRule="atLeast"/>
    </w:pPr>
    <w:rPr>
      <w:rFonts w:ascii="Arial" w:eastAsia="Times New Roman" w:hAnsi="Arial" w:cs="Times New Roman"/>
      <w:kern w:val="10"/>
      <w:sz w:val="20"/>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Larissa">
  <a:themeElements>
    <a:clrScheme name="Benutzerdefiniert 2">
      <a:dk1>
        <a:sysClr val="windowText" lastClr="000000"/>
      </a:dk1>
      <a:lt1>
        <a:sysClr val="window" lastClr="FFFFFF"/>
      </a:lt1>
      <a:dk2>
        <a:srgbClr val="0C0C0C"/>
      </a:dk2>
      <a:lt2>
        <a:srgbClr val="FFFFFF"/>
      </a:lt2>
      <a:accent1>
        <a:srgbClr val="002A6F"/>
      </a:accent1>
      <a:accent2>
        <a:srgbClr val="009EE0"/>
      </a:accent2>
      <a:accent3>
        <a:srgbClr val="929395"/>
      </a:accent3>
      <a:accent4>
        <a:srgbClr val="B1C800"/>
      </a:accent4>
      <a:accent5>
        <a:srgbClr val="002A6F"/>
      </a:accent5>
      <a:accent6>
        <a:srgbClr val="009EE0"/>
      </a:accent6>
      <a:hlink>
        <a:srgbClr val="929395"/>
      </a:hlink>
      <a:folHlink>
        <a:srgbClr val="B1C800"/>
      </a:folHlink>
    </a:clrScheme>
    <a:fontScheme name="Larissa Klassisch 2">
      <a:majorFont>
        <a:latin typeface="Arial"/>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Vertragsvorlage" ma:contentTypeID="0x0101008D4D1F2BB571DB489A31EF6A7C8671DE00D687EED10232CC408B62F2288ECED03C" ma:contentTypeVersion="9" ma:contentTypeDescription="Ein neues Dokument erstellen." ma:contentTypeScope="" ma:versionID="b73f8df5ef87192d92f9c6f1e1a352cd">
  <xsd:schema xmlns:xsd="http://www.w3.org/2001/XMLSchema" xmlns:xs="http://www.w3.org/2001/XMLSchema" xmlns:p="http://schemas.microsoft.com/office/2006/metadata/properties" xmlns:ns1="http://schemas.microsoft.com/sharepoint/v3" xmlns:ns2="5697f9ed-dde8-4d4c-9bce-8e4f3d4f048d" targetNamespace="http://schemas.microsoft.com/office/2006/metadata/properties" ma:root="true" ma:fieldsID="d650d113d41aa4918b158477c920c80e" ns1:_="" ns2:_="">
    <xsd:import namespace="http://schemas.microsoft.com/sharepoint/v3"/>
    <xsd:import namespace="5697f9ed-dde8-4d4c-9bce-8e4f3d4f048d"/>
    <xsd:element name="properties">
      <xsd:complexType>
        <xsd:sequence>
          <xsd:element name="documentManagement">
            <xsd:complexType>
              <xsd:all>
                <xsd:element ref="ns1:l5259d0cab2a43f2be766c8469f3982e" minOccurs="0"/>
                <xsd:element ref="ns2:TaxCatchAll" minOccurs="0"/>
                <xsd:element ref="ns2:TaxCatchAllLabel" minOccurs="0"/>
                <xsd:element ref="ns1:m4ad01ce32c649ac8f139fab1dec9171" minOccurs="0"/>
                <xsd:element ref="ns1:n4c10ae4a1154da3925fa312b500e509" minOccurs="0"/>
                <xsd:element ref="ns1:b65ebda188dd420fbc104298bbad583b"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5259d0cab2a43f2be766c8469f3982e" ma:index="8" nillable="true" ma:displayName="Klassifizierung_0" ma:hidden="true" ma:internalName="l5259d0cab2a43f2be766c8469f3982e">
      <xsd:simpleType>
        <xsd:restriction base="dms:Note"/>
      </xsd:simpleType>
    </xsd:element>
    <xsd:element name="m4ad01ce32c649ac8f139fab1dec9171" ma:index="11" nillable="true" ma:displayName="Kündigungsfrist Einheit_0" ma:hidden="true" ma:internalName="m4ad01ce32c649ac8f139fab1dec9171">
      <xsd:simpleType>
        <xsd:restriction base="dms:Note"/>
      </xsd:simpleType>
    </xsd:element>
    <xsd:element name="n4c10ae4a1154da3925fa312b500e509" ma:index="12" nillable="true" ma:displayName="Sparte_0" ma:hidden="true" ma:internalName="n4c10ae4a1154da3925fa312b500e509">
      <xsd:simpleType>
        <xsd:restriction base="dms:Note"/>
      </xsd:simpleType>
    </xsd:element>
    <xsd:element name="b65ebda188dd420fbc104298bbad583b" ma:index="13" ma:taxonomy="true" ma:internalName="b65ebda188dd420fbc104298bbad583b" ma:taxonomyFieldName="IWBVMSContractType" ma:displayName="Vertragsart" ma:default="" ma:fieldId="{b65ebda1-88dd-420f-bc10-4298bbad583b}" ma:sspId="6221cac1-9094-42d6-89fc-1aab998871a1" ma:termSetId="e0dcd36c-16c8-4558-977d-634920e77f31"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697f9ed-dde8-4d4c-9bce-8e4f3d4f048d" elementFormDefault="qualified">
    <xsd:import namespace="http://schemas.microsoft.com/office/2006/documentManagement/types"/>
    <xsd:import namespace="http://schemas.microsoft.com/office/infopath/2007/PartnerControls"/>
    <xsd:element name="TaxCatchAll" ma:index="9" nillable="true" ma:displayName="Taxonomy Catch All Column" ma:description="" ma:hidden="true" ma:list="{8ebf387f-9ddd-4c02-b1df-a3ce2d7d31fc}" ma:internalName="TaxCatchAll" ma:showField="CatchAllData" ma:web="5697f9ed-dde8-4d4c-9bce-8e4f3d4f048d">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description="" ma:hidden="true" ma:list="{8ebf387f-9ddd-4c02-b1df-a3ce2d7d31fc}" ma:internalName="TaxCatchAllLabel" ma:readOnly="true" ma:showField="CatchAllDataLabel" ma:web="5697f9ed-dde8-4d4c-9bce-8e4f3d4f04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697f9ed-dde8-4d4c-9bce-8e4f3d4f048d">
      <Value>272</Value>
    </TaxCatchAll>
    <n4c10ae4a1154da3925fa312b500e509 xmlns="http://schemas.microsoft.com/sharepoint/v3" xsi:nil="true"/>
    <m4ad01ce32c649ac8f139fab1dec9171 xmlns="http://schemas.microsoft.com/sharepoint/v3" xsi:nil="true"/>
    <l5259d0cab2a43f2be766c8469f3982e xmlns="http://schemas.microsoft.com/sharepoint/v3" xsi:nil="true"/>
    <b65ebda188dd420fbc104298bbad583b xmlns="http://schemas.microsoft.com/sharepoint/v3">
      <Terms xmlns="http://schemas.microsoft.com/office/infopath/2007/PartnerControls">
        <TermInfo xmlns="http://schemas.microsoft.com/office/infopath/2007/PartnerControls">
          <TermName xmlns="http://schemas.microsoft.com/office/infopath/2007/PartnerControls">Werkvertrag</TermName>
          <TermId xmlns="http://schemas.microsoft.com/office/infopath/2007/PartnerControls">a52dcc50-92fb-47f7-b5ab-831305d16e12</TermId>
        </TermInfo>
      </Terms>
    </b65ebda188dd420fbc104298bbad583b>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C2CEEB-B9D4-4E67-B6C6-0A349364D8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97f9ed-dde8-4d4c-9bce-8e4f3d4f04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2038D3-7C00-42DB-A1F8-A99F14CDBF39}">
  <ds:schemaRefs>
    <ds:schemaRef ds:uri="http://purl.org/dc/terms/"/>
    <ds:schemaRef ds:uri="5697f9ed-dde8-4d4c-9bce-8e4f3d4f048d"/>
    <ds:schemaRef ds:uri="http://schemas.microsoft.com/office/2006/documentManagement/types"/>
    <ds:schemaRef ds:uri="http://purl.org/dc/elements/1.1/"/>
    <ds:schemaRef ds:uri="http://schemas.microsoft.com/office/infopath/2007/PartnerControls"/>
    <ds:schemaRef ds:uri="http://schemas.microsoft.com/sharepoint/v3"/>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D84DFEF7-03AF-4165-8383-2BE240464461}">
  <ds:schemaRefs>
    <ds:schemaRef ds:uri="http://schemas.microsoft.com/sharepoint/v3/contenttype/forms"/>
  </ds:schemaRefs>
</ds:datastoreItem>
</file>

<file path=customXml/itemProps4.xml><?xml version="1.0" encoding="utf-8"?>
<ds:datastoreItem xmlns:ds="http://schemas.openxmlformats.org/officeDocument/2006/customXml" ds:itemID="{BDC744A9-ED52-43CC-A855-742EABE2B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NEU Vorlage Standard Compliance_Finanzierung Ökoenergie-Fonds.dotx</Template>
  <TotalTime>0</TotalTime>
  <Pages>9</Pages>
  <Words>2253</Words>
  <Characters>16275</Characters>
  <Application>Microsoft Office Word</Application>
  <DocSecurity>0</DocSecurity>
  <Lines>135</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IWB Werkvertrag für Bauprojekte Allgemein</vt:lpstr>
      <vt:lpstr>Vertrag</vt:lpstr>
    </vt:vector>
  </TitlesOfParts>
  <Company>Industrielle Werke Basel</Company>
  <LinksUpToDate>false</LinksUpToDate>
  <CharactersWithSpaces>18492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IWB Werkvertrag für Bauprojekte Allgemein</dc:title>
  <dc:creator>Enderlin Jessica</dc:creator>
  <cp:lastModifiedBy>Grüninger Tobias</cp:lastModifiedBy>
  <cp:revision>4</cp:revision>
  <cp:lastPrinted>2017-11-16T17:34:00Z</cp:lastPrinted>
  <dcterms:created xsi:type="dcterms:W3CDTF">2020-10-26T10:04:00Z</dcterms:created>
  <dcterms:modified xsi:type="dcterms:W3CDTF">2020-10-27T13:16:00Z</dcterms:modified>
  <cp:contentStatus>Endgültig</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ubject">
    <vt:lpwstr/>
  </property>
  <property fmtid="{D5CDD505-2E9C-101B-9397-08002B2CF9AE}" pid="3" name="Contactperson.Name">
    <vt:lpwstr/>
  </property>
  <property fmtid="{D5CDD505-2E9C-101B-9397-08002B2CF9AE}" pid="4" name="Contactperson.EMail">
    <vt:lpwstr/>
  </property>
  <property fmtid="{D5CDD505-2E9C-101B-9397-08002B2CF9AE}" pid="5" name="Contactperson.Function">
    <vt:lpwstr/>
  </property>
  <property fmtid="{D5CDD505-2E9C-101B-9397-08002B2CF9AE}" pid="6" name="Doc.Page">
    <vt:lpwstr/>
  </property>
  <property fmtid="{D5CDD505-2E9C-101B-9397-08002B2CF9AE}" pid="7" name="Signature1.Name">
    <vt:lpwstr/>
  </property>
  <property fmtid="{D5CDD505-2E9C-101B-9397-08002B2CF9AE}" pid="8" name="Signature1.Function">
    <vt:lpwstr/>
  </property>
  <property fmtid="{D5CDD505-2E9C-101B-9397-08002B2CF9AE}" pid="9" name="Doc.Text">
    <vt:lpwstr/>
  </property>
  <property fmtid="{D5CDD505-2E9C-101B-9397-08002B2CF9AE}" pid="10" name="Toolbar.Email">
    <vt:lpwstr>Toolbar.Email</vt:lpwstr>
  </property>
  <property fmtid="{D5CDD505-2E9C-101B-9397-08002B2CF9AE}" pid="11" name="Doc.Date">
    <vt:lpwstr/>
  </property>
  <property fmtid="{D5CDD505-2E9C-101B-9397-08002B2CF9AE}" pid="12" name="Doc.Document">
    <vt:lpwstr/>
  </property>
  <property fmtid="{D5CDD505-2E9C-101B-9397-08002B2CF9AE}" pid="13" name="Signature2.Name">
    <vt:lpwstr/>
  </property>
  <property fmtid="{D5CDD505-2E9C-101B-9397-08002B2CF9AE}" pid="14" name="Signature2.Function">
    <vt:lpwstr/>
  </property>
  <property fmtid="{D5CDD505-2E9C-101B-9397-08002B2CF9AE}" pid="15" name="OutputStatus">
    <vt:lpwstr>OutputStatus</vt:lpwstr>
  </property>
  <property fmtid="{D5CDD505-2E9C-101B-9397-08002B2CF9AE}" pid="16" name="BM_Subject">
    <vt:lpwstr/>
  </property>
  <property fmtid="{D5CDD505-2E9C-101B-9397-08002B2CF9AE}" pid="17" name="Doc.Letter">
    <vt:lpwstr/>
  </property>
  <property fmtid="{D5CDD505-2E9C-101B-9397-08002B2CF9AE}" pid="18" name="Doc.Regarding">
    <vt:lpwstr/>
  </property>
  <property fmtid="{D5CDD505-2E9C-101B-9397-08002B2CF9AE}" pid="19" name="Contactperson.Direct Phone">
    <vt:lpwstr/>
  </property>
  <property fmtid="{D5CDD505-2E9C-101B-9397-08002B2CF9AE}" pid="20" name="Contactperson.Direct Fax">
    <vt:lpwstr/>
  </property>
  <property fmtid="{D5CDD505-2E9C-101B-9397-08002B2CF9AE}" pid="21" name="Contactperson.DirectPhone">
    <vt:lpwstr/>
  </property>
  <property fmtid="{D5CDD505-2E9C-101B-9397-08002B2CF9AE}" pid="22" name="Author.Name">
    <vt:lpwstr/>
  </property>
  <property fmtid="{D5CDD505-2E9C-101B-9397-08002B2CF9AE}" pid="23" name="Doc.Facsimile">
    <vt:lpwstr/>
  </property>
  <property fmtid="{D5CDD505-2E9C-101B-9397-08002B2CF9AE}" pid="24" name="Outputprofile.External.Copy">
    <vt:lpwstr/>
  </property>
  <property fmtid="{D5CDD505-2E9C-101B-9397-08002B2CF9AE}" pid="25" name="Outputprofile.External.Draft">
    <vt:lpwstr/>
  </property>
  <property fmtid="{D5CDD505-2E9C-101B-9397-08002B2CF9AE}" pid="26" name="Outputprofile.Internal.Copy">
    <vt:lpwstr/>
  </property>
  <property fmtid="{D5CDD505-2E9C-101B-9397-08002B2CF9AE}" pid="27" name="Outputprofile.Internal.Draft">
    <vt:lpwstr/>
  </property>
  <property fmtid="{D5CDD505-2E9C-101B-9397-08002B2CF9AE}" pid="28" name="Outputprofile.Internal.Original">
    <vt:lpwstr/>
  </property>
  <property fmtid="{D5CDD505-2E9C-101B-9397-08002B2CF9AE}" pid="29" name="Unbenannt">
    <vt:lpwstr/>
  </property>
  <property fmtid="{D5CDD505-2E9C-101B-9397-08002B2CF9AE}" pid="30" name="Organisation.City">
    <vt:lpwstr/>
  </property>
  <property fmtid="{D5CDD505-2E9C-101B-9397-08002B2CF9AE}" pid="31" name="Organisation.Footer1">
    <vt:lpwstr/>
  </property>
  <property fmtid="{D5CDD505-2E9C-101B-9397-08002B2CF9AE}" pid="32" name="Organisation.Footer2">
    <vt:lpwstr/>
  </property>
  <property fmtid="{D5CDD505-2E9C-101B-9397-08002B2CF9AE}" pid="33" name="Organisation.Footer3">
    <vt:lpwstr/>
  </property>
  <property fmtid="{D5CDD505-2E9C-101B-9397-08002B2CF9AE}" pid="34" name="Organisation.Footer4">
    <vt:lpwstr/>
  </property>
  <property fmtid="{D5CDD505-2E9C-101B-9397-08002B2CF9AE}" pid="35" name="Organisation.Fax">
    <vt:lpwstr/>
  </property>
  <property fmtid="{D5CDD505-2E9C-101B-9397-08002B2CF9AE}" pid="36" name="Contactperson.DirectFax">
    <vt:lpwstr/>
  </property>
  <property fmtid="{D5CDD505-2E9C-101B-9397-08002B2CF9AE}" pid="37" name="Author.Initials">
    <vt:lpwstr/>
  </property>
  <property fmtid="{D5CDD505-2E9C-101B-9397-08002B2CF9AE}" pid="38" name="Organisation.Country">
    <vt:lpwstr/>
  </property>
  <property fmtid="{D5CDD505-2E9C-101B-9397-08002B2CF9AE}" pid="39" name="Organisation.Organisation">
    <vt:lpwstr/>
  </property>
  <property fmtid="{D5CDD505-2E9C-101B-9397-08002B2CF9AE}" pid="40" name="Organisation.Address1">
    <vt:lpwstr/>
  </property>
  <property fmtid="{D5CDD505-2E9C-101B-9397-08002B2CF9AE}" pid="41" name="Organisation.Address2">
    <vt:lpwstr/>
  </property>
  <property fmtid="{D5CDD505-2E9C-101B-9397-08002B2CF9AE}" pid="42" name="Organisation.Address3">
    <vt:lpwstr/>
  </property>
  <property fmtid="{D5CDD505-2E9C-101B-9397-08002B2CF9AE}" pid="43" name="Organisation.Address4">
    <vt:lpwstr/>
  </property>
  <property fmtid="{D5CDD505-2E9C-101B-9397-08002B2CF9AE}" pid="44" name="Organisation.Address5">
    <vt:lpwstr/>
  </property>
  <property fmtid="{D5CDD505-2E9C-101B-9397-08002B2CF9AE}" pid="45" name="Organisation.Address6">
    <vt:lpwstr/>
  </property>
  <property fmtid="{D5CDD505-2E9C-101B-9397-08002B2CF9AE}" pid="46" name="Organisation.Department">
    <vt:lpwstr/>
  </property>
  <property fmtid="{D5CDD505-2E9C-101B-9397-08002B2CF9AE}" pid="47" name="Organisation.Telefon">
    <vt:lpwstr/>
  </property>
  <property fmtid="{D5CDD505-2E9C-101B-9397-08002B2CF9AE}" pid="48" name="Doc.Telephone">
    <vt:lpwstr/>
  </property>
  <property fmtid="{D5CDD505-2E9C-101B-9397-08002B2CF9AE}" pid="49" name="Recipient.EMail">
    <vt:lpwstr/>
  </property>
  <property fmtid="{D5CDD505-2E9C-101B-9397-08002B2CF9AE}" pid="50" name="ContentTypeId">
    <vt:lpwstr>0x0101008D4D1F2BB571DB489A31EF6A7C8671DE00D687EED10232CC408B62F2288ECED03C</vt:lpwstr>
  </property>
  <property fmtid="{D5CDD505-2E9C-101B-9397-08002B2CF9AE}" pid="51" name="IWBSubjectMultiSelect">
    <vt:lpwstr/>
  </property>
  <property fmtid="{D5CDD505-2E9C-101B-9397-08002B2CF9AE}" pid="52" name="IWBVMSContractTypeCharacteristic">
    <vt:lpwstr>67;#Werkvertrag|a52dcc50-92fb-47f7-b5ab-831305d16e12</vt:lpwstr>
  </property>
  <property fmtid="{D5CDD505-2E9C-101B-9397-08002B2CF9AE}" pid="53" name="IWBVMSCancelationPeriodUnit">
    <vt:lpwstr/>
  </property>
  <property fmtid="{D5CDD505-2E9C-101B-9397-08002B2CF9AE}" pid="54" name="IWBVMSClassification">
    <vt:lpwstr/>
  </property>
  <property fmtid="{D5CDD505-2E9C-101B-9397-08002B2CF9AE}" pid="55" name="IWBOrganizationalUnitMultiSelect">
    <vt:lpwstr>4;#B|ea8d6f96-3052-4915-91f4-6a6460b3eed9;#7;#F|59a829d6-054d-4088-9174-ebb9b7f5bc24;#6;#G|9abecefd-e635-431f-a389-cbae4f354637;#5;#I|e23c72fb-345e-400a-97ea-2b931f39bc34;#8;#M|54dc8e42-13e4-4e42-bbd4-2d4ec14fdf25;#1;#N|d5a44d4d-efac-474e-9e0d-6b8b5d5e8fd</vt:lpwstr>
  </property>
  <property fmtid="{D5CDD505-2E9C-101B-9397-08002B2CF9AE}" pid="56" name="IWBStrategicalBusinessSegment">
    <vt:lpwstr/>
  </property>
  <property fmtid="{D5CDD505-2E9C-101B-9397-08002B2CF9AE}" pid="57" name="Order">
    <vt:r8>8000</vt:r8>
  </property>
  <property fmtid="{D5CDD505-2E9C-101B-9397-08002B2CF9AE}" pid="58" name="xd_ProgID">
    <vt:lpwstr/>
  </property>
  <property fmtid="{D5CDD505-2E9C-101B-9397-08002B2CF9AE}" pid="59" name="TemplateUrl">
    <vt:lpwstr/>
  </property>
  <property fmtid="{D5CDD505-2E9C-101B-9397-08002B2CF9AE}" pid="60" name="IWBVMSContractType">
    <vt:lpwstr>272;#Werkvertrag|a52dcc50-92fb-47f7-b5ab-831305d16e12</vt:lpwstr>
  </property>
  <property fmtid="{D5CDD505-2E9C-101B-9397-08002B2CF9AE}" pid="61" name="_MarkAsFinal">
    <vt:bool>true</vt:bool>
  </property>
</Properties>
</file>